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6b4f" w14:paraId="a026b4f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</w:t>
      </w:r>
      <w:r w:rsidR="003C148B">
        <w:t>1311</w:t>
      </w:r>
      <w:r w:rsidR="00190E2B">
        <w:t>/17-</w:t>
      </w:r>
      <w:r w:rsidR="00122398">
        <w:t>18</w:t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7F7566">
      <w:pPr>
        <w:ind w:hanging="720" w:left="360"/>
      </w:pPr>
      <w:r w:rsidRPr="007F7566">
        <w:t xml:space="preserve">     </w:t>
      </w:r>
      <w:r w:rsidR="007F7566">
        <w:t xml:space="preserve"> </w:t>
      </w:r>
      <w:r w:rsidRPr="007F7566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3C148B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KNJIGOVODSTVENI SERVIS Ines j.d.o.o., Jastrebarsko, Strossmayerov trg 3, MBS: 080979918, OIB: 57085815811</w:t>
      </w:r>
      <w:r w:rsidR="00AC3604">
        <w:t xml:space="preserve">, dana </w:t>
      </w:r>
      <w:r w:rsidR="00122398">
        <w:t xml:space="preserve">30. </w:t>
      </w:r>
      <w:r w:rsidR="007B5767">
        <w:t xml:space="preserve">svibnja </w:t>
      </w:r>
      <w:r w:rsidR="005E1BF7">
        <w:t>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5C2062">
        <w:t>KNJIGOVODSTVENI SERVIS Ines j.d.o.o., Jastrebarsko, Strossmayerov trg 3, MBS: 080979918, OIB: 57085815811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7B5767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11. lipanj</w:t>
      </w:r>
      <w:r w:rsidR="00D07BCA" w:rsidRPr="00BA1E1E">
        <w:rPr>
          <w:b/>
          <w:u w:val="single"/>
        </w:rPr>
        <w:t xml:space="preserve"> 2018. godine u 1</w:t>
      </w:r>
      <w:r w:rsidR="005C2062">
        <w:rPr>
          <w:b/>
          <w:u w:val="single"/>
        </w:rPr>
        <w:t>0</w:t>
      </w:r>
      <w:r w:rsidR="00D07BCA" w:rsidRPr="00BA1E1E">
        <w:rPr>
          <w:b/>
          <w:u w:val="single"/>
        </w:rPr>
        <w:t>,</w:t>
      </w:r>
      <w:r>
        <w:rPr>
          <w:b/>
          <w:u w:val="single"/>
        </w:rPr>
        <w:t>45</w:t>
      </w:r>
      <w:r w:rsidR="00D07BCA" w:rsidRPr="00BA1E1E">
        <w:rPr>
          <w:b/>
          <w:u w:val="single"/>
        </w:rPr>
        <w:t xml:space="preserve">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3B4FC4" w:rsidP="001C0559" w:rsidR="003B4FC4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 xml:space="preserve">FINA </w:t>
      </w:r>
      <w:r w:rsidR="00BE1BB1">
        <w:rPr>
          <w:color w:val="000000"/>
        </w:rPr>
        <w:t>Zagreb</w:t>
      </w:r>
    </w:p>
    <w:p w:rsidRDefault="00115125" w:rsidP="00115125" w:rsidR="00115125">
      <w:pPr>
        <w:pStyle w:val="Odlomakpopisa"/>
        <w:numPr>
          <w:ilvl w:val="0"/>
          <w:numId w:val="10"/>
        </w:numPr>
        <w:jc w:val="both"/>
      </w:pPr>
      <w:r w:rsidRPr="007935A7">
        <w:rPr>
          <w:color w:val="000000"/>
        </w:rPr>
        <w:t>zakonski zastupnik dužnika</w:t>
      </w:r>
      <w:r w:rsidR="00700607" w:rsidRPr="007935A7">
        <w:tab/>
      </w:r>
      <w:r w:rsidR="00BE1BB1">
        <w:t xml:space="preserve">Ines </w:t>
      </w:r>
      <w:proofErr w:type="spellStart"/>
      <w:r w:rsidR="00BE1BB1">
        <w:t>Priselac</w:t>
      </w:r>
      <w:proofErr w:type="spellEnd"/>
      <w:r w:rsidR="00BE1BB1">
        <w:t xml:space="preserve">, </w:t>
      </w:r>
      <w:proofErr w:type="spellStart"/>
      <w:r w:rsidR="00BE1BB1">
        <w:t>Volavje</w:t>
      </w:r>
      <w:proofErr w:type="spellEnd"/>
      <w:r w:rsidR="00BE1BB1">
        <w:t xml:space="preserve">, </w:t>
      </w:r>
      <w:proofErr w:type="spellStart"/>
      <w:r w:rsidR="00BE1BB1">
        <w:t>Volavje</w:t>
      </w:r>
      <w:proofErr w:type="spellEnd"/>
      <w:r w:rsidR="00BE1BB1">
        <w:t xml:space="preserve"> 57/A</w:t>
      </w:r>
    </w:p>
    <w:p w:rsidRDefault="004F2E7F" w:rsidP="00115125" w:rsidR="004F2E7F" w:rsidRPr="007935A7">
      <w:pPr>
        <w:pStyle w:val="Odlomakpopisa"/>
        <w:numPr>
          <w:ilvl w:val="0"/>
          <w:numId w:val="10"/>
        </w:numPr>
        <w:jc w:val="both"/>
      </w:pPr>
      <w:r>
        <w:t xml:space="preserve">dužnik po punomoćniku – odvjetniku Hrvoju </w:t>
      </w:r>
      <w:proofErr w:type="spellStart"/>
      <w:r>
        <w:t>Lafter</w:t>
      </w:r>
      <w:proofErr w:type="spellEnd"/>
      <w:r>
        <w:t xml:space="preserve"> iz Jastrebarskog</w:t>
      </w:r>
    </w:p>
    <w:p w:rsidRDefault="007935A7" w:rsidP="00BE1BB1" w:rsidR="00DC2A67">
      <w:pPr>
        <w:pStyle w:val="Odlomakpopisa"/>
        <w:numPr>
          <w:ilvl w:val="0"/>
          <w:numId w:val="10"/>
        </w:numPr>
        <w:jc w:val="both"/>
      </w:pPr>
      <w:r w:rsidRPr="00BE1BB1">
        <w:rPr>
          <w:color w:val="000000"/>
        </w:rPr>
        <w:t>privremen</w:t>
      </w:r>
      <w:r w:rsidR="00D07BCA" w:rsidRPr="00BE1BB1">
        <w:rPr>
          <w:color w:val="000000"/>
        </w:rPr>
        <w:t>i</w:t>
      </w:r>
      <w:r w:rsidRPr="00BE1BB1">
        <w:rPr>
          <w:color w:val="000000"/>
        </w:rPr>
        <w:t xml:space="preserve"> stečajn</w:t>
      </w:r>
      <w:r w:rsidR="00D07BCA" w:rsidRPr="00BE1BB1">
        <w:rPr>
          <w:color w:val="000000"/>
        </w:rPr>
        <w:t>i upravitelj</w:t>
      </w:r>
      <w:r w:rsidRPr="00BE1BB1">
        <w:rPr>
          <w:color w:val="000000"/>
        </w:rPr>
        <w:t xml:space="preserve"> </w:t>
      </w:r>
      <w:r w:rsidR="00BE1BB1">
        <w:t>Zvonko Tomljanović, Našice, J. Runjanina 7</w:t>
      </w:r>
    </w:p>
    <w:p w:rsidRDefault="00182D75" w:rsidP="00BE1BB1" w:rsidR="00182D75">
      <w:pPr>
        <w:pStyle w:val="Odlomakpopisa"/>
        <w:numPr>
          <w:ilvl w:val="0"/>
          <w:numId w:val="10"/>
        </w:numPr>
        <w:jc w:val="both"/>
      </w:pPr>
      <w:proofErr w:type="spellStart"/>
      <w:r>
        <w:t>pristupatelj</w:t>
      </w:r>
      <w:proofErr w:type="spellEnd"/>
      <w:r>
        <w:t xml:space="preserve"> dugu Tihomir Ivančić, </w:t>
      </w:r>
      <w:proofErr w:type="spellStart"/>
      <w:r>
        <w:t>Pavlovčani</w:t>
      </w:r>
      <w:proofErr w:type="spellEnd"/>
      <w:r>
        <w:t xml:space="preserve"> 12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F2E7F">
        <w:t>30. svibnja</w:t>
      </w:r>
      <w:r w:rsidR="00D07BCA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366F73" w:rsidR="00366F73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182D75">
        <w:t>11.6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277" w:rsidR="00907277">
      <w:r>
        <w:separator/>
      </w:r>
    </w:p>
  </w:endnote>
  <w:endnote w:id="0" w:type="continuationSeparator">
    <w:p w:rsidRDefault="00907277" w:rsidR="00907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277" w:rsidR="00907277">
      <w:r>
        <w:separator/>
      </w:r>
    </w:p>
  </w:footnote>
  <w:footnote w:id="0" w:type="continuationSeparator">
    <w:p w:rsidRDefault="00907277" w:rsidR="00907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D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3C148B">
    <w:pPr>
      <w:jc w:val="right"/>
    </w:pPr>
    <w:r>
      <w:tab/>
    </w:r>
    <w:r>
      <w:tab/>
    </w:r>
    <w:r w:rsidR="003C148B">
      <w:t>7 St-1311/17-12</w:t>
    </w:r>
  </w:p>
  <w:p w:rsidRDefault="004F62DE" w:rsidP="003C148B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2398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D75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472A9"/>
    <w:rsid w:val="00361FD0"/>
    <w:rsid w:val="00366F73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2E7F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5767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7F7566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07277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78B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1BB1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2DEF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D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2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D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2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St-1311/2017</izvorni_sadrzaj>
    <derivirana_varijabla naziv="DomainObject.Predmet.OznakaBroj_1">St-1311/2017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KNJIGOVODSTVENI SERVIS Ines j.d.o.o. zastupanog po punomoćniku Hrvoje Lafter</izvorni_sadrzaj>
    <derivirana_varijabla naziv="DomainObject.Predmet.ProtustrankaFormated_1">  KNJIGOVODSTVENI SERVIS Ines j.d.o.o. zastupanog po punomoćniku Hrvoje Lafter</derivirana_varijabla>
  </DomainObject.Predmet.ProtustrankaFormated>
  <DomainObject.Predmet.ProtustrankaFormatedOIB>
    <izvorni_sadrzaj>  KNJIGOVODSTVENI SERVIS Ines j.d.o.o., OIB 57085815811 zastupanog po punomoćniku Hrvoje Lafter</izvorni_sadrzaj>
    <derivirana_varijabla naziv="DomainObject.Predmet.ProtustrankaFormatedOIB_1">  KNJIGOVODSTVENI SERVIS Ines j.d.o.o., OIB 57085815811 zastupanog po punomoćniku Hrvoje Lafter</derivirana_varijabla>
  </DomainObject.Predmet.ProtustrankaFormatedOIB>
  <DomainObject.Predmet.ProtustrankaFormatedWithAdress>
    <izvorni_sadrzaj> KNJIGOVODSTVENI SERVIS Ines j.d.o.o., Strossmayerov trg 3, 10450 Jastrebarsko zastupanog po punomoćniku Hrvoje Lafter</izvorni_sadrzaj>
    <derivirana_varijabla naziv="DomainObject.Predmet.ProtustrankaFormatedWithAdress_1"> KNJIGOVODSTVENI SERVIS Ines j.d.o.o., Strossmayerov trg 3, 10450 Jastrebarsko zastupanog po punomoćniku Hrvoje Lafter</derivirana_varijabla>
  </DomainObject.Predmet.ProtustrankaFormatedWithAdress>
  <DomainObject.Predmet.ProtustrankaFormatedWithAdressOIB>
    <izvorni_sadrzaj> KNJIGOVODSTVENI SERVIS Ines j.d.o.o., OIB 57085815811, Strossmayerov trg 3, 10450 Jastrebarsko zastupanog po punomoćniku Hrvoje Lafter</izvorni_sadrzaj>
    <derivirana_varijabla naziv="DomainObject.Predmet.ProtustrankaFormatedWithAdressOIB_1"> KNJIGOVODSTVENI SERVIS Ines j.d.o.o., OIB 57085815811, Strossmayerov trg 3, 10450 Jastrebarsko zastupanog po punomoćniku Hrvoje Lafter</derivirana_varijabla>
  </DomainObject.Predmet.ProtustrankaFormatedWithAdressOIB>
  <DomainObject.Predmet.ProtustrankaWithAdress>
    <izvorni_sadrzaj>KNJIGOVODSTVENI SERVIS Ines j.d.o.o. Strossmayerov trg 3, 10450 Jastrebarsko</izvorni_sadrzaj>
    <derivirana_varijabla naziv="DomainObject.Predmet.ProtustrankaWithAdress_1">KNJIGOVODSTVENI SERVIS Ines j.d.o.o. Strossmayerov trg 3, 10450 Jastrebarsko</derivirana_varijabla>
  </DomainObject.Predmet.ProtustrankaWithAdress>
  <DomainObject.Predmet.ProtustrankaWithAdressOIB>
    <izvorni_sadrzaj>KNJIGOVODSTVENI SERVIS Ines j.d.o.o., OIB 57085815811, Strossmayerov trg 3, 10450 Jastrebarsko</izvorni_sadrzaj>
    <derivirana_varijabla naziv="DomainObject.Predmet.ProtustrankaWithAdressOIB_1">KNJIGOVODSTVENI SERVIS Ines j.d.o.o., OIB 57085815811, Strossmayerov trg 3, 10450 Jastrebarsko</derivirana_varijabla>
  </DomainObject.Predmet.ProtustrankaWithAdressOIB>
  <DomainObject.Predmet.ProtustrankaNazivFormated>
    <izvorni_sadrzaj>KNJIGOVODSTVENI SERVIS Ines j.d.o.o.</izvorni_sadrzaj>
    <derivirana_varijabla naziv="DomainObject.Predmet.ProtustrankaNazivFormated_1">KNJIGOVODSTVENI SERVIS Ines j.d.o.o.</derivirana_varijabla>
  </DomainObject.Predmet.ProtustrankaNazivFormated>
  <DomainObject.Predmet.ProtustrankaNazivFormatedOIB>
    <izvorni_sadrzaj>KNJIGOVODSTVENI SERVIS Ines j.d.o.o., OIB 57085815811</izvorni_sadrzaj>
    <derivirana_varijabla naziv="DomainObject.Predmet.ProtustrankaNazivFormatedOIB_1">KNJIGOVODSTVENI SERVIS Ines j.d.o.o., OIB 57085815811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Ines j.d.o.o. zastupanog po punomoćniku Hrvoje Lafter</item>
    </izvorni_sadrzaj>
    <derivirana_varijabla naziv="DomainObject.Predmet.ProtuStrankaListFormated_1">
      <item>KNJIGOVODSTVENI SERVIS Ines j.d.o.o. zastupanog po punomoćniku Hrvoje Lafter</item>
    </derivirana_varijabla>
  </DomainObject.Predmet.ProtuStrankaListFormated>
  <DomainObject.Predmet.ProtuStrankaListFormatedOIB>
    <izvorni_sadrzaj>
      <item>KNJIGOVODSTVENI SERVIS Ines j.d.o.o., OIB 57085815811 zastupanog po punomoćniku Hrvoje Lafter</item>
    </izvorni_sadrzaj>
    <derivirana_varijabla naziv="DomainObject.Predmet.ProtuStrankaListFormatedOIB_1">
      <item>KNJIGOVODSTVENI SERVIS Ines j.d.o.o., OIB 57085815811 zastupanog po punomoćniku Hrvoje Lafter</item>
    </derivirana_varijabla>
  </DomainObject.Predmet.ProtuStrankaListFormatedOIB>
  <DomainObject.Predmet.ProtuStrankaListFormatedWithAdress>
    <izvorni_sadrzaj>
      <item>KNJIGOVODSTVENI SERVIS Ines j.d.o.o., Strossmayerov trg 3, 10450 Jastrebarsko zastupanog po punomoćniku Hrvoje Lafter</item>
    </izvorni_sadrzaj>
    <derivirana_varijabla naziv="DomainObject.Predmet.ProtuStrankaListFormatedWithAdress_1">
      <item>KNJIGOVODSTVENI SERVIS Ines j.d.o.o., Strossmayerov trg 3, 10450 Jastrebarsko zastupanog po punomoćniku Hrvoje Lafter</item>
    </derivirana_varijabla>
  </DomainObject.Predmet.ProtuStrankaListFormatedWithAdress>
  <DomainObject.Predmet.ProtuStrankaListFormatedWithAdressOIB>
    <izvorni_sadrzaj>
      <item>KNJIGOVODSTVENI SERVIS Ines j.d.o.o., OIB 57085815811, Strossmayerov trg 3, 10450 Jastrebarsko zastupanog po punomoćniku Hrvoje Lafter</item>
    </izvorni_sadrzaj>
    <derivirana_varijabla naziv="DomainObject.Predmet.ProtuStrankaListFormatedWithAdressOIB_1">
      <item>KNJIGOVODSTVENI SERVIS Ines j.d.o.o., OIB 57085815811, Strossmayerov trg 3, 10450 Jastrebarsko zastupanog po punomoćniku Hrvoje Lafter</item>
    </derivirana_varijabla>
  </DomainObject.Predmet.ProtuStrankaListFormatedWithAdressOIB>
  <DomainObject.Predmet.ProtuStrankaListNazivFormated>
    <izvorni_sadrzaj>
      <item>KNJIGOVODSTVENI SERVIS Ines j.d.o.o.</item>
    </izvorni_sadrzaj>
    <derivirana_varijabla naziv="DomainObject.Predmet.ProtuStrankaListNazivFormated_1">
      <item>KNJIGOVODSTVENI SERVIS Ines j.d.o.o.</item>
    </derivirana_varijabla>
  </DomainObject.Predmet.ProtuStrankaListNazivFormated>
  <DomainObject.Predmet.ProtuStrankaListNazivFormatedOIB>
    <izvorni_sadrzaj>
      <item>KNJIGOVODSTVENI SERVIS Ines j.d.o.o., OIB 57085815811</item>
    </izvorni_sadrzaj>
    <derivirana_varijabla naziv="DomainObject.Predmet.ProtuStrankaListNazivFormatedOIB_1">
      <item>KNJIGOVODSTVENI SERVIS Ines j.d.o.o., OIB 57085815811</item>
    </derivirana_varijabla>
  </DomainObject.Predmet.ProtuStrankaListNazivFormatedOIB>
  <DomainObject.Predmet.OstaliListFormated>
    <izvorni_sadrzaj>
      <item>Ines Prislec</item>
      <item>Ana Birnbaum</item>
      <item>Županijsko državno odvjetništvo u Osijeku</item>
      <item>Marijan Belčić</item>
      <item>Hrvoje Lafter punomoćnik sudionika u postupku KNJIGOVODSTVENI SERVIS Ines j.d.o.o.</item>
    </izvorni_sadrzaj>
    <derivirana_varijabla naziv="DomainObject.Predmet.OstaliListFormated_1">
      <item>Ines Prislec</item>
      <item>Ana Birnbaum</item>
      <item>Županijsko državno odvjetništvo u Osijeku</item>
      <item>Marijan Belčić</item>
      <item>Hrvoje Lafter punomoćnik sudionika u postupku KNJIGOVODSTVENI SERVIS Ines j.d.o.o.</item>
    </derivirana_varijabla>
  </DomainObject.Predmet.OstaliListFormated>
  <DomainObject.Predmet.OstaliListFormatedOIB>
    <izvorni_sadrzaj>
      <item>Ines Prislec, OIB 07231246747</item>
      <item>Ana Birnbaum, OIB 22716146303</item>
      <item>Županijsko državno odvjetništvo u Osijeku, OIB 61379160880</item>
      <item>Marijan Belčić, OIB 18990535755</item>
      <item>Hrvoje Lafter, OIB 11380869162 punomoćnik sudionika u postupku KNJIGOVODSTVENI SERVIS Ines j.d.o.o.</item>
    </izvorni_sadrzaj>
    <derivirana_varijabla naziv="DomainObject.Predmet.OstaliListFormatedOIB_1">
      <item>Ines Prislec, OIB 07231246747</item>
      <item>Ana Birnbaum, OIB 22716146303</item>
      <item>Županijsko državno odvjetništvo u Osijeku, OIB 61379160880</item>
      <item>Marijan Belčić, OIB 18990535755</item>
      <item>Hrvoje Lafter, OIB 11380869162 punomoćnik sudionika u postupku KNJIGOVODSTVENI SERVIS Ines j.d.o.o.</item>
    </derivirana_varijabla>
  </DomainObject.Predmet.OstaliListFormatedOIB>
  <DomainObject.Predmet.OstaliListFormatedWithAdress>
    <izvorni_sadrzaj>
      <item>Ines Prislec, Volavje 57/A, 10450 Volavje</item>
      <item>Ana Birnbaum, I. Gundulića 36B, 31000 Osijek</item>
      <item>Županijsko državno odvjetništvo u Osijeku, Kapucinska 21, 31000 Osijek</item>
      <item>Marijan Belčić, Martina Divalta 92, 31000 Osijek</item>
      <item>Hrvoje Lafter, A Mihanovića 14, 10450 Jastrebarsko punomoćnik sudionika u postupku KNJIGOVODSTVENI SERVIS Ines j.d.o.o.</item>
    </izvorni_sadrzaj>
    <derivirana_varijabla naziv="DomainObject.Predmet.OstaliListFormatedWithAdress_1">
      <item>Ines Prislec, Volavje 57/A, 10450 Volavje</item>
      <item>Ana Birnbaum, I. Gundulića 36B, 31000 Osijek</item>
      <item>Županijsko državno odvjetništvo u Osijeku, Kapucinska 21, 31000 Osijek</item>
      <item>Marijan Belčić, Martina Divalta 92, 31000 Osijek</item>
      <item>Hrvoje Lafter, A Mihanovića 14, 10450 Jastrebarsko punomoćnik sudionika u postupku KNJIGOVODSTVENI SERVIS Ines j.d.o.o.</item>
    </derivirana_varijabla>
  </DomainObject.Predmet.OstaliListFormatedWithAdress>
  <DomainObject.Predmet.OstaliListFormatedWithAdressOIB>
    <izvorni_sadrzaj>
      <item>Ines Prislec, OIB 07231246747, Volavje 57/A, 10450 Volavje</item>
      <item>Ana Birnbaum, OIB 22716146303, I. Gundulića 36B, 31000 Osijek</item>
      <item>Županijsko državno odvjetništvo u Osijeku, OIB 61379160880, Kapucinska 21, 31000 Osijek</item>
      <item>Marijan Belčić, OIB 18990535755, Martina Divalta 92, 31000 Osijek</item>
      <item>Hrvoje Lafter, OIB 11380869162, A Mihanovića 14, 10450 Jastrebarsko punomoćnik sudionika u postupku KNJIGOVODSTVENI SERVIS Ines j.d.o.o.</item>
    </izvorni_sadrzaj>
    <derivirana_varijabla naziv="DomainObject.Predmet.OstaliListFormatedWithAdressOIB_1">
      <item>Ines Prislec, OIB 07231246747, Volavje 57/A, 10450 Volavje</item>
      <item>Ana Birnbaum, OIB 22716146303, I. Gundulića 36B, 31000 Osijek</item>
      <item>Županijsko državno odvjetništvo u Osijeku, OIB 61379160880, Kapucinska 21, 31000 Osijek</item>
      <item>Marijan Belčić, OIB 18990535755, Martina Divalta 92, 31000 Osijek</item>
      <item>Hrvoje Lafter, OIB 11380869162, A Mihanovića 14, 10450 Jastrebarsko punomoćnik sudionika u postupku KNJIGOVODSTVENI SERVIS Ines j.d.o.o.</item>
    </derivirana_varijabla>
  </DomainObject.Predmet.OstaliListFormatedWithAdressOIB>
  <DomainObject.Predmet.OstaliListNazivFormated>
    <izvorni_sadrzaj>
      <item>Ines Prislec</item>
      <item>Ana Birnbaum</item>
      <item>Županijsko državno odvjetništvo u Osijeku</item>
      <item>Marijan Belčić</item>
      <item>Hrvoje Lafter</item>
    </izvorni_sadrzaj>
    <derivirana_varijabla naziv="DomainObject.Predmet.OstaliListNazivFormated_1">
      <item>Ines Prislec</item>
      <item>Ana Birnbaum</item>
      <item>Županijsko državno odvjetništvo u Osijeku</item>
      <item>Marijan Belčić</item>
      <item>Hrvoje Lafter</item>
    </derivirana_varijabla>
  </DomainObject.Predmet.OstaliListNazivFormated>
  <DomainObject.Predmet.OstaliListNazivFormatedOIB>
    <izvorni_sadrzaj>
      <item>Ines Prislec, OIB 07231246747</item>
      <item>Ana Birnbaum, OIB 22716146303</item>
      <item>Županijsko državno odvjetništvo u Osijeku, OIB 61379160880</item>
      <item>Marijan Belčić, OIB 18990535755</item>
      <item>Hrvoje Lafter, OIB 11380869162</item>
    </izvorni_sadrzaj>
    <derivirana_varijabla naziv="DomainObject.Predmet.OstaliListNazivFormatedOIB_1">
      <item>Ines Prislec, OIB 07231246747</item>
      <item>Ana Birnbaum, OIB 22716146303</item>
      <item>Županijsko državno odvjetništvo u Osijeku, OIB 61379160880</item>
      <item>Marijan Belčić, OIB 18990535755</item>
      <item>Hrvoje Lafter, OIB 11380869162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Ines j.d.o.o.</izvorni_sadrzaj>
    <derivirana_varijabla naziv="DomainObject.Predmet.ProtustrankaIDrugi_1">KNJIGOVODSTVENI SERVIS 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KNJIGOVODSTVENI SERVIS Ines j.d.o.o., OIB 57085815811, Strossmayerov trg 3, 10450 Jastrebarsko</izvorni_sadrzaj>
    <derivirana_varijabla naziv="DomainObject.Predmet.ProtustrankaIDrugiAdressOIB_1">KNJIGOVODSTVENI SERVIS Ines j.d.o.o., OIB 57085815811, Strossmayerov trg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KNJIGOVODSTVENI SERVIS Ines j.d.o.o.</item>
      <item>FINA Regionalni centar Zagreb</item>
      <item>Ines Prislec</item>
      <item>Ana Birnbaum</item>
      <item>Županijsko državno odvjetništvo u Osijeku</item>
      <item>Marijan Belčić</item>
      <item>Hrvoje Lafter</item>
    </izvorni_sadrzaj>
    <derivirana_varijabla naziv="DomainObject.Predmet.SudioniciListNaziv_1">
      <item>KNJIGOVODSTVENI SERVIS Ines j.d.o.o.</item>
      <item>FINA Regionalni centar Zagreb</item>
      <item>Ines Prislec</item>
      <item>Ana Birnbaum</item>
      <item>Županijsko državno odvjetništvo u Osijeku</item>
      <item>Marijan Belčić</item>
      <item>Hrvoje Lafter</item>
    </derivirana_varijabla>
  </DomainObject.Predmet.SudioniciListNaziv>
  <DomainObject.Predmet.SudioniciListAdressOIB>
    <izvorni_sadrzaj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  <item>Županijsko državno odvjetništvo u Osijeku, OIB 61379160880, Kapucinska 21,31000 Osijek</item>
      <item>Marijan Belčić, OIB 18990535755, Martina Divalta 92,31000 Osijek</item>
      <item>Hrvoje Lafter, OIB 11380869162, A Mihanovića 14,10450 Jastrebarsko</item>
    </izvorni_sadrzaj>
    <derivirana_varijabla naziv="DomainObject.Predmet.SudioniciListAdressOIB_1">
      <item>KNJIGOVODSTVENI SERVIS Ines j.d.o.o., OIB 57085815811, Strossmayerov trg 3,10450 Jastrebarsko</item>
      <item>FINA Regionalni centar Zagreb, OIB 85821130368, Trg svibanjskih žrtava 1995. 1,10000 Zagreb</item>
      <item>Ines Prislec, OIB 07231246747, Volavje 57/A,10450 Volavje</item>
      <item>Ana Birnbaum, OIB 22716146303, I. Gundulića 36B,31000 Osijek</item>
      <item>Županijsko državno odvjetništvo u Osijeku, OIB 61379160880, Kapucinska 21,31000 Osijek</item>
      <item>Marijan Belčić, OIB 18990535755, Martina Divalta 92,31000 Osijek</item>
      <item>Hrvoje Lafter, OIB 11380869162, A 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57085815811</item>
      <item>, OIB 85821130368</item>
      <item>, OIB 07231246747</item>
      <item>, OIB 22716146303</item>
      <item>, OIB 61379160880</item>
      <item>, OIB 18990535755</item>
      <item>, OIB 11380869162</item>
    </izvorni_sadrzaj>
    <derivirana_varijabla naziv="DomainObject.Predmet.SudioniciListNazivOIB_1">
      <item>, OIB 57085815811</item>
      <item>, OIB 85821130368</item>
      <item>, OIB 07231246747</item>
      <item>, OIB 22716146303</item>
      <item>, OIB 61379160880</item>
      <item>, OIB 18990535755</item>
      <item>, OIB 11380869162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201</properties:Words>
  <properties:Characters>1157</properties:Characters>
  <properties:Lines>45</properties:Lines>
  <properties:Paragraphs>23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2018-05-30T06:11:00Z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(1311-17_(-18)__KNJIGOVODSTVENI_SERVIS_Ines_j.d.o.o..docx)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