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11c4" w14:paraId="df911c4" w:rsidRDefault="00BF30CF" w:rsidP="00BF30CF" w:rsidR="00BF30CF" w:rsidRPr="0066651A">
      <w:pPr>
        <w:jc w:val="right"/>
        <w15:collapsed w:val="false"/>
      </w:pPr>
      <w:r w:rsidRPr="0066651A">
        <w:t>Broj: 6 St-</w:t>
      </w:r>
      <w:r w:rsidR="00BE6AA9">
        <w:t>1618/17-4</w:t>
      </w:r>
    </w:p>
    <w:p w:rsidRDefault="00910E67" w:rsidP="00910E67" w:rsidR="00910E67" w:rsidRPr="0066651A">
      <w:r w:rsidRPr="0066651A">
        <w:rPr>
          <w:rStyle w:val="Naglaeno"/>
        </w:rPr>
        <w:t xml:space="preserve">             </w:t>
      </w:r>
      <w:r w:rsidR="00E1247F" w:rsidRPr="006665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66651A"/>
    <w:p w:rsidRDefault="00910E67" w:rsidP="00910E67" w:rsidR="00910E67" w:rsidRPr="0066651A">
      <w:pPr>
        <w:ind w:hanging="720" w:left="360"/>
        <w:rPr>
          <w:b/>
        </w:rPr>
      </w:pPr>
      <w:r w:rsidRPr="0066651A">
        <w:rPr>
          <w:b/>
        </w:rPr>
        <w:t xml:space="preserve">     REPUBLIKA HRVATSKA</w:t>
      </w:r>
    </w:p>
    <w:p w:rsidRDefault="00910E67" w:rsidP="00910E67" w:rsidR="00BF30CF" w:rsidRPr="0066651A">
      <w:pPr>
        <w:ind w:hanging="720" w:left="360"/>
        <w:rPr>
          <w:sz w:val="22"/>
          <w:szCs w:val="22"/>
        </w:rPr>
      </w:pPr>
      <w:r w:rsidRPr="0066651A">
        <w:rPr>
          <w:sz w:val="22"/>
          <w:szCs w:val="22"/>
        </w:rPr>
        <w:t xml:space="preserve">     TRGOVAČKI SUD U OSIJEKU</w:t>
      </w:r>
    </w:p>
    <w:p w:rsidRDefault="00BF30CF" w:rsidP="00BF30CF" w:rsidR="00BF30CF" w:rsidRPr="0066651A">
      <w:pPr>
        <w:jc w:val="center"/>
      </w:pPr>
    </w:p>
    <w:p w:rsidRDefault="00A371A9" w:rsidP="00BF30CF" w:rsidR="00BF30CF" w:rsidRPr="0066651A">
      <w:pPr>
        <w:jc w:val="center"/>
      </w:pPr>
      <w:r w:rsidRPr="0066651A">
        <w:t>U</w:t>
      </w:r>
      <w:r w:rsidR="0066651A" w:rsidRPr="0066651A">
        <w:t xml:space="preserve"> </w:t>
      </w:r>
      <w:r w:rsidRPr="0066651A">
        <w:t xml:space="preserve"> I</w:t>
      </w:r>
      <w:r w:rsidR="0066651A" w:rsidRPr="0066651A">
        <w:t xml:space="preserve"> </w:t>
      </w:r>
      <w:r w:rsidRPr="0066651A">
        <w:t>M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 xml:space="preserve"> R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>P</w:t>
      </w:r>
      <w:r w:rsidR="0066651A" w:rsidRPr="0066651A">
        <w:t xml:space="preserve"> </w:t>
      </w:r>
      <w:r w:rsidRPr="0066651A">
        <w:t>U</w:t>
      </w:r>
      <w:r w:rsidR="0066651A" w:rsidRPr="0066651A">
        <w:t xml:space="preserve"> </w:t>
      </w:r>
      <w:r w:rsidRPr="0066651A">
        <w:t>B</w:t>
      </w:r>
      <w:r w:rsidR="0066651A" w:rsidRPr="0066651A">
        <w:t xml:space="preserve">  </w:t>
      </w:r>
      <w:r w:rsidRPr="0066651A">
        <w:t>L</w:t>
      </w:r>
      <w:r w:rsidR="0066651A" w:rsidRPr="0066651A">
        <w:t xml:space="preserve"> </w:t>
      </w:r>
      <w:r w:rsidRPr="0066651A">
        <w:t>I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 xml:space="preserve">E </w:t>
      </w:r>
      <w:r w:rsidR="0066651A" w:rsidRPr="0066651A">
        <w:t xml:space="preserve"> </w:t>
      </w:r>
      <w:r w:rsidRPr="0066651A">
        <w:t>H</w:t>
      </w:r>
      <w:r w:rsidR="0066651A" w:rsidRPr="0066651A">
        <w:t xml:space="preserve"> </w:t>
      </w:r>
      <w:r w:rsidRPr="0066651A">
        <w:t>R</w:t>
      </w:r>
      <w:r w:rsidR="0066651A" w:rsidRPr="0066651A">
        <w:t xml:space="preserve"> </w:t>
      </w:r>
      <w:r w:rsidRPr="0066651A">
        <w:t>V</w:t>
      </w:r>
      <w:r w:rsidR="0066651A" w:rsidRPr="0066651A">
        <w:t xml:space="preserve"> </w:t>
      </w:r>
      <w:r w:rsidRPr="0066651A">
        <w:t>A</w:t>
      </w:r>
      <w:r w:rsidR="0066651A" w:rsidRPr="0066651A">
        <w:t xml:space="preserve"> </w:t>
      </w:r>
      <w:r w:rsidRPr="0066651A">
        <w:t>T</w:t>
      </w:r>
      <w:r w:rsidR="0066651A" w:rsidRPr="0066651A">
        <w:t xml:space="preserve">  </w:t>
      </w:r>
      <w:r w:rsidRPr="0066651A">
        <w:t>S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>E</w:t>
      </w:r>
    </w:p>
    <w:p w:rsidRDefault="00BF30CF" w:rsidP="00BF30CF" w:rsidR="00BF30CF" w:rsidRPr="0066651A">
      <w:pPr>
        <w:jc w:val="center"/>
      </w:pPr>
    </w:p>
    <w:p w:rsidRDefault="00BF30CF" w:rsidP="006B2E64" w:rsidR="00BF30CF" w:rsidRPr="0066651A">
      <w:pPr>
        <w:jc w:val="center"/>
      </w:pPr>
      <w:r w:rsidRPr="0066651A">
        <w:t>R J E Š E N J E</w:t>
      </w:r>
    </w:p>
    <w:p w:rsidRDefault="000A0A06" w:rsidP="00BF30CF" w:rsidR="000A0A06" w:rsidRPr="0066651A"/>
    <w:p w:rsidRDefault="00BF30CF" w:rsidP="00BF30CF" w:rsidR="00BF30CF" w:rsidRPr="0066651A">
      <w:pPr>
        <w:ind w:firstLine="708"/>
        <w:jc w:val="both"/>
      </w:pPr>
      <w:r w:rsidRPr="0066651A">
        <w:t xml:space="preserve">Trgovački sud u Osijeku, po </w:t>
      </w:r>
      <w:r w:rsidR="00425304" w:rsidRPr="0066651A">
        <w:t>stečajnoj sutkinji Nadi Roso,</w:t>
      </w:r>
      <w:r w:rsidR="00A76741" w:rsidRPr="0066651A">
        <w:t xml:space="preserve"> u stečajnom postupku </w:t>
      </w:r>
      <w:r w:rsidR="003A330C" w:rsidRPr="0066651A">
        <w:t>predlagatelja</w:t>
      </w:r>
      <w:r w:rsidR="00F01EE1" w:rsidRPr="0066651A">
        <w:t xml:space="preserve"> </w:t>
      </w:r>
      <w:r w:rsidR="0044586E">
        <w:t xml:space="preserve">Financijske agencije OIB: 85821130368 RC OSIJEK, podružnica Osijek, </w:t>
      </w:r>
      <w:proofErr w:type="spellStart"/>
      <w:r w:rsidR="0044586E">
        <w:t>L.Jagera</w:t>
      </w:r>
      <w:proofErr w:type="spellEnd"/>
      <w:r w:rsidR="0044586E">
        <w:t xml:space="preserve"> 3, za pokretanje skraćenog stečajnog postupka nad </w:t>
      </w:r>
      <w:r w:rsidR="00BE6AA9" w:rsidRPr="00BE6AA9">
        <w:rPr>
          <w:b/>
        </w:rPr>
        <w:t>HENTEX PLUS j.d.o.o. za proizvodnju i usluge, Osijek, Psunjska 4, MBS: 030169990, OIB: 56220747008</w:t>
      </w:r>
      <w:r w:rsidRPr="0066651A">
        <w:t xml:space="preserve">, dana </w:t>
      </w:r>
      <w:r w:rsidR="0044586E">
        <w:t>12. veljače</w:t>
      </w:r>
      <w:r w:rsidR="0066651A" w:rsidRPr="0066651A">
        <w:t xml:space="preserve"> 2018. g.,</w:t>
      </w:r>
    </w:p>
    <w:p w:rsidRDefault="00324E7F" w:rsidP="007628F9" w:rsidR="00324E7F" w:rsidRPr="0066651A">
      <w:pPr>
        <w:jc w:val="center"/>
      </w:pPr>
    </w:p>
    <w:p w:rsidRDefault="00324E7F" w:rsidP="00BA7BA2" w:rsidR="00324E7F" w:rsidRPr="0066651A">
      <w:pPr>
        <w:jc w:val="center"/>
      </w:pPr>
      <w:r w:rsidRPr="0066651A">
        <w:t>r i j e š i o    j e</w:t>
      </w:r>
      <w:r w:rsidR="00FC3029" w:rsidRPr="0066651A">
        <w:t xml:space="preserve"> :</w:t>
      </w:r>
    </w:p>
    <w:p w:rsidRDefault="00324E7F" w:rsidP="00324E7F" w:rsidR="00324E7F" w:rsidRPr="0066651A">
      <w:pPr>
        <w:jc w:val="center"/>
        <w:rPr>
          <w:b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>OTVARA SE skraćeni stečajni postupak nad dužnikom</w:t>
      </w:r>
      <w:r w:rsidRPr="0066651A">
        <w:rPr>
          <w:lang w:val="hr-HR"/>
        </w:rPr>
        <w:t xml:space="preserve"> </w:t>
      </w:r>
      <w:r w:rsidR="00BE6AA9" w:rsidRPr="00BE6AA9">
        <w:rPr>
          <w:b/>
        </w:rPr>
        <w:t xml:space="preserve">HENTEX PLUS </w:t>
      </w:r>
      <w:proofErr w:type="spellStart"/>
      <w:r w:rsidR="00BE6AA9" w:rsidRPr="00BE6AA9">
        <w:rPr>
          <w:b/>
        </w:rPr>
        <w:t>j.d.o.o</w:t>
      </w:r>
      <w:proofErr w:type="spellEnd"/>
      <w:r w:rsidR="00BE6AA9" w:rsidRPr="00BE6AA9">
        <w:rPr>
          <w:b/>
        </w:rPr>
        <w:t xml:space="preserve">. </w:t>
      </w:r>
      <w:proofErr w:type="spellStart"/>
      <w:proofErr w:type="gramStart"/>
      <w:r w:rsidR="00BE6AA9" w:rsidRPr="00BE6AA9">
        <w:rPr>
          <w:b/>
        </w:rPr>
        <w:t>za</w:t>
      </w:r>
      <w:proofErr w:type="spellEnd"/>
      <w:proofErr w:type="gramEnd"/>
      <w:r w:rsidR="00BE6AA9" w:rsidRPr="00BE6AA9">
        <w:rPr>
          <w:b/>
        </w:rPr>
        <w:t xml:space="preserve"> </w:t>
      </w:r>
      <w:proofErr w:type="spellStart"/>
      <w:r w:rsidR="00BE6AA9" w:rsidRPr="00BE6AA9">
        <w:rPr>
          <w:b/>
        </w:rPr>
        <w:t>proizvodnju</w:t>
      </w:r>
      <w:proofErr w:type="spellEnd"/>
      <w:r w:rsidR="00BE6AA9" w:rsidRPr="00BE6AA9">
        <w:rPr>
          <w:b/>
        </w:rPr>
        <w:t xml:space="preserve"> </w:t>
      </w:r>
      <w:proofErr w:type="spellStart"/>
      <w:r w:rsidR="00BE6AA9" w:rsidRPr="00BE6AA9">
        <w:rPr>
          <w:b/>
        </w:rPr>
        <w:t>i</w:t>
      </w:r>
      <w:proofErr w:type="spellEnd"/>
      <w:r w:rsidR="00BE6AA9" w:rsidRPr="00BE6AA9">
        <w:rPr>
          <w:b/>
        </w:rPr>
        <w:t xml:space="preserve"> </w:t>
      </w:r>
      <w:proofErr w:type="spellStart"/>
      <w:r w:rsidR="00BE6AA9" w:rsidRPr="00BE6AA9">
        <w:rPr>
          <w:b/>
        </w:rPr>
        <w:t>usluge</w:t>
      </w:r>
      <w:proofErr w:type="spellEnd"/>
      <w:r w:rsidR="00BE6AA9" w:rsidRPr="00BE6AA9">
        <w:rPr>
          <w:b/>
        </w:rPr>
        <w:t xml:space="preserve">, Osijek, </w:t>
      </w:r>
      <w:proofErr w:type="spellStart"/>
      <w:r w:rsidR="00BE6AA9" w:rsidRPr="00BE6AA9">
        <w:rPr>
          <w:b/>
        </w:rPr>
        <w:t>Psunjska</w:t>
      </w:r>
      <w:proofErr w:type="spellEnd"/>
      <w:r w:rsidR="00BE6AA9" w:rsidRPr="00BE6AA9">
        <w:rPr>
          <w:b/>
        </w:rPr>
        <w:t xml:space="preserve"> 4, MBS: 030169990, OIB: 56220747008</w:t>
      </w:r>
      <w:r w:rsidRPr="00364875">
        <w:rPr>
          <w:b/>
          <w:lang w:val="hr-HR"/>
        </w:rPr>
        <w:t>.</w:t>
      </w:r>
    </w:p>
    <w:p w:rsidRDefault="00BE6AA9" w:rsidP="00BE6AA9" w:rsidR="00BE6AA9">
      <w:pPr>
        <w:pStyle w:val="Odlomakpopisa"/>
        <w:spacing w:lineRule="auto" w:line="240" w:after="0"/>
        <w:ind w:left="2160"/>
        <w:jc w:val="both"/>
        <w:rPr>
          <w:b/>
          <w:lang w:val="hr-HR"/>
        </w:rPr>
      </w:pPr>
    </w:p>
    <w:p w:rsidRDefault="00D00C1F" w:rsidP="00BE6AA9" w:rsidR="00D00C1F" w:rsidRPr="00BE6AA9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lang w:val="hr-HR"/>
        </w:rPr>
        <w:t xml:space="preserve">Za stečajnog upravitelja imenuje se </w:t>
      </w:r>
      <w:r w:rsidR="00BE6AA9" w:rsidRPr="00BE6AA9">
        <w:rPr>
          <w:b/>
        </w:rPr>
        <w:t xml:space="preserve">David </w:t>
      </w:r>
      <w:proofErr w:type="spellStart"/>
      <w:r w:rsidR="00BE6AA9" w:rsidRPr="00BE6AA9">
        <w:rPr>
          <w:b/>
        </w:rPr>
        <w:t>Jakovljević</w:t>
      </w:r>
      <w:proofErr w:type="spellEnd"/>
      <w:r w:rsidR="00BE6AA9" w:rsidRPr="00BE6AA9">
        <w:rPr>
          <w:b/>
        </w:rPr>
        <w:t xml:space="preserve">, </w:t>
      </w:r>
      <w:proofErr w:type="spellStart"/>
      <w:r w:rsidR="00BE6AA9" w:rsidRPr="00BE6AA9">
        <w:rPr>
          <w:b/>
        </w:rPr>
        <w:t>Sesvete</w:t>
      </w:r>
      <w:proofErr w:type="spellEnd"/>
      <w:r w:rsidR="00BE6AA9" w:rsidRPr="00BE6AA9">
        <w:rPr>
          <w:b/>
        </w:rPr>
        <w:t xml:space="preserve">, </w:t>
      </w:r>
      <w:proofErr w:type="spellStart"/>
      <w:r w:rsidR="00BE6AA9" w:rsidRPr="00BE6AA9">
        <w:rPr>
          <w:b/>
        </w:rPr>
        <w:t>Kašinska</w:t>
      </w:r>
      <w:proofErr w:type="spellEnd"/>
      <w:r w:rsidR="00BE6AA9" w:rsidRPr="00BE6AA9">
        <w:rPr>
          <w:b/>
        </w:rPr>
        <w:t xml:space="preserve"> 7, OIB: 63014812654</w:t>
      </w:r>
      <w:r w:rsidRPr="00BE6AA9">
        <w:rPr>
          <w:lang w:val="hr-HR"/>
        </w:rPr>
        <w:t>.</w:t>
      </w:r>
    </w:p>
    <w:p w:rsidRDefault="00D00C1F" w:rsidP="00D00C1F" w:rsidR="00D00C1F" w:rsidRPr="0066651A">
      <w:pPr>
        <w:pStyle w:val="Odlomakpopisa"/>
        <w:ind w:left="2160"/>
        <w:jc w:val="both"/>
        <w:rPr>
          <w:lang w:val="hr-HR"/>
        </w:rPr>
      </w:pPr>
    </w:p>
    <w:p w:rsidRDefault="00D00C1F" w:rsidP="00364875" w:rsidR="00D00C1F" w:rsidRPr="00364875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 xml:space="preserve">ZAKLJUČUJE SE skraćeni stečajni postupak nad dužnikom </w:t>
      </w:r>
      <w:r w:rsidR="00BE6AA9" w:rsidRPr="00BE6AA9">
        <w:rPr>
          <w:b/>
        </w:rPr>
        <w:t xml:space="preserve">HENTEX PLUS </w:t>
      </w:r>
      <w:proofErr w:type="spellStart"/>
      <w:r w:rsidR="00BE6AA9" w:rsidRPr="00BE6AA9">
        <w:rPr>
          <w:b/>
        </w:rPr>
        <w:t>j.d.o.o</w:t>
      </w:r>
      <w:proofErr w:type="spellEnd"/>
      <w:r w:rsidR="00BE6AA9" w:rsidRPr="00BE6AA9">
        <w:rPr>
          <w:b/>
        </w:rPr>
        <w:t xml:space="preserve">. </w:t>
      </w:r>
      <w:proofErr w:type="spellStart"/>
      <w:proofErr w:type="gramStart"/>
      <w:r w:rsidR="00BE6AA9" w:rsidRPr="00BE6AA9">
        <w:rPr>
          <w:b/>
        </w:rPr>
        <w:t>za</w:t>
      </w:r>
      <w:proofErr w:type="spellEnd"/>
      <w:proofErr w:type="gramEnd"/>
      <w:r w:rsidR="00BE6AA9" w:rsidRPr="00BE6AA9">
        <w:rPr>
          <w:b/>
        </w:rPr>
        <w:t xml:space="preserve"> </w:t>
      </w:r>
      <w:proofErr w:type="spellStart"/>
      <w:r w:rsidR="00BE6AA9" w:rsidRPr="00BE6AA9">
        <w:rPr>
          <w:b/>
        </w:rPr>
        <w:t>proizvodnju</w:t>
      </w:r>
      <w:proofErr w:type="spellEnd"/>
      <w:r w:rsidR="00BE6AA9" w:rsidRPr="00BE6AA9">
        <w:rPr>
          <w:b/>
        </w:rPr>
        <w:t xml:space="preserve"> </w:t>
      </w:r>
      <w:proofErr w:type="spellStart"/>
      <w:r w:rsidR="00BE6AA9" w:rsidRPr="00BE6AA9">
        <w:rPr>
          <w:b/>
        </w:rPr>
        <w:t>i</w:t>
      </w:r>
      <w:proofErr w:type="spellEnd"/>
      <w:r w:rsidR="00BE6AA9" w:rsidRPr="00BE6AA9">
        <w:rPr>
          <w:b/>
        </w:rPr>
        <w:t xml:space="preserve"> </w:t>
      </w:r>
      <w:proofErr w:type="spellStart"/>
      <w:r w:rsidR="00BE6AA9" w:rsidRPr="00BE6AA9">
        <w:rPr>
          <w:b/>
        </w:rPr>
        <w:t>usluge</w:t>
      </w:r>
      <w:proofErr w:type="spellEnd"/>
      <w:r w:rsidR="00BE6AA9" w:rsidRPr="00BE6AA9">
        <w:rPr>
          <w:b/>
        </w:rPr>
        <w:t xml:space="preserve">, Osijek, </w:t>
      </w:r>
      <w:proofErr w:type="spellStart"/>
      <w:r w:rsidR="00BE6AA9" w:rsidRPr="00BE6AA9">
        <w:rPr>
          <w:b/>
        </w:rPr>
        <w:t>Psunjska</w:t>
      </w:r>
      <w:proofErr w:type="spellEnd"/>
      <w:r w:rsidR="00BE6AA9" w:rsidRPr="00BE6AA9">
        <w:rPr>
          <w:b/>
        </w:rPr>
        <w:t xml:space="preserve"> 4, MBS: 030169990, OIB: 56220747008</w:t>
      </w:r>
      <w:r w:rsidR="00364875" w:rsidRPr="00364875">
        <w:rPr>
          <w:b/>
          <w:lang w:val="hr-HR"/>
        </w:rPr>
        <w:t>.</w:t>
      </w:r>
    </w:p>
    <w:p w:rsidRDefault="00D00C1F" w:rsidP="00D00C1F" w:rsidR="00D00C1F" w:rsidRPr="0066651A">
      <w:pPr>
        <w:pStyle w:val="Odlomakpopisa"/>
        <w:rPr>
          <w:bCs/>
          <w:lang w:val="hr-HR"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Cs/>
          <w:lang w:val="hr-HR"/>
        </w:rPr>
      </w:pPr>
      <w:r w:rsidRPr="0066651A">
        <w:rPr>
          <w:bCs/>
          <w:lang w:val="hr-HR"/>
        </w:rPr>
        <w:t>Ovo rješenje objavit će se na mrežnoj stranici e-Oglasna ploča sudova i dostaviti  registru nadležnom za dužnika.</w:t>
      </w:r>
    </w:p>
    <w:p w:rsidRDefault="0066651A" w:rsidP="0066651A" w:rsidR="0066651A" w:rsidRPr="0066651A">
      <w:pPr>
        <w:pStyle w:val="Odlomakpopisa"/>
        <w:rPr>
          <w:bCs/>
          <w:lang w:val="hr-HR"/>
        </w:rPr>
      </w:pPr>
    </w:p>
    <w:p w:rsidRDefault="00D00C1F" w:rsidP="00D00C1F" w:rsidR="00D00C1F" w:rsidRPr="0066651A">
      <w:pPr>
        <w:pStyle w:val="Tijeloteksta"/>
        <w:rPr>
          <w:b/>
          <w:bCs/>
        </w:rPr>
      </w:pPr>
    </w:p>
    <w:p w:rsidRDefault="00D00C1F" w:rsidP="00BE6AA9" w:rsidR="00D00C1F" w:rsidRPr="0066651A">
      <w:pPr>
        <w:pStyle w:val="Tijeloteksta"/>
        <w:jc w:val="center"/>
        <w:rPr>
          <w:bCs/>
        </w:rPr>
      </w:pPr>
      <w:r w:rsidRPr="0066651A">
        <w:rPr>
          <w:bCs/>
        </w:rPr>
        <w:t>Obrazloženje</w:t>
      </w:r>
    </w:p>
    <w:p w:rsidRDefault="00D00C1F" w:rsidP="00D00C1F" w:rsidR="00D00C1F" w:rsidRPr="0066651A">
      <w:pPr>
        <w:jc w:val="both"/>
      </w:pPr>
    </w:p>
    <w:p w:rsidRDefault="00D00C1F" w:rsidP="00364875" w:rsidR="00364875" w:rsidRPr="00364875">
      <w:pPr>
        <w:ind w:firstLine="708"/>
        <w:jc w:val="both"/>
        <w:rPr>
          <w:b/>
        </w:rPr>
      </w:pPr>
      <w:r w:rsidRPr="0066651A">
        <w:t xml:space="preserve">Financijska agencija Regionalni centar Osijek, Podružnica Osijek, L. </w:t>
      </w:r>
      <w:proofErr w:type="spellStart"/>
      <w:r w:rsidRPr="0066651A">
        <w:t>Jagera</w:t>
      </w:r>
      <w:proofErr w:type="spellEnd"/>
      <w:r w:rsidRPr="0066651A">
        <w:t xml:space="preserve"> 3, Osijek, OIB: 85821130368, podnijela je dana </w:t>
      </w:r>
      <w:r w:rsidR="0044586E">
        <w:t>29. studenog</w:t>
      </w:r>
      <w:r w:rsidRPr="0066651A">
        <w:t xml:space="preserve"> 2017. godine ovom sudu zahtjev za provedbu skraćenog stečajnog postupka nad dužnikom</w:t>
      </w:r>
      <w:r w:rsidR="00364875">
        <w:t xml:space="preserve"> </w:t>
      </w:r>
      <w:r w:rsidR="00BE6AA9" w:rsidRPr="00BE6AA9">
        <w:rPr>
          <w:b/>
        </w:rPr>
        <w:t>HENTEX PLUS j.d.o.o. za proizvodnju i usluge, Osijek, Psunjska 4, MBS: 030169990, OIB: 56220747008</w:t>
      </w:r>
      <w:r w:rsidR="00364875" w:rsidRPr="00364875">
        <w:rPr>
          <w:b/>
        </w:rPr>
        <w:t>.</w:t>
      </w:r>
    </w:p>
    <w:p w:rsidRDefault="00D00C1F" w:rsidP="00D00C1F" w:rsidR="00D00C1F" w:rsidRPr="0066651A">
      <w:pPr>
        <w:ind w:firstLine="708"/>
        <w:jc w:val="both"/>
      </w:pPr>
    </w:p>
    <w:p w:rsidRDefault="00D00C1F" w:rsidP="0066651A" w:rsidR="00D00C1F" w:rsidRPr="0066651A">
      <w:pPr>
        <w:pStyle w:val="Tijeloteksta"/>
      </w:pP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 xml:space="preserve">Trgovački sud u Osijeku je dana </w:t>
      </w:r>
      <w:r w:rsidR="0044586E">
        <w:t>11. prosinca</w:t>
      </w:r>
      <w:r w:rsidRPr="0066651A">
        <w:t xml:space="preserve"> 2017. godine objavio oglas na mrežnoj stranici e-Oglasna ploča sudova pod poslovnim brojem St-</w:t>
      </w:r>
      <w:r w:rsidR="0044586E">
        <w:t>16</w:t>
      </w:r>
      <w:r w:rsidR="00BE6AA9">
        <w:t>18</w:t>
      </w:r>
      <w:r w:rsidR="00364875">
        <w:t>/17</w:t>
      </w:r>
      <w:r w:rsidR="0066651A">
        <w:t>-3</w:t>
      </w:r>
      <w:r w:rsidRPr="0066651A">
        <w:t xml:space="preserve">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66651A">
        <w:t>prokazni</w:t>
      </w:r>
      <w:proofErr w:type="spellEnd"/>
      <w:r w:rsidRPr="0066651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0C1F" w:rsidP="00D00C1F" w:rsidR="00D00C1F" w:rsidRPr="0066651A">
      <w:pPr>
        <w:jc w:val="both"/>
      </w:pPr>
    </w:p>
    <w:p w:rsidRDefault="00670C39" w:rsidP="007D2041" w:rsidR="00670C39" w:rsidRPr="0066651A">
      <w:pPr>
        <w:jc w:val="both"/>
      </w:pPr>
    </w:p>
    <w:p w:rsidRDefault="00324E7F" w:rsidP="00D8612A" w:rsidR="00C41AEF" w:rsidRPr="0066651A">
      <w:pPr>
        <w:jc w:val="center"/>
      </w:pPr>
      <w:r w:rsidRPr="0066651A">
        <w:t xml:space="preserve">U Osijeku </w:t>
      </w:r>
      <w:r w:rsidR="0044586E">
        <w:t>12. veljače</w:t>
      </w:r>
      <w:r w:rsidR="0066651A">
        <w:t xml:space="preserve"> 2018. g.</w:t>
      </w:r>
    </w:p>
    <w:p w:rsidRDefault="00590AC7" w:rsidP="00F058D9" w:rsidR="00590AC7">
      <w:pPr>
        <w:tabs>
          <w:tab w:pos="1065" w:val="left"/>
        </w:tabs>
      </w:pPr>
    </w:p>
    <w:p w:rsidRDefault="0066651A" w:rsidP="00F058D9" w:rsidR="0066651A" w:rsidRPr="0066651A">
      <w:pPr>
        <w:tabs>
          <w:tab w:pos="1065" w:val="left"/>
        </w:tabs>
      </w:pPr>
    </w:p>
    <w:p w:rsidRDefault="00DF5F6A" w:rsidP="00984C3D" w:rsidR="00984C3D" w:rsidRPr="0066651A">
      <w:pPr>
        <w:ind w:hanging="5760" w:left="5760"/>
      </w:pPr>
      <w:r w:rsidRPr="0066651A">
        <w:t>Zapisniča</w:t>
      </w:r>
      <w:r w:rsidR="00984C3D" w:rsidRPr="0066651A">
        <w:t>r: Danijela Sekulić</w:t>
      </w:r>
      <w:r w:rsidR="00984C3D" w:rsidRPr="0066651A">
        <w:tab/>
      </w:r>
      <w:r w:rsidR="00984C3D" w:rsidRPr="0066651A">
        <w:tab/>
      </w:r>
      <w:r w:rsidR="00984C3D" w:rsidRPr="0066651A">
        <w:tab/>
      </w:r>
      <w:r w:rsidR="00984C3D" w:rsidRPr="0066651A">
        <w:tab/>
        <w:t xml:space="preserve">                  </w:t>
      </w:r>
      <w:r w:rsidRPr="0066651A">
        <w:t>STEČAJN</w:t>
      </w:r>
      <w:r w:rsidR="00984C3D" w:rsidRPr="0066651A">
        <w:t>A SUTKINJA</w:t>
      </w:r>
      <w:r w:rsidRPr="0066651A">
        <w:t xml:space="preserve">    </w:t>
      </w:r>
    </w:p>
    <w:p w:rsidRDefault="00984C3D" w:rsidP="00984C3D" w:rsidR="00831D30" w:rsidRPr="0066651A">
      <w:pPr>
        <w:ind w:hanging="5760" w:left="5760"/>
      </w:pPr>
      <w:r w:rsidRPr="0066651A">
        <w:tab/>
      </w:r>
      <w:r w:rsidRPr="0066651A">
        <w:tab/>
        <w:t>Nada Roso</w:t>
      </w:r>
      <w:r w:rsidR="00DF5F6A" w:rsidRPr="0066651A">
        <w:t xml:space="preserve">        </w:t>
      </w:r>
    </w:p>
    <w:p w:rsidRDefault="00831D30" w:rsidP="00984C3D" w:rsidR="00831D30" w:rsidRPr="0066651A">
      <w:pPr>
        <w:ind w:hanging="5760" w:left="5760"/>
      </w:pPr>
    </w:p>
    <w:p w:rsidRDefault="00831D30" w:rsidP="00984C3D" w:rsidR="00831D30" w:rsidRPr="0066651A">
      <w:pPr>
        <w:ind w:hanging="5760" w:left="5760"/>
      </w:pPr>
    </w:p>
    <w:p w:rsidRDefault="00DF5F6A" w:rsidP="004A2B09" w:rsidR="00DF5F6A" w:rsidRPr="0066651A">
      <w:r w:rsidRPr="0066651A">
        <w:rPr>
          <w:b/>
        </w:rPr>
        <w:t>POUKA O PRAVNOM LIJEKU:</w:t>
      </w:r>
    </w:p>
    <w:p w:rsidRDefault="00DF5F6A" w:rsidP="00DF5F6A" w:rsidR="00DF5F6A" w:rsidRPr="0066651A">
      <w:pPr>
        <w:jc w:val="both"/>
      </w:pPr>
      <w:r w:rsidRPr="0066651A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66651A">
      <w:pPr>
        <w:jc w:val="both"/>
      </w:pPr>
    </w:p>
    <w:p w:rsidRDefault="007D7E9A" w:rsidP="00DF5F6A" w:rsidR="007D7E9A" w:rsidRPr="0066651A">
      <w:pPr>
        <w:jc w:val="both"/>
        <w:rPr>
          <w:b/>
        </w:rPr>
      </w:pPr>
    </w:p>
    <w:p w:rsidRDefault="00DF5F6A" w:rsidP="00DF5F6A" w:rsidR="00DF5F6A" w:rsidRPr="0066651A">
      <w:pPr>
        <w:jc w:val="both"/>
      </w:pPr>
      <w:r w:rsidRPr="0066651A">
        <w:t>DNA:</w:t>
      </w:r>
    </w:p>
    <w:p w:rsidRDefault="00DF5F6A" w:rsidP="00364875" w:rsidR="00DF5F6A" w:rsidRPr="0066651A">
      <w:pPr>
        <w:tabs>
          <w:tab w:pos="6195" w:val="left"/>
        </w:tabs>
        <w:ind w:hanging="1080"/>
      </w:pPr>
    </w:p>
    <w:p w:rsidRDefault="00364875" w:rsidP="00F769F7" w:rsidR="00831D30" w:rsidRPr="0066651A">
      <w:pPr>
        <w:tabs>
          <w:tab w:pos="4965" w:val="left"/>
        </w:tabs>
        <w:jc w:val="both"/>
      </w:pPr>
      <w:r>
        <w:t>1</w:t>
      </w:r>
      <w:r w:rsidR="00AB2B8B" w:rsidRPr="0066651A">
        <w:t xml:space="preserve">. </w:t>
      </w:r>
      <w:r w:rsidR="007D7E9A" w:rsidRPr="0066651A">
        <w:t xml:space="preserve"> dužnik</w:t>
      </w:r>
      <w:r w:rsidR="00BA7BA2" w:rsidRPr="0066651A">
        <w:tab/>
      </w:r>
      <w:r w:rsidR="007628F9" w:rsidRPr="0066651A">
        <w:tab/>
      </w:r>
    </w:p>
    <w:p w:rsidRDefault="00364875" w:rsidP="00BA7BA2" w:rsidR="00163859" w:rsidRPr="0066651A">
      <w:pPr>
        <w:tabs>
          <w:tab w:pos="3225" w:val="left"/>
          <w:tab w:pos="5850" w:val="left"/>
        </w:tabs>
        <w:jc w:val="both"/>
      </w:pPr>
      <w:r>
        <w:t>2</w:t>
      </w:r>
      <w:r w:rsidR="00DF5F6A" w:rsidRPr="0066651A">
        <w:t xml:space="preserve">. </w:t>
      </w:r>
      <w:r w:rsidR="007D7E9A" w:rsidRPr="0066651A">
        <w:t>e-</w:t>
      </w:r>
      <w:proofErr w:type="spellStart"/>
      <w:r w:rsidR="00DF5F6A" w:rsidRPr="0066651A">
        <w:t>ogl</w:t>
      </w:r>
      <w:proofErr w:type="spellEnd"/>
      <w:r w:rsidR="00DF5F6A" w:rsidRPr="0066651A">
        <w:t>. pl.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3</w:t>
      </w:r>
      <w:r w:rsidR="00163859" w:rsidRPr="0066651A">
        <w:t>. Registar</w:t>
      </w:r>
      <w:r w:rsidR="005456F8" w:rsidRPr="0066651A">
        <w:t xml:space="preserve"> TS Osijek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4</w:t>
      </w:r>
      <w:r w:rsidR="00163859" w:rsidRPr="0066651A">
        <w:t xml:space="preserve">. kal. </w:t>
      </w:r>
      <w:r w:rsidR="0044586E">
        <w:t>12.3.</w:t>
      </w:r>
    </w:p>
    <w:p w:rsidRDefault="00F058D9" w:rsidP="00F058D9" w:rsidR="00F058D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66651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C91" w:rsidR="00D36C91">
      <w:r>
        <w:separator/>
      </w:r>
    </w:p>
  </w:endnote>
  <w:endnote w:id="0" w:type="continuationSeparator">
    <w:p w:rsidRDefault="00D36C91" w:rsidR="00D3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C91" w:rsidR="00D36C91">
      <w:r>
        <w:separator/>
      </w:r>
    </w:p>
  </w:footnote>
  <w:footnote w:id="0" w:type="continuationSeparator">
    <w:p w:rsidRDefault="00D36C91" w:rsidR="00D36C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CC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E6AA9" w:rsidP="00BE6AA9" w:rsidR="00BE6AA9" w:rsidRPr="0066651A">
    <w:pPr>
      <w:jc w:val="right"/>
    </w:pPr>
    <w:r w:rsidRPr="0066651A">
      <w:t>Broj: 6 St-</w:t>
    </w:r>
    <w:r>
      <w:t>1618/17-4</w:t>
    </w:r>
  </w:p>
  <w:p w:rsidRDefault="0092156A" w:rsidP="00BE6AA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286483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8449D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1CCE"/>
    <w:rsid w:val="001146A9"/>
    <w:rsid w:val="001154A0"/>
    <w:rsid w:val="00133CE6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4875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4586E"/>
    <w:rsid w:val="0044642D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C6941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517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6651A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6A94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E6AA9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448EE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0C1F"/>
    <w:rsid w:val="00D032F3"/>
    <w:rsid w:val="00D04D17"/>
    <w:rsid w:val="00D2596C"/>
    <w:rsid w:val="00D31877"/>
    <w:rsid w:val="00D36C91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D7768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769F7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1C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1C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1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0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2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St-1618/2017</izvorni_sadrzaj>
    <derivirana_varijabla naziv="DomainObject.Predmet.OznakaBroj_1">St-1618/2017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HENTEX PLUS j.d.o.o. za proizvodnju i usluge</izvorni_sadrzaj>
    <derivirana_varijabla naziv="DomainObject.Predmet.ProtustrankaFormated_1">  HENTEX PLUS j.d.o.o. za proizvodnju i usluge</derivirana_varijabla>
  </DomainObject.Predmet.ProtustrankaFormated>
  <DomainObject.Predmet.ProtustrankaFormatedOIB>
    <izvorni_sadrzaj>  HENTEX PLUS j.d.o.o. za proizvodnju i usluge, OIB 56220747008</izvorni_sadrzaj>
    <derivirana_varijabla naziv="DomainObject.Predmet.ProtustrankaFormatedOIB_1">  HENTEX PLUS j.d.o.o. za proizvodnju i usluge, OIB 56220747008</derivirana_varijabla>
  </DomainObject.Predmet.ProtustrankaFormatedOIB>
  <DomainObject.Predmet.ProtustrankaFormatedWithAdress>
    <izvorni_sadrzaj> HENTEX PLUS j.d.o.o. za proizvodnju i usluge, Psunjska 4, 31000 Osijek</izvorni_sadrzaj>
    <derivirana_varijabla naziv="DomainObject.Predmet.ProtustrankaFormatedWithAdress_1"> HENTEX PLUS j.d.o.o. za proizvodnju i usluge, Psunjska 4, 31000 Osijek</derivirana_varijabla>
  </DomainObject.Predmet.ProtustrankaFormatedWithAdress>
  <DomainObject.Predmet.ProtustrankaFormatedWithAdressOIB>
    <izvorni_sadrzaj> HENTEX PLUS j.d.o.o. za proizvodnju i usluge, OIB 56220747008, Psunjska 4, 31000 Osijek</izvorni_sadrzaj>
    <derivirana_varijabla naziv="DomainObject.Predmet.ProtustrankaFormatedWithAdressOIB_1"> HENTEX PLUS j.d.o.o. za proizvodnju i usluge, OIB 56220747008, Psunjska 4, 31000 Osijek</derivirana_varijabla>
  </DomainObject.Predmet.ProtustrankaFormatedWithAdressOIB>
  <DomainObject.Predmet.ProtustrankaWithAdress>
    <izvorni_sadrzaj>HENTEX PLUS j.d.o.o. za proizvodnju i usluge Psunjska 4, 31000 Osijek</izvorni_sadrzaj>
    <derivirana_varijabla naziv="DomainObject.Predmet.ProtustrankaWithAdress_1">HENTEX PLUS j.d.o.o. za proizvodnju i usluge Psunjska 4, 31000 Osijek</derivirana_varijabla>
  </DomainObject.Predmet.ProtustrankaWithAdress>
  <DomainObject.Predmet.ProtustrankaWithAdressOIB>
    <izvorni_sadrzaj>HENTEX PLUS j.d.o.o. za proizvodnju i usluge, OIB 56220747008, Psunjska 4, 31000 Osijek</izvorni_sadrzaj>
    <derivirana_varijabla naziv="DomainObject.Predmet.ProtustrankaWithAdressOIB_1">HENTEX PLUS j.d.o.o. za proizvodnju i usluge, OIB 56220747008, Psunjska 4, 31000 Osijek</derivirana_varijabla>
  </DomainObject.Predmet.ProtustrankaWithAdressOIB>
  <DomainObject.Predmet.ProtustrankaNazivFormated>
    <izvorni_sadrzaj>HENTEX PLUS j.d.o.o. za proizvodnju i usluge</izvorni_sadrzaj>
    <derivirana_varijabla naziv="DomainObject.Predmet.ProtustrankaNazivFormated_1">HENTEX PLUS j.d.o.o. za proizvodnju i usluge</derivirana_varijabla>
  </DomainObject.Predmet.ProtustrankaNazivFormated>
  <DomainObject.Predmet.ProtustrankaNazivFormatedOIB>
    <izvorni_sadrzaj>HENTEX PLUS j.d.o.o. za proizvodnju i usluge, OIB 56220747008</izvorni_sadrzaj>
    <derivirana_varijabla naziv="DomainObject.Predmet.ProtustrankaNazivFormatedOIB_1">HENTEX PLUS j.d.o.o. za proizvodnju i usluge, OIB 56220747008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HENTEX PLUS j.d.o.o. za proizvodnju i usluge</item>
    </izvorni_sadrzaj>
    <derivirana_varijabla naziv="DomainObject.Predmet.ProtuStrankaListFormated_1">
      <item>HENTEX PLUS j.d.o.o. za proizvodnju i usluge</item>
    </derivirana_varijabla>
  </DomainObject.Predmet.ProtuStrankaListFormated>
  <DomainObject.Predmet.ProtuStrankaListFormatedOIB>
    <izvorni_sadrzaj>
      <item>HENTEX PLUS j.d.o.o. za proizvodnju i usluge, OIB 56220747008</item>
    </izvorni_sadrzaj>
    <derivirana_varijabla naziv="DomainObject.Predmet.ProtuStrankaListFormatedOIB_1">
      <item>HENTEX PLUS j.d.o.o. za proizvodnju i usluge, OIB 56220747008</item>
    </derivirana_varijabla>
  </DomainObject.Predmet.ProtuStrankaListFormatedOIB>
  <DomainObject.Predmet.ProtuStrankaListFormatedWithAdress>
    <izvorni_sadrzaj>
      <item>HENTEX PLUS j.d.o.o. za proizvodnju i usluge, Psunjska 4, 31000 Osijek</item>
    </izvorni_sadrzaj>
    <derivirana_varijabla naziv="DomainObject.Predmet.ProtuStrankaListFormatedWithAdress_1">
      <item>HENTEX PLUS j.d.o.o. za proizvodnju i usluge, Psunjska 4, 31000 Osijek</item>
    </derivirana_varijabla>
  </DomainObject.Predmet.ProtuStrankaListFormatedWithAdress>
  <DomainObject.Predmet.ProtuStrankaListFormatedWithAdressOIB>
    <izvorni_sadrzaj>
      <item>HENTEX PLUS j.d.o.o. za proizvodnju i usluge, OIB 56220747008, Psunjska 4, 31000 Osijek</item>
    </izvorni_sadrzaj>
    <derivirana_varijabla naziv="DomainObject.Predmet.ProtuStrankaListFormatedWithAdressOIB_1">
      <item>HENTEX PLUS j.d.o.o. za proizvodnju i usluge, OIB 56220747008, Psunjska 4, 31000 Osijek</item>
    </derivirana_varijabla>
  </DomainObject.Predmet.ProtuStrankaListFormatedWithAdressOIB>
  <DomainObject.Predmet.ProtuStrankaListNazivFormated>
    <izvorni_sadrzaj>
      <item>HENTEX PLUS j.d.o.o. za proizvodnju i usluge</item>
    </izvorni_sadrzaj>
    <derivirana_varijabla naziv="DomainObject.Predmet.ProtuStrankaListNazivFormated_1">
      <item>HENTEX PLUS j.d.o.o. za proizvodnju i usluge</item>
    </derivirana_varijabla>
  </DomainObject.Predmet.ProtuStrankaListNazivFormated>
  <DomainObject.Predmet.ProtuStrankaListNazivFormatedOIB>
    <izvorni_sadrzaj>
      <item>HENTEX PLUS j.d.o.o. za proizvodnju i usluge, OIB 56220747008</item>
    </izvorni_sadrzaj>
    <derivirana_varijabla naziv="DomainObject.Predmet.ProtuStrankaListNazivFormatedOIB_1">
      <item>HENTEX PLUS j.d.o.o. za proizvodnju i usluge, OIB 56220747008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HENTEX PLUS j.d.o.o. za proizvodnju i usluge</izvorni_sadrzaj>
    <derivirana_varijabla naziv="DomainObject.Predmet.ProtustrankaIDrugi_1">HENTEX PLUS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HENTEX PLUS j.d.o.o. za proizvodnju i usluge, OIB 56220747008, Psunjska 4, 31000 Osijek</izvorni_sadrzaj>
    <derivirana_varijabla naziv="DomainObject.Predmet.ProtustrankaIDrugiAdressOIB_1">HENTEX PLUS j.d.o.o. za proizvodnju i usluge, OIB 56220747008,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HENTEX PLUS j.d.o.o. za proizvodnju i usluge</item>
    </izvorni_sadrzaj>
    <derivirana_varijabla naziv="DomainObject.Predmet.SudioniciListNaziv_1">
      <item>FINA RC OSIJEK</item>
      <item>HENTEX PLUS j.d.o.o. za proizvodnju i usluge</item>
    </derivirana_varijabla>
  </DomainObject.Predmet.SudioniciListNaziv>
  <DomainObject.Predmet.SudioniciListAdressOIB>
    <izvorni_sadrzaj>
      <item>FINA RC OSIJEK, OIB 85821130368</item>
      <item>HENTEX PLUS j.d.o.o. za proizvodnju i usluge, OIB 56220747008, Psunjska 4,31000 Osijek</item>
    </izvorni_sadrzaj>
    <derivirana_varijabla naziv="DomainObject.Predmet.SudioniciListAdressOIB_1">
      <item>FINA RC OSIJEK, OIB 85821130368</item>
      <item>HENTEX PLUS j.d.o.o. za proizvodnju i usluge, OIB 56220747008,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56220747008</item>
    </izvorni_sadrzaj>
    <derivirana_varijabla naziv="DomainObject.Predmet.SudioniciListNazivOIB_1">
      <item>, OIB 85821130368</item>
      <item>, OIB 56220747008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7123F-FCE3-45DB-80E3-8396DEDAE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422</properties:Words>
  <properties:Characters>2211</properties:Characters>
  <properties:Lines>116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2018-02-12T09:01:00Z</dcterms:created>
  <dc:creator>dsekulic</dc:creator>
  <cp:lastModifiedBy>Danijela Sekulić</cp:lastModifiedBy>
  <cp:lastPrinted>2018-02-12T09:01:00Z</cp:lastPrinted>
  <dcterms:modified xmlns:xsi="http://www.w3.org/2001/XMLSchema-instance" xsi:type="dcterms:W3CDTF">2018-02-12T09:04:00Z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