
<file path=[Content_Types].xml><?xml version="1.0" encoding="utf-8"?>
<Types xmlns="http://schemas.openxmlformats.org/package/2006/content-types">
  <Default ContentType="application/msword" Extension="doc"/>
  <Default ContentType="image/x-emf" Extension="emf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bookmarkStart w:name="_GoBack" w:id="0"/>
    <w:bookmarkEnd w:id="0"/>
    <w:p w14:textId="ffafae1" w14:paraId="ffafae1" w:rsidRDefault="00AF3C65" w:rsidR="00E64267">
      <w:pPr>
        <w15:collapsed w:val="false"/>
      </w:pPr>
      <w:r w:rsidRPr="00AF3C65">
        <w:object w:dyaOrig="12471" w:dxaOrig="9060">
          <v:shapetype id="_x0000_t75" coordsize="21600,21600" path="m@4@5l@4@11@9@11@9@5xe" o:preferrelative="t" o:spt="75.0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o:connecttype="rect" gradientshapeok="t"/>
            <o:lock v:ext="edit" aspectratio="t"/>
          </v:shapetype>
          <v:shape o:ole="" id="_x0000_i1025" style="width:452.95pt;height:623.55pt" type="#_x0000_t75">
            <v:imagedata r:id="rId5" o:title=""/>
          </v:shape>
          <o:OLEObject r:id="rId6" ObjectID="_1616768044" DrawAspect="Content" ShapeID="_x0000_i1025" ProgID="Word.Document.8" Type="Embed">
            <o:FieldCodes>\s</o:FieldCodes>
          </o:OLEObject>
        </w:object>
      </w:r>
    </w:p>
    <w:p w:rsidRDefault="00754DA8" w:rsidR="00754DA8"/>
    <w:p w:rsidRDefault="00754DA8" w:rsidR="00754DA8"/>
    <w:p w:rsidRDefault="00754DA8" w:rsidR="00754DA8" w:rsidRPr="00AF3C65">
      <w:r w:rsidRPr="00754DA8">
        <w:object w:dyaOrig="12471" w:dxaOrig="9061">
          <v:shape o:ole="" id="_x0000_i1026" style="width:452.95pt;height:623.55pt" type="#_x0000_t75">
            <v:imagedata r:id="rId7" o:title=""/>
          </v:shape>
          <o:OLEObject r:id="rId8" ObjectID="_1616768045" DrawAspect="Content" ShapeID="_x0000_i1026" ProgID="Word.Document.8" Type="Embed">
            <o:FieldCodes>\s</o:FieldCodes>
          </o:OLEObject>
        </w:object>
      </w:r>
    </w:p>
    <w:p w:rsidRDefault="00F71778" w:rsidR="00F71778"/>
    <w:p w:rsidRDefault="00E64267" w:rsidR="00E64267"/>
    <w:p w:rsidRDefault="00E64267" w:rsidR="00E64267"/>
    <w:p w:rsidRDefault="00E64267" w:rsidR="00E64267"/>
    <w:p w:rsidRDefault="00E64267" w:rsidR="00E64267"/>
    <w:p w:rsidRDefault="00E64267" w:rsidR="00E64267">
      <w:r w:rsidRPr="00E64267">
        <w:object w:dyaOrig="12471" w:dxaOrig="9061">
          <v:shape o:ole="" id="_x0000_i1027" style="width:452.95pt;height:623.55pt" type="#_x0000_t75">
            <v:imagedata r:id="rId9" o:title=""/>
          </v:shape>
          <o:OLEObject r:id="rId10" ObjectID="_1616768046" DrawAspect="Content" ShapeID="_x0000_i1027" ProgID="Word.Document.8" Type="Embed">
            <o:FieldCodes>\s</o:FieldCodes>
          </o:OLEObject>
        </w:object>
      </w:r>
      <w:r w:rsidRPr="00E64267">
        <w:object w:dyaOrig="12471" w:dxaOrig="9061">
          <v:shape o:ole="" id="_x0000_i1028" style="width:452.95pt;height:623.55pt" type="#_x0000_t75">
            <v:imagedata r:id="rId11" o:title=""/>
          </v:shape>
          <o:OLEObject r:id="rId12" ObjectID="_1616768047" DrawAspect="Content" ShapeID="_x0000_i1028" ProgID="Word.Document.8" Type="Embed">
            <o:FieldCodes>\s</o:FieldCodes>
          </o:OLEObject>
        </w:object>
      </w:r>
      <w:r w:rsidRPr="00E64267">
        <w:object w:dyaOrig="12471" w:dxaOrig="9061">
          <v:shape o:ole="" id="_x0000_i1029" style="width:452.95pt;height:623.55pt" type="#_x0000_t75">
            <v:imagedata r:id="rId13" o:title=""/>
          </v:shape>
          <o:OLEObject r:id="rId14" ObjectID="_1616768048" DrawAspect="Content" ShapeID="_x0000_i1029" ProgID="Word.Document.8" Type="Embed">
            <o:FieldCodes>\s</o:FieldCodes>
          </o:OLEObject>
        </w:object>
      </w:r>
      <w:r w:rsidRPr="00E64267">
        <w:object w:dyaOrig="12471" w:dxaOrig="9061">
          <v:shape o:ole="" id="_x0000_i1030" style="width:452.95pt;height:623.55pt" type="#_x0000_t75">
            <v:imagedata r:id="rId15" o:title=""/>
          </v:shape>
          <o:OLEObject r:id="rId16" ObjectID="_1616768049" DrawAspect="Content" ShapeID="_x0000_i1030" ProgID="Word.Document.8" Type="Embed">
            <o:FieldCodes>\s</o:FieldCodes>
          </o:OLEObject>
        </w:object>
      </w:r>
      <w:r w:rsidRPr="00E64267">
        <w:object w:dyaOrig="12471" w:dxaOrig="9061">
          <v:shape o:ole="" id="_x0000_i1031" style="width:452.95pt;height:623.55pt" type="#_x0000_t75">
            <v:imagedata r:id="rId17" o:title=""/>
          </v:shape>
          <o:OLEObject r:id="rId18" ObjectID="_1616768050" DrawAspect="Content" ShapeID="_x0000_i1031" ProgID="Word.Document.8" Type="Embed">
            <o:FieldCodes>\s</o:FieldCodes>
          </o:OLEObject>
        </w:object>
      </w:r>
      <w:r w:rsidRPr="00E64267">
        <w:object w:dyaOrig="12471" w:dxaOrig="9061">
          <v:shape o:ole="" id="_x0000_i1032" style="width:452.95pt;height:623.55pt" type="#_x0000_t75">
            <v:imagedata r:id="rId19" o:title=""/>
          </v:shape>
          <o:OLEObject r:id="rId20" ObjectID="_1616768051" DrawAspect="Content" ShapeID="_x0000_i1032" ProgID="Word.Document.8" Type="Embed">
            <o:FieldCodes>\s</o:FieldCodes>
          </o:OLEObject>
        </w:object>
      </w:r>
      <w:r w:rsidRPr="00E64267">
        <w:object w:dyaOrig="12471" w:dxaOrig="9061">
          <v:shape o:ole="" id="_x0000_i1033" style="width:452.95pt;height:623.55pt" type="#_x0000_t75">
            <v:imagedata r:id="rId21" o:title=""/>
          </v:shape>
          <o:OLEObject r:id="rId22" ObjectID="_1616768052" DrawAspect="Content" ShapeID="_x0000_i1033" ProgID="Word.Document.8" Type="Embed">
            <o:FieldCodes>\s</o:FieldCodes>
          </o:OLEObject>
        </w:object>
      </w:r>
      <w:r w:rsidRPr="00E64267">
        <w:object w:dyaOrig="12471" w:dxaOrig="9061">
          <v:shape o:ole="" id="_x0000_i1034" style="width:452.95pt;height:623.55pt" type="#_x0000_t75">
            <v:imagedata r:id="rId23" o:title=""/>
          </v:shape>
          <o:OLEObject r:id="rId24" ObjectID="_1616768053" DrawAspect="Content" ShapeID="_x0000_i1034" ProgID="Word.Document.8" Type="Embed">
            <o:FieldCodes>\s</o:FieldCodes>
          </o:OLEObject>
        </w:object>
      </w:r>
      <w:r w:rsidRPr="00E64267">
        <w:object w:dyaOrig="12471" w:dxaOrig="9061">
          <v:shape o:ole="" id="_x0000_i1035" style="width:452.95pt;height:623.55pt" type="#_x0000_t75">
            <v:imagedata r:id="rId25" o:title=""/>
          </v:shape>
          <o:OLEObject r:id="rId26" ObjectID="_1616768054" DrawAspect="Content" ShapeID="_x0000_i1035" ProgID="Word.Document.8" Type="Embed">
            <o:FieldCodes>\s</o:FieldCodes>
          </o:OLEObject>
        </w:object>
      </w:r>
      <w:r w:rsidRPr="00E64267">
        <w:object w:dyaOrig="12471" w:dxaOrig="9061">
          <v:shape o:ole="" id="_x0000_i1036" style="width:452.95pt;height:623.55pt" type="#_x0000_t75">
            <v:imagedata r:id="rId27" o:title=""/>
          </v:shape>
          <o:OLEObject r:id="rId28" ObjectID="_1616768055" DrawAspect="Content" ShapeID="_x0000_i1036" ProgID="Word.Document.8" Type="Embed">
            <o:FieldCodes>\s</o:FieldCodes>
          </o:OLEObject>
        </w:object>
      </w:r>
      <w:r w:rsidRPr="00E64267">
        <w:object w:dyaOrig="12471" w:dxaOrig="9061">
          <v:shape o:ole="" id="_x0000_i1037" style="width:452.95pt;height:623.55pt" type="#_x0000_t75">
            <v:imagedata r:id="rId29" o:title=""/>
          </v:shape>
          <o:OLEObject r:id="rId30" ObjectID="_1616768056" DrawAspect="Content" ShapeID="_x0000_i1037" ProgID="Word.Document.8" Type="Embed">
            <o:FieldCodes>\s</o:FieldCodes>
          </o:OLEObject>
        </w:object>
      </w:r>
    </w:p>
    <w:p w:rsidRDefault="00E64267" w:rsidR="00E64267"/>
    <w:sectPr w:rsidR="00E64267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5B" w:usb0="E0002EFF"/>
  </w:font>
  <w:font w:name="Calibri">
    <w:panose1 w:val="020F0502020204030204"/>
    <w:charset w:val="EE"/>
    <w:family w:val="swiss"/>
    <w:pitch w:val="variable"/>
    <w:sig w:csb1="00000000" w:csb0="000001FF" w:usb3="00000000" w:usb2="00000009" w:usb1="C000247B" w:usb0="E0002AFF"/>
  </w:font>
  <w:font w:name="Calibri Light">
    <w:panose1 w:val="020F0302020204030204"/>
    <w:charset w:val="EE"/>
    <w:family w:val="swiss"/>
    <w:pitch w:val="variable"/>
    <w:sig w:csb1="00000000" w:csb0="000001FF" w:usb3="00000000" w:usb2="00000009" w:usb1="C000247B" w:usb0="E0002A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 w15">
  <w:zoom w:percent="172"/>
  <w:attachedTemplate r:id="rId1"/>
  <w:defaultTabStop w:val="708"/>
  <w:hyphenationZone w:val="425"/>
  <w:characterSpacingControl w:val="doNotCompress"/>
  <w:compat>
    <w:compatSetting w:val="15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  <w:compatSetting w:val="1" w:uri="http://schemas.microsoft.com/office/word" w:name="differentiateMultirowTableHeaders"/>
  </w:compat>
  <w:rsids>
    <w:rsidRoot w:val="00AF3C65"/>
    <w:rsid w:val="000A48CC"/>
    <w:rsid w:val="00197A25"/>
    <w:rsid w:val="00256940"/>
    <w:rsid w:val="002E201D"/>
    <w:rsid w:val="00595B8D"/>
    <w:rsid w:val="006A3B39"/>
    <w:rsid w:val="00754DA8"/>
    <w:rsid w:val="0082498E"/>
    <w:rsid w:val="00AC217F"/>
    <w:rsid w:val="00AF3C65"/>
    <w:rsid w:val="00C961CD"/>
    <w:rsid w:val="00E64267"/>
    <w:rsid w:val="00EE643F"/>
    <w:rsid w:val="00F717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39"/>
    <o:shapelayout v:ext="edit">
      <o:idmap v:ext="edit" data="1"/>
    </o:shapelayout>
  </w:shapeDefaults>
  <w:decimalSymbol w:val=","/>
  <w:listSeparator w:val=";"/>
  <w15:chartTrackingRefBased/>
  <w15:docId w15:val="{92DDE318-B411-4A42-AF2F-7A89179AAC36}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="Times New Roman" w:ascii="Times New Roman"/>
        <w:sz w:val="24"/>
        <w:szCs w:val="22"/>
        <w:lang w:bidi="ar-SA" w:eastAsia="en-US" w:val="hr-HR"/>
      </w:rPr>
    </w:rPrDefault>
    <w:pPrDefault>
      <w:pPr>
        <w:jc w:val="both"/>
      </w:pPr>
    </w:pPrDefault>
  </w:docDefaults>
  <w:latentStyles w:count="371" w:defQFormat="false" w:defUnhideWhenUsed="false" w:defSemiHidden="false" w:defUIPriority="99" w:defLockedState="false">
    <w:lsdException w:qFormat="true" w:uiPriority="0" w:name="Normal"/>
    <w:lsdException w:qFormat="true" w:uiPriority="9" w:name="heading 1"/>
    <w:lsdException w:qFormat="true" w:unhideWhenUsed="true" w:semiHidden="true" w:uiPriority="9" w:name="heading 2"/>
    <w:lsdException w:qFormat="true" w:unhideWhenUsed="true" w:semiHidden="true" w:uiPriority="9" w:name="heading 3"/>
    <w:lsdException w:qFormat="true" w:unhideWhenUsed="true" w:semiHidden="true" w:uiPriority="9" w:name="heading 4"/>
    <w:lsdException w:qFormat="true" w:unhideWhenUsed="true" w:semiHidden="true" w:uiPriority="9" w:name="heading 5"/>
    <w:lsdException w:qFormat="true" w:unhideWhenUsed="true" w:semiHidden="true" w:uiPriority="9" w:name="heading 6"/>
    <w:lsdException w:qFormat="true" w:unhideWhenUsed="true" w:semiHidden="true" w:uiPriority="9" w:name="heading 7"/>
    <w:lsdException w:qFormat="true" w:unhideWhenUsed="true" w:semiHidden="true" w:uiPriority="9" w:name="heading 8"/>
    <w:lsdException w:qFormat="true" w:unhideWhenUsed="true" w:semiHidden="true" w:uiPriority="9" w:name="heading 9"/>
    <w:lsdException w:unhideWhenUsed="true" w:semiHidden="true" w:name="index 1"/>
    <w:lsdException w:unhideWhenUsed="true" w:semiHidden="true" w:name="index 2"/>
    <w:lsdException w:unhideWhenUsed="true" w:semiHidden="true" w:name="index 3"/>
    <w:lsdException w:unhideWhenUsed="true" w:semiHidden="true" w:name="index 4"/>
    <w:lsdException w:unhideWhenUsed="true" w:semiHidden="true" w:name="index 5"/>
    <w:lsdException w:unhideWhenUsed="true" w:semiHidden="true" w:name="index 6"/>
    <w:lsdException w:unhideWhenUsed="true" w:semiHidden="true" w:name="index 7"/>
    <w:lsdException w:unhideWhenUsed="true" w:semiHidden="true" w:name="index 8"/>
    <w:lsdException w:unhideWhenUsed="true" w:semiHidden="true" w:name="index 9"/>
    <w:lsdException w:unhideWhenUsed="true" w:semiHidden="true" w:uiPriority="39" w:name="toc 1"/>
    <w:lsdException w:unhideWhenUsed="true" w:semiHidden="true" w:uiPriority="39" w:name="toc 2"/>
    <w:lsdException w:unhideWhenUsed="true" w:semiHidden="true" w:uiPriority="39" w:name="toc 3"/>
    <w:lsdException w:unhideWhenUsed="true" w:semiHidden="true" w:uiPriority="39" w:name="toc 4"/>
    <w:lsdException w:unhideWhenUsed="true" w:semiHidden="true" w:uiPriority="39" w:name="toc 5"/>
    <w:lsdException w:unhideWhenUsed="true" w:semiHidden="true" w:uiPriority="39" w:name="toc 6"/>
    <w:lsdException w:unhideWhenUsed="true" w:semiHidden="true" w:uiPriority="39" w:name="toc 7"/>
    <w:lsdException w:unhideWhenUsed="true" w:semiHidden="true" w:uiPriority="39" w:name="toc 8"/>
    <w:lsdException w:unhideWhenUsed="true" w:semiHidden="true" w:uiPriority="39" w:name="toc 9"/>
    <w:lsdException w:unhideWhenUsed="true" w:semiHidden="true" w:name="Normal Indent"/>
    <w:lsdException w:unhideWhenUsed="true" w:semiHidden="true" w:name="footnote text"/>
    <w:lsdException w:unhideWhenUsed="true" w:semiHidden="true" w:name="annotation text"/>
    <w:lsdException w:unhideWhenUsed="true" w:semiHidden="true" w:name="header"/>
    <w:lsdException w:unhideWhenUsed="true" w:semiHidden="true" w:name="footer"/>
    <w:lsdException w:unhideWhenUsed="true" w:semiHidden="true" w:name="index heading"/>
    <w:lsdException w:qFormat="true" w:unhideWhenUsed="true" w:semiHidden="true" w:uiPriority="35" w:name="caption"/>
    <w:lsdException w:unhideWhenUsed="true" w:semiHidden="true" w:name="table of figures"/>
    <w:lsdException w:unhideWhenUsed="true" w:semiHidden="true" w:name="envelope address"/>
    <w:lsdException w:unhideWhenUsed="true" w:semiHidden="true" w:name="envelope return"/>
    <w:lsdException w:unhideWhenUsed="true" w:semiHidden="true" w:name="footnote reference"/>
    <w:lsdException w:unhideWhenUsed="true" w:semiHidden="true" w:name="annotation reference"/>
    <w:lsdException w:unhideWhenUsed="true" w:semiHidden="true" w:name="line number"/>
    <w:lsdException w:unhideWhenUsed="true" w:semiHidden="true" w:name="page number"/>
    <w:lsdException w:unhideWhenUsed="true" w:semiHidden="true" w:name="endnote reference"/>
    <w:lsdException w:unhideWhenUsed="true" w:semiHidden="true" w:name="endnote text"/>
    <w:lsdException w:unhideWhenUsed="true" w:semiHidden="true" w:name="table of authorities"/>
    <w:lsdException w:unhideWhenUsed="true" w:semiHidden="true" w:name="macro"/>
    <w:lsdException w:unhideWhenUsed="true" w:semiHidden="true" w:name="toa heading"/>
    <w:lsdException w:unhideWhenUsed="true" w:semiHidden="true" w:name="List"/>
    <w:lsdException w:unhideWhenUsed="true" w:semiHidden="true" w:name="List Bullet"/>
    <w:lsdException w:unhideWhenUsed="true" w:semiHidden="true" w:name="List Number"/>
    <w:lsdException w:unhideWhenUsed="true" w:semiHidden="true" w:name="List 2"/>
    <w:lsdException w:unhideWhenUsed="true" w:semiHidden="true" w:name="List 3"/>
    <w:lsdException w:unhideWhenUsed="true" w:semiHidden="true" w:name="List 4"/>
    <w:lsdException w:unhideWhenUsed="true" w:semiHidden="true" w:name="List 5"/>
    <w:lsdException w:unhideWhenUsed="true" w:semiHidden="true" w:name="List Bullet 2"/>
    <w:lsdException w:unhideWhenUsed="true" w:semiHidden="true" w:name="List Bullet 3"/>
    <w:lsdException w:unhideWhenUsed="true" w:semiHidden="true" w:name="List Bullet 4"/>
    <w:lsdException w:unhideWhenUsed="true" w:semiHidden="true" w:name="List Bullet 5"/>
    <w:lsdException w:unhideWhenUsed="true" w:semiHidden="true" w:name="List Number 2"/>
    <w:lsdException w:unhideWhenUsed="true" w:semiHidden="true" w:name="List Number 3"/>
    <w:lsdException w:unhideWhenUsed="true" w:semiHidden="true" w:name="List Number 4"/>
    <w:lsdException w:unhideWhenUsed="true" w:semiHidden="true" w:name="List Number 5"/>
    <w:lsdException w:qFormat="true" w:uiPriority="10" w:name="Title"/>
    <w:lsdException w:unhideWhenUsed="true" w:semiHidden="true" w:name="Closing"/>
    <w:lsdException w:unhideWhenUsed="true" w:semiHidden="true" w:name="Signature"/>
    <w:lsdException w:unhideWhenUsed="true" w:semiHidden="true" w:uiPriority="1" w:name="Default Paragraph Font"/>
    <w:lsdException w:unhideWhenUsed="true" w:semiHidden="true" w:name="Body Text"/>
    <w:lsdException w:unhideWhenUsed="true" w:semiHidden="true" w:name="Body Text Indent"/>
    <w:lsdException w:unhideWhenUsed="true" w:semiHidden="true" w:name="List Continue"/>
    <w:lsdException w:unhideWhenUsed="true" w:semiHidden="true" w:name="List Continue 2"/>
    <w:lsdException w:unhideWhenUsed="true" w:semiHidden="true" w:name="List Continue 3"/>
    <w:lsdException w:unhideWhenUsed="true" w:semiHidden="true" w:name="List Continue 4"/>
    <w:lsdException w:unhideWhenUsed="true" w:semiHidden="true" w:name="List Continue 5"/>
    <w:lsdException w:unhideWhenUsed="true" w:semiHidden="true" w:name="Message Header"/>
    <w:lsdException w:qFormat="true" w:uiPriority="11" w:name="Subtitle"/>
    <w:lsdException w:unhideWhenUsed="true" w:semiHidden="true" w:name="Salutation"/>
    <w:lsdException w:unhideWhenUsed="true" w:semiHidden="true" w:name="Date"/>
    <w:lsdException w:unhideWhenUsed="true" w:semiHidden="true" w:name="Body Text First Indent"/>
    <w:lsdException w:unhideWhenUsed="true" w:semiHidden="true" w:name="Body Text First Indent 2"/>
    <w:lsdException w:unhideWhenUsed="true" w:semiHidden="true" w:name="Note Heading"/>
    <w:lsdException w:unhideWhenUsed="true" w:semiHidden="true" w:name="Body Text 2"/>
    <w:lsdException w:unhideWhenUsed="true" w:semiHidden="true" w:name="Body Text 3"/>
    <w:lsdException w:unhideWhenUsed="true" w:semiHidden="true" w:name="Body Text Indent 2"/>
    <w:lsdException w:unhideWhenUsed="true" w:semiHidden="true" w:name="Body Text Indent 3"/>
    <w:lsdException w:unhideWhenUsed="true" w:semiHidden="true" w:name="Block Text"/>
    <w:lsdException w:unhideWhenUsed="true" w:semiHidden="true" w:name="Hyperlink"/>
    <w:lsdException w:unhideWhenUsed="true" w:semiHidden="true" w:name="FollowedHyperlink"/>
    <w:lsdException w:qFormat="true" w:uiPriority="22" w:name="Strong"/>
    <w:lsdException w:qFormat="true" w:uiPriority="20" w:name="Emphasis"/>
    <w:lsdException w:unhideWhenUsed="true" w:semiHidden="true" w:name="Document Map"/>
    <w:lsdException w:unhideWhenUsed="true" w:semiHidden="true" w:name="Plain Text"/>
    <w:lsdException w:unhideWhenUsed="true" w:semiHidden="true" w:name="E-mail Signature"/>
    <w:lsdException w:unhideWhenUsed="true" w:semiHidden="true" w:name="HTML Top of Form"/>
    <w:lsdException w:unhideWhenUsed="true" w:semiHidden="true" w:name="HTML Bottom of Form"/>
    <w:lsdException w:unhideWhenUsed="true" w:semiHidden="true" w:name="Normal (Web)"/>
    <w:lsdException w:unhideWhenUsed="true" w:semiHidden="true" w:name="HTML Acronym"/>
    <w:lsdException w:unhideWhenUsed="true" w:semiHidden="true" w:name="HTML Address"/>
    <w:lsdException w:unhideWhenUsed="true" w:semiHidden="true" w:name="HTML Cite"/>
    <w:lsdException w:unhideWhenUsed="true" w:semiHidden="true" w:name="HTML Code"/>
    <w:lsdException w:unhideWhenUsed="true" w:semiHidden="true" w:name="HTML Definition"/>
    <w:lsdException w:unhideWhenUsed="true" w:semiHidden="true" w:name="HTML Keyboard"/>
    <w:lsdException w:unhideWhenUsed="true" w:semiHidden="true" w:name="HTML Preformatted"/>
    <w:lsdException w:unhideWhenUsed="true" w:semiHidden="true" w:name="HTML Sample"/>
    <w:lsdException w:unhideWhenUsed="true" w:semiHidden="true" w:name="HTML Typewriter"/>
    <w:lsdException w:unhideWhenUsed="true" w:semiHidden="true" w:name="HTML Variable"/>
    <w:lsdException w:unhideWhenUsed="true" w:semiHidden="true" w:name="Normal Table"/>
    <w:lsdException w:unhideWhenUsed="true" w:semiHidden="true" w:name="annotation subject"/>
    <w:lsdException w:unhideWhenUsed="true" w:semiHidden="true" w:name="No List"/>
    <w:lsdException w:unhideWhenUsed="true" w:semiHidden="true" w:name="Outline List 1"/>
    <w:lsdException w:unhideWhenUsed="true" w:semiHidden="true" w:name="Outline List 2"/>
    <w:lsdException w:unhideWhenUsed="true" w:semiHidden="true" w:name="Outline List 3"/>
    <w:lsdException w:unhideWhenUsed="true" w:semiHidden="true" w:name="Table Simple 1"/>
    <w:lsdException w:unhideWhenUsed="true" w:semiHidden="true" w:name="Table Simple 2"/>
    <w:lsdException w:unhideWhenUsed="true" w:semiHidden="true" w:name="Table Simple 3"/>
    <w:lsdException w:unhideWhenUsed="true" w:semiHidden="true" w:name="Table Classic 1"/>
    <w:lsdException w:unhideWhenUsed="true" w:semiHidden="true" w:name="Table Classic 2"/>
    <w:lsdException w:unhideWhenUsed="true" w:semiHidden="true" w:name="Table Classic 3"/>
    <w:lsdException w:unhideWhenUsed="true" w:semiHidden="true" w:name="Table Classic 4"/>
    <w:lsdException w:unhideWhenUsed="true" w:semiHidden="true" w:name="Table Colorful 1"/>
    <w:lsdException w:unhideWhenUsed="true" w:semiHidden="true" w:name="Table Colorful 2"/>
    <w:lsdException w:unhideWhenUsed="true" w:semiHidden="true" w:name="Table Colorful 3"/>
    <w:lsdException w:unhideWhenUsed="true" w:semiHidden="true" w:name="Table Columns 1"/>
    <w:lsdException w:unhideWhenUsed="true" w:semiHidden="true" w:name="Table Columns 2"/>
    <w:lsdException w:unhideWhenUsed="true" w:semiHidden="true" w:name="Table Columns 3"/>
    <w:lsdException w:unhideWhenUsed="true" w:semiHidden="true" w:name="Table Columns 4"/>
    <w:lsdException w:unhideWhenUsed="true" w:semiHidden="true" w:name="Table Columns 5"/>
    <w:lsdException w:unhideWhenUsed="true" w:semiHidden="true" w:name="Table Grid 1"/>
    <w:lsdException w:unhideWhenUsed="true" w:semiHidden="true" w:name="Table Grid 2"/>
    <w:lsdException w:unhideWhenUsed="true" w:semiHidden="true" w:name="Table Grid 3"/>
    <w:lsdException w:unhideWhenUsed="true" w:semiHidden="true" w:name="Table Grid 4"/>
    <w:lsdException w:unhideWhenUsed="true" w:semiHidden="true" w:name="Table Grid 5"/>
    <w:lsdException w:unhideWhenUsed="true" w:semiHidden="true" w:name="Table Grid 6"/>
    <w:lsdException w:unhideWhenUsed="true" w:semiHidden="true" w:name="Table Grid 7"/>
    <w:lsdException w:unhideWhenUsed="true" w:semiHidden="true" w:name="Table Grid 8"/>
    <w:lsdException w:unhideWhenUsed="true" w:semiHidden="true" w:name="Table List 1"/>
    <w:lsdException w:unhideWhenUsed="true" w:semiHidden="true" w:name="Table List 2"/>
    <w:lsdException w:unhideWhenUsed="true" w:semiHidden="true" w:name="Table List 3"/>
    <w:lsdException w:unhideWhenUsed="true" w:semiHidden="true" w:name="Table List 4"/>
    <w:lsdException w:unhideWhenUsed="true" w:semiHidden="true" w:name="Table List 5"/>
    <w:lsdException w:unhideWhenUsed="true" w:semiHidden="true" w:name="Table List 6"/>
    <w:lsdException w:unhideWhenUsed="true" w:semiHidden="true" w:name="Table List 7"/>
    <w:lsdException w:unhideWhenUsed="true" w:semiHidden="true" w:name="Table List 8"/>
    <w:lsdException w:unhideWhenUsed="true" w:semiHidden="true" w:name="Table 3D effects 1"/>
    <w:lsdException w:unhideWhenUsed="true" w:semiHidden="true" w:name="Table 3D effects 2"/>
    <w:lsdException w:unhideWhenUsed="true" w:semiHidden="true" w:name="Table 3D effects 3"/>
    <w:lsdException w:unhideWhenUsed="true" w:semiHidden="true" w:name="Table Contemporary"/>
    <w:lsdException w:unhideWhenUsed="true" w:semiHidden="true" w:name="Table Elegant"/>
    <w:lsdException w:unhideWhenUsed="true" w:semiHidden="true" w:name="Table Professional"/>
    <w:lsdException w:unhideWhenUsed="true" w:semiHidden="true" w:name="Table Subtle 1"/>
    <w:lsdException w:unhideWhenUsed="true" w:semiHidden="true" w:name="Table Subtle 2"/>
    <w:lsdException w:unhideWhenUsed="true" w:semiHidden="true" w:name="Table Web 1"/>
    <w:lsdException w:unhideWhenUsed="true" w:semiHidden="true" w:name="Table Web 2"/>
    <w:lsdException w:unhideWhenUsed="true" w:semiHidden="true" w:name="Table Web 3"/>
    <w:lsdException w:unhideWhenUsed="true" w:semiHidden="true" w:name="Balloon Text"/>
    <w:lsdException w:uiPriority="39" w:name="Table Grid"/>
    <w:lsdException w:unhideWhenUsed="true" w:semiHidden="true" w:name="Table Theme"/>
    <w:lsdException w:semiHidden="true" w:name="Placeholder Text"/>
    <w:lsdException w:qFormat="true" w:uiPriority="1" w:name="No Spacing"/>
    <w:lsdException w:uiPriority="60" w:name="Light Shading"/>
    <w:lsdException w:uiPriority="61" w:name="Light List"/>
    <w:lsdException w:uiPriority="62" w:name="Light Grid"/>
    <w:lsdException w:uiPriority="63" w:name="Medium Shading 1"/>
    <w:lsdException w:uiPriority="64" w:name="Medium Shading 2"/>
    <w:lsdException w:uiPriority="65" w:name="Medium List 1"/>
    <w:lsdException w:uiPriority="66" w:name="Medium List 2"/>
    <w:lsdException w:uiPriority="67" w:name="Medium Grid 1"/>
    <w:lsdException w:uiPriority="68" w:name="Medium Grid 2"/>
    <w:lsdException w:uiPriority="69" w:name="Medium Grid 3"/>
    <w:lsdException w:uiPriority="70" w:name="Dark List"/>
    <w:lsdException w:uiPriority="71" w:name="Colorful Shading"/>
    <w:lsdException w:uiPriority="72" w:name="Colorful List"/>
    <w:lsdException w:uiPriority="73" w:name="Colorful Grid"/>
    <w:lsdException w:uiPriority="60" w:name="Light Shading Accent 1"/>
    <w:lsdException w:uiPriority="61" w:name="Light List Accent 1"/>
    <w:lsdException w:uiPriority="62" w:name="Light Grid Accent 1"/>
    <w:lsdException w:uiPriority="63" w:name="Medium Shading 1 Accent 1"/>
    <w:lsdException w:uiPriority="64" w:name="Medium Shading 2 Accent 1"/>
    <w:lsdException w:uiPriority="65" w:name="Medium List 1 Accent 1"/>
    <w:lsdException w:semiHidden="true" w:name="Revision"/>
    <w:lsdException w:qFormat="true" w:uiPriority="34" w:name="List Paragraph"/>
    <w:lsdException w:qFormat="true" w:uiPriority="29" w:name="Quote"/>
    <w:lsdException w:qFormat="true" w:uiPriority="30" w:name="Intense Quote"/>
    <w:lsdException w:uiPriority="66" w:name="Medium List 2 Accent 1"/>
    <w:lsdException w:uiPriority="67" w:name="Medium Grid 1 Accent 1"/>
    <w:lsdException w:uiPriority="68" w:name="Medium Grid 2 Accent 1"/>
    <w:lsdException w:uiPriority="69" w:name="Medium Grid 3 Accent 1"/>
    <w:lsdException w:uiPriority="70" w:name="Dark List Accent 1"/>
    <w:lsdException w:uiPriority="71" w:name="Colorful Shading Accent 1"/>
    <w:lsdException w:uiPriority="72" w:name="Colorful List Accent 1"/>
    <w:lsdException w:uiPriority="73" w:name="Colorful Grid Accent 1"/>
    <w:lsdException w:uiPriority="60" w:name="Light Shading Accent 2"/>
    <w:lsdException w:uiPriority="61" w:name="Light List Accent 2"/>
    <w:lsdException w:uiPriority="62" w:name="Light Grid Accent 2"/>
    <w:lsdException w:uiPriority="63" w:name="Medium Shading 1 Accent 2"/>
    <w:lsdException w:uiPriority="64" w:name="Medium Shading 2 Accent 2"/>
    <w:lsdException w:uiPriority="65" w:name="Medium List 1 Accent 2"/>
    <w:lsdException w:uiPriority="66" w:name="Medium List 2 Accent 2"/>
    <w:lsdException w:uiPriority="67" w:name="Medium Grid 1 Accent 2"/>
    <w:lsdException w:uiPriority="68" w:name="Medium Grid 2 Accent 2"/>
    <w:lsdException w:uiPriority="69" w:name="Medium Grid 3 Accent 2"/>
    <w:lsdException w:uiPriority="70" w:name="Dark List Accent 2"/>
    <w:lsdException w:uiPriority="71" w:name="Colorful Shading Accent 2"/>
    <w:lsdException w:uiPriority="72" w:name="Colorful List Accent 2"/>
    <w:lsdException w:uiPriority="73" w:name="Colorful Grid Accent 2"/>
    <w:lsdException w:uiPriority="60" w:name="Light Shading Accent 3"/>
    <w:lsdException w:uiPriority="61" w:name="Light List Accent 3"/>
    <w:lsdException w:uiPriority="62" w:name="Light Grid Accent 3"/>
    <w:lsdException w:uiPriority="63" w:name="Medium Shading 1 Accent 3"/>
    <w:lsdException w:uiPriority="64" w:name="Medium Shading 2 Accent 3"/>
    <w:lsdException w:uiPriority="65" w:name="Medium List 1 Accent 3"/>
    <w:lsdException w:uiPriority="66" w:name="Medium List 2 Accent 3"/>
    <w:lsdException w:uiPriority="67" w:name="Medium Grid 1 Accent 3"/>
    <w:lsdException w:uiPriority="68" w:name="Medium Grid 2 Accent 3"/>
    <w:lsdException w:uiPriority="69" w:name="Medium Grid 3 Accent 3"/>
    <w:lsdException w:uiPriority="70" w:name="Dark List Accent 3"/>
    <w:lsdException w:uiPriority="71" w:name="Colorful Shading Accent 3"/>
    <w:lsdException w:uiPriority="72" w:name="Colorful List Accent 3"/>
    <w:lsdException w:uiPriority="73" w:name="Colorful Grid Accent 3"/>
    <w:lsdException w:uiPriority="60" w:name="Light Shading Accent 4"/>
    <w:lsdException w:uiPriority="61" w:name="Light List Accent 4"/>
    <w:lsdException w:uiPriority="62" w:name="Light Grid Accent 4"/>
    <w:lsdException w:uiPriority="63" w:name="Medium Shading 1 Accent 4"/>
    <w:lsdException w:uiPriority="64" w:name="Medium Shading 2 Accent 4"/>
    <w:lsdException w:uiPriority="65" w:name="Medium List 1 Accent 4"/>
    <w:lsdException w:uiPriority="66" w:name="Medium List 2 Accent 4"/>
    <w:lsdException w:uiPriority="67" w:name="Medium Grid 1 Accent 4"/>
    <w:lsdException w:uiPriority="68" w:name="Medium Grid 2 Accent 4"/>
    <w:lsdException w:uiPriority="69" w:name="Medium Grid 3 Accent 4"/>
    <w:lsdException w:uiPriority="70" w:name="Dark List Accent 4"/>
    <w:lsdException w:uiPriority="71" w:name="Colorful Shading Accent 4"/>
    <w:lsdException w:uiPriority="72" w:name="Colorful List Accent 4"/>
    <w:lsdException w:uiPriority="73" w:name="Colorful Grid Accent 4"/>
    <w:lsdException w:uiPriority="60" w:name="Light Shading Accent 5"/>
    <w:lsdException w:uiPriority="61" w:name="Light List Accent 5"/>
    <w:lsdException w:uiPriority="62" w:name="Light Grid Accent 5"/>
    <w:lsdException w:uiPriority="63" w:name="Medium Shading 1 Accent 5"/>
    <w:lsdException w:uiPriority="64" w:name="Medium Shading 2 Accent 5"/>
    <w:lsdException w:uiPriority="65" w:name="Medium List 1 Accent 5"/>
    <w:lsdException w:uiPriority="66" w:name="Medium List 2 Accent 5"/>
    <w:lsdException w:uiPriority="67" w:name="Medium Grid 1 Accent 5"/>
    <w:lsdException w:uiPriority="68" w:name="Medium Grid 2 Accent 5"/>
    <w:lsdException w:uiPriority="69" w:name="Medium Grid 3 Accent 5"/>
    <w:lsdException w:uiPriority="70" w:name="Dark List Accent 5"/>
    <w:lsdException w:uiPriority="71" w:name="Colorful Shading Accent 5"/>
    <w:lsdException w:uiPriority="72" w:name="Colorful List Accent 5"/>
    <w:lsdException w:uiPriority="73" w:name="Colorful Grid Accent 5"/>
    <w:lsdException w:uiPriority="60" w:name="Light Shading Accent 6"/>
    <w:lsdException w:uiPriority="61" w:name="Light List Accent 6"/>
    <w:lsdException w:uiPriority="62" w:name="Light Grid Accent 6"/>
    <w:lsdException w:uiPriority="63" w:name="Medium Shading 1 Accent 6"/>
    <w:lsdException w:uiPriority="64" w:name="Medium Shading 2 Accent 6"/>
    <w:lsdException w:uiPriority="65" w:name="Medium List 1 Accent 6"/>
    <w:lsdException w:uiPriority="66" w:name="Medium List 2 Accent 6"/>
    <w:lsdException w:uiPriority="67" w:name="Medium Grid 1 Accent 6"/>
    <w:lsdException w:uiPriority="68" w:name="Medium Grid 2 Accent 6"/>
    <w:lsdException w:uiPriority="69" w:name="Medium Grid 3 Accent 6"/>
    <w:lsdException w:uiPriority="70" w:name="Dark List Accent 6"/>
    <w:lsdException w:uiPriority="71" w:name="Colorful Shading Accent 6"/>
    <w:lsdException w:uiPriority="72" w:name="Colorful List Accent 6"/>
    <w:lsdException w:uiPriority="73" w:name="Colorful Grid Accent 6"/>
    <w:lsdException w:qFormat="true" w:uiPriority="19" w:name="Subtle Emphasis"/>
    <w:lsdException w:qFormat="true" w:uiPriority="21" w:name="Intense Emphasis"/>
    <w:lsdException w:qFormat="true" w:uiPriority="31" w:name="Subtle Reference"/>
    <w:lsdException w:qFormat="true" w:uiPriority="32" w:name="Intense Reference"/>
    <w:lsdException w:qFormat="true" w:uiPriority="33" w:name="Book Title"/>
    <w:lsdException w:unhideWhenUsed="true" w:semiHidden="true" w:uiPriority="37" w:name="Bibliography"/>
    <w:lsdException w:qFormat="true" w:unhideWhenUsed="true" w:semiHidden="true" w:uiPriority="39" w:name="TOC Heading"/>
    <w:lsdException w:uiPriority="41" w:name="Plain Table 1"/>
    <w:lsdException w:uiPriority="42" w:name="Plain Table 2"/>
    <w:lsdException w:uiPriority="43" w:name="Plain Table 3"/>
    <w:lsdException w:uiPriority="44" w:name="Plain Table 4"/>
    <w:lsdException w:uiPriority="45" w:name="Plain Table 5"/>
    <w:lsdException w:uiPriority="40" w:name="Grid Table Light"/>
    <w:lsdException w:uiPriority="46" w:name="Grid Table 1 Light"/>
    <w:lsdException w:uiPriority="47" w:name="Grid Table 2"/>
    <w:lsdException w:uiPriority="48" w:name="Grid Table 3"/>
    <w:lsdException w:uiPriority="49" w:name="Grid Table 4"/>
    <w:lsdException w:uiPriority="50" w:name="Grid Table 5 Dark"/>
    <w:lsdException w:uiPriority="51" w:name="Grid Table 6 Colorful"/>
    <w:lsdException w:uiPriority="52" w:name="Grid Table 7 Colorful"/>
    <w:lsdException w:uiPriority="46" w:name="Grid Table 1 Light Accent 1"/>
    <w:lsdException w:uiPriority="47" w:name="Grid Table 2 Accent 1"/>
    <w:lsdException w:uiPriority="48" w:name="Grid Table 3 Accent 1"/>
    <w:lsdException w:uiPriority="49" w:name="Grid Table 4 Accent 1"/>
    <w:lsdException w:uiPriority="50" w:name="Grid Table 5 Dark Accent 1"/>
    <w:lsdException w:uiPriority="51" w:name="Grid Table 6 Colorful Accent 1"/>
    <w:lsdException w:uiPriority="52" w:name="Grid Table 7 Colorful Accent 1"/>
    <w:lsdException w:uiPriority="46" w:name="Grid Table 1 Light Accent 2"/>
    <w:lsdException w:uiPriority="47" w:name="Grid Table 2 Accent 2"/>
    <w:lsdException w:uiPriority="48" w:name="Grid Table 3 Accent 2"/>
    <w:lsdException w:uiPriority="49" w:name="Grid Table 4 Accent 2"/>
    <w:lsdException w:uiPriority="50" w:name="Grid Table 5 Dark Accent 2"/>
    <w:lsdException w:uiPriority="51" w:name="Grid Table 6 Colorful Accent 2"/>
    <w:lsdException w:uiPriority="52" w:name="Grid Table 7 Colorful Accent 2"/>
    <w:lsdException w:uiPriority="46" w:name="Grid Table 1 Light Accent 3"/>
    <w:lsdException w:uiPriority="47" w:name="Grid Table 2 Accent 3"/>
    <w:lsdException w:uiPriority="48" w:name="Grid Table 3 Accent 3"/>
    <w:lsdException w:uiPriority="49" w:name="Grid Table 4 Accent 3"/>
    <w:lsdException w:uiPriority="50" w:name="Grid Table 5 Dark Accent 3"/>
    <w:lsdException w:uiPriority="51" w:name="Grid Table 6 Colorful Accent 3"/>
    <w:lsdException w:uiPriority="52" w:name="Grid Table 7 Colorful Accent 3"/>
    <w:lsdException w:uiPriority="46" w:name="Grid Table 1 Light Accent 4"/>
    <w:lsdException w:uiPriority="47" w:name="Grid Table 2 Accent 4"/>
    <w:lsdException w:uiPriority="48" w:name="Grid Table 3 Accent 4"/>
    <w:lsdException w:uiPriority="49" w:name="Grid Table 4 Accent 4"/>
    <w:lsdException w:uiPriority="50" w:name="Grid Table 5 Dark Accent 4"/>
    <w:lsdException w:uiPriority="51" w:name="Grid Table 6 Colorful Accent 4"/>
    <w:lsdException w:uiPriority="52" w:name="Grid Table 7 Colorful Accent 4"/>
    <w:lsdException w:uiPriority="46" w:name="Grid Table 1 Light Accent 5"/>
    <w:lsdException w:uiPriority="47" w:name="Grid Table 2 Accent 5"/>
    <w:lsdException w:uiPriority="48" w:name="Grid Table 3 Accent 5"/>
    <w:lsdException w:uiPriority="49" w:name="Grid Table 4 Accent 5"/>
    <w:lsdException w:uiPriority="50" w:name="Grid Table 5 Dark Accent 5"/>
    <w:lsdException w:uiPriority="51" w:name="Grid Table 6 Colorful Accent 5"/>
    <w:lsdException w:uiPriority="52" w:name="Grid Table 7 Colorful Accent 5"/>
    <w:lsdException w:uiPriority="46" w:name="Grid Table 1 Light Accent 6"/>
    <w:lsdException w:uiPriority="47" w:name="Grid Table 2 Accent 6"/>
    <w:lsdException w:uiPriority="48" w:name="Grid Table 3 Accent 6"/>
    <w:lsdException w:uiPriority="49" w:name="Grid Table 4 Accent 6"/>
    <w:lsdException w:uiPriority="50" w:name="Grid Table 5 Dark Accent 6"/>
    <w:lsdException w:uiPriority="51" w:name="Grid Table 6 Colorful Accent 6"/>
    <w:lsdException w:uiPriority="52" w:name="Grid Table 7 Colorful Accent 6"/>
    <w:lsdException w:uiPriority="46" w:name="List Table 1 Light"/>
    <w:lsdException w:uiPriority="47" w:name="List Table 2"/>
    <w:lsdException w:uiPriority="48" w:name="List Table 3"/>
    <w:lsdException w:uiPriority="49" w:name="List Table 4"/>
    <w:lsdException w:uiPriority="50" w:name="List Table 5 Dark"/>
    <w:lsdException w:uiPriority="51" w:name="List Table 6 Colorful"/>
    <w:lsdException w:uiPriority="52" w:name="List Table 7 Colorful"/>
    <w:lsdException w:uiPriority="46" w:name="List Table 1 Light Accent 1"/>
    <w:lsdException w:uiPriority="47" w:name="List Table 2 Accent 1"/>
    <w:lsdException w:uiPriority="48" w:name="List Table 3 Accent 1"/>
    <w:lsdException w:uiPriority="49" w:name="List Table 4 Accent 1"/>
    <w:lsdException w:uiPriority="50" w:name="List Table 5 Dark Accent 1"/>
    <w:lsdException w:uiPriority="51" w:name="List Table 6 Colorful Accent 1"/>
    <w:lsdException w:uiPriority="52" w:name="List Table 7 Colorful Accent 1"/>
    <w:lsdException w:uiPriority="46" w:name="List Table 1 Light Accent 2"/>
    <w:lsdException w:uiPriority="47" w:name="List Table 2 Accent 2"/>
    <w:lsdException w:uiPriority="48" w:name="List Table 3 Accent 2"/>
    <w:lsdException w:uiPriority="49" w:name="List Table 4 Accent 2"/>
    <w:lsdException w:uiPriority="50" w:name="List Table 5 Dark Accent 2"/>
    <w:lsdException w:uiPriority="51" w:name="List Table 6 Colorful Accent 2"/>
    <w:lsdException w:uiPriority="52" w:name="List Table 7 Colorful Accent 2"/>
    <w:lsdException w:uiPriority="46" w:name="List Table 1 Light Accent 3"/>
    <w:lsdException w:uiPriority="47" w:name="List Table 2 Accent 3"/>
    <w:lsdException w:uiPriority="48" w:name="List Table 3 Accent 3"/>
    <w:lsdException w:uiPriority="49" w:name="List Table 4 Accent 3"/>
    <w:lsdException w:uiPriority="50" w:name="List Table 5 Dark Accent 3"/>
    <w:lsdException w:uiPriority="51" w:name="List Table 6 Colorful Accent 3"/>
    <w:lsdException w:uiPriority="52" w:name="List Table 7 Colorful Accent 3"/>
    <w:lsdException w:uiPriority="46" w:name="List Table 1 Light Accent 4"/>
    <w:lsdException w:uiPriority="47" w:name="List Table 2 Accent 4"/>
    <w:lsdException w:uiPriority="48" w:name="List Table 3 Accent 4"/>
    <w:lsdException w:uiPriority="49" w:name="List Table 4 Accent 4"/>
    <w:lsdException w:uiPriority="50" w:name="List Table 5 Dark Accent 4"/>
    <w:lsdException w:uiPriority="51" w:name="List Table 6 Colorful Accent 4"/>
    <w:lsdException w:uiPriority="52" w:name="List Table 7 Colorful Accent 4"/>
    <w:lsdException w:uiPriority="46" w:name="List Table 1 Light Accent 5"/>
    <w:lsdException w:uiPriority="47" w:name="List Table 2 Accent 5"/>
    <w:lsdException w:uiPriority="48" w:name="List Table 3 Accent 5"/>
    <w:lsdException w:uiPriority="49" w:name="List Table 4 Accent 5"/>
    <w:lsdException w:uiPriority="50" w:name="List Table 5 Dark Accent 5"/>
    <w:lsdException w:uiPriority="51" w:name="List Table 6 Colorful Accent 5"/>
    <w:lsdException w:uiPriority="52" w:name="List Table 7 Colorful Accent 5"/>
    <w:lsdException w:uiPriority="46" w:name="List Table 1 Light Accent 6"/>
    <w:lsdException w:uiPriority="47" w:name="List Table 2 Accent 6"/>
    <w:lsdException w:uiPriority="48" w:name="List Table 3 Accent 6"/>
    <w:lsdException w:uiPriority="49" w:name="List Table 4 Accent 6"/>
    <w:lsdException w:uiPriority="50" w:name="List Table 5 Dark Accent 6"/>
    <w:lsdException w:uiPriority="51" w:name="List Table 6 Colorful Accent 6"/>
    <w:lsdException w:uiPriority="52" w:name="List Table 7 Colorful Accent 6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rezerviranogmjesta" w:type="character">
    <w:name w:val="Placeholder Text"/>
    <w:basedOn w:val="Zadanifontodlomka"/>
    <w:uiPriority w:val="99"/>
    <w:semiHidden/>
    <w:rsid w:val="00256940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256940"/>
    <w:rPr>
      <w:rFonts w:cs="Times New Roman" w:hAnsi="Times New Roman" w:ascii="Times New Roman"/>
      <w:sz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256940"/>
    <w:rPr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256940"/>
    <w:rPr>
      <w:rFonts w:cs="Times New Roman" w:hAnsi="Times New Roman" w:ascii="Times New Roman"/>
      <w:sz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256940"/>
    <w:rPr>
      <w:rFonts w:cs="Times New Roman" w:hAnsi="Times New Roman" w:ascii="Times New Roman"/>
      <w:sz w:val="24"/>
      <w:bdr w:space="0" w:sz="0" w:color="auto" w:val="none"/>
      <w:shd w:fill="CCFFCC" w:color="auto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oleObject" Target="embeddings/Dokument_programa_Microsoft_Word_97___20031.doc"/><Relationship Id="rId13" Type="http://schemas.openxmlformats.org/officeDocument/2006/relationships/image" Target="media/image5.emf"/><Relationship Id="rId18" Type="http://schemas.openxmlformats.org/officeDocument/2006/relationships/oleObject" Target="embeddings/Dokument_programa_Microsoft_Word_97___20036.doc"/><Relationship Id="rId26" Type="http://schemas.openxmlformats.org/officeDocument/2006/relationships/oleObject" Target="embeddings/Dokument_programa_Microsoft_Word_97___200310.doc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7" Type="http://schemas.openxmlformats.org/officeDocument/2006/relationships/image" Target="media/image2.emf"/><Relationship Id="rId12" Type="http://schemas.openxmlformats.org/officeDocument/2006/relationships/oleObject" Target="embeddings/Dokument_programa_Microsoft_Word_97___20033.doc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oleObject" Target="embeddings/Dokument_programa_Microsoft_Word_97___20035.doc"/><Relationship Id="rId20" Type="http://schemas.openxmlformats.org/officeDocument/2006/relationships/oleObject" Target="embeddings/Dokument_programa_Microsoft_Word_97___20037.doc"/><Relationship Id="rId29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oleObject" Target="embeddings/Dokument_programa_Microsoft_Word_97___2003.doc"/><Relationship Id="rId11" Type="http://schemas.openxmlformats.org/officeDocument/2006/relationships/image" Target="media/image4.emf"/><Relationship Id="rId24" Type="http://schemas.openxmlformats.org/officeDocument/2006/relationships/oleObject" Target="embeddings/Dokument_programa_Microsoft_Word_97___20039.doc"/><Relationship Id="rId32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oleObject" Target="embeddings/Dokument_programa_Microsoft_Word_97___200311.doc"/><Relationship Id="rId10" Type="http://schemas.openxmlformats.org/officeDocument/2006/relationships/oleObject" Target="embeddings/Dokument_programa_Microsoft_Word_97___20032.doc"/><Relationship Id="rId19" Type="http://schemas.openxmlformats.org/officeDocument/2006/relationships/image" Target="media/image8.em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Dokument_programa_Microsoft_Word_97___20034.doc"/><Relationship Id="rId22" Type="http://schemas.openxmlformats.org/officeDocument/2006/relationships/oleObject" Target="embeddings/Dokument_programa_Microsoft_Word_97___20038.doc"/><Relationship Id="rId27" Type="http://schemas.openxmlformats.org/officeDocument/2006/relationships/image" Target="media/image12.emf"/><Relationship Id="rId30" Type="http://schemas.openxmlformats.org/officeDocument/2006/relationships/oleObject" Target="embeddings/Dokument_programa_Microsoft_Word_97___200312.doc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panose="020F0302020204030204" typeface="Calibri Light"/>
        <a:ea typeface=""/>
        <a:cs typeface=""/>
        <a:font typeface="游ゴシック Light" script="Jpan"/>
        <a:font typeface="맑은 고딕" script="Hang"/>
        <a:font typeface="等线 Light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panose="020F0502020204030204" typeface="Calibri"/>
        <a:ea typeface=""/>
        <a:cs typeface=""/>
        <a:font typeface="游明朝" script="Jpan"/>
        <a:font typeface="맑은 고딕" script="Hang"/>
        <a:font typeface="等线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scaled="false" ang="5400000"/>
        </a:gradFill>
        <a:gradFill rotWithShape="true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scaled="false" ang="5400000"/>
        </a:gradFill>
      </a:fillStyleLst>
      <a:lnStyleLst>
        <a:ln algn="ctr" cmpd="sng" cap="flat" w="6350">
          <a:solidFill>
            <a:schemeClr val="phClr"/>
          </a:solidFill>
          <a:prstDash val="solid"/>
          <a:miter lim="800000"/>
        </a:ln>
        <a:ln algn="ctr" cmpd="sng" cap="flat" w="12700">
          <a:solidFill>
            <a:schemeClr val="phClr"/>
          </a:solidFill>
          <a:prstDash val="solid"/>
          <a:miter lim="800000"/>
        </a:ln>
        <a:ln algn="ctr" cmpd="sng" cap="flat" w="19050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rotWithShape="false" algn="ctr" dir="5400000" dist="19050" blurRad="5715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scaled="false" ang="540000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id="{62F939B6-93AF-4DB8-9C6B-D6C7DFDC589F}" name="Office Theme" vid="{4A3C46E8-61CC-4603-A589-7422A47A8E4A}"/>
    </a:ext>
  </a:extLst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>Ministarstvo Pravosuđa Republike Hrvatske</properties:Company>
  <properties:Pages>13</properties:Pages>
  <properties:Words>0</properties:Words>
  <properties:Characters>0</properties:Characters>
  <properties:Lines>20</properties:Lines>
  <properties:Paragraphs>0</properties:Paragraphs>
  <properties:TotalTime>9</properties:TotalTime>
  <properties:ScaleCrop>false</properties:ScaleCrop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16.0000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2019-04-14T14:55:00Z</dcterms:created>
  <dc:creator>Marija Paušić</dc:creator>
  <dc:description/>
  <cp:keywords/>
  <cp:lastModifiedBy>Marija Paušić</cp:lastModifiedBy>
  <dcterms:modified xmlns:xsi="http://www.w3.org/2001/XMLSchema-instance" xsi:type="dcterms:W3CDTF">2019-04-14T15:27:00Z</dcterms:modified>
  <cp:revision>4</cp:revision>
  <dc:subject/>
  <dc:title/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Sp-3/2016-38 / Podnesak - Podnesak (Podnesak od 22.9.2017. s prilozima.docx)</vt:lpwstr>
  </prop:property>
  <prop:property name="CC_coloring" pid="4" fmtid="{D5CDD505-2E9C-101B-9397-08002B2CF9AE}">
    <vt:bool>false</vt:bool>
  </prop:property>
  <prop:property name="BrojStranica" pid="5" fmtid="{D5CDD505-2E9C-101B-9397-08002B2CF9AE}">
    <vt:i4>13</vt:i4>
  </prop:property>
</prop:Properties>
</file>