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cea5" w14:paraId="421cea5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90946">
        <w:t>89</w:t>
      </w:r>
      <w:r w:rsidR="00432A48">
        <w:t>0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432A48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32A48">
        <w:t>INVESTING d.o.o. Zadar, Bana Josipa Jelačića 4/5, Zadar,</w:t>
      </w:r>
      <w:r w:rsidR="00CD36E8">
        <w:t xml:space="preserve"> OIB:</w:t>
      </w:r>
      <w:r w:rsidR="00432A48">
        <w:t>65282034017</w:t>
      </w:r>
      <w:r w:rsidR="00CD36E8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432A48">
        <w:t>08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432A48" w:rsidP="00432A48" w:rsidR="00432A48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432A48">
        <w:t>INVESTING d.o.o. Zadar, Bana Josipa Jelačića 4/5, Zadar, OIB:65282034017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432A48">
        <w:t>5.186,24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32A48">
        <w:t>ju</w:t>
      </w:r>
      <w:r w:rsidRPr="00FC1537">
        <w:t xml:space="preserve"> se </w:t>
      </w:r>
      <w:r>
        <w:t>osob</w:t>
      </w:r>
      <w:r w:rsidR="00432A48">
        <w:t>e</w:t>
      </w:r>
      <w:r>
        <w:t xml:space="preserve"> ovlašten</w:t>
      </w:r>
      <w:r w:rsidR="00432A48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432A48">
        <w:t>Antun Zoran Savić, Zadar, Kralja Dmitra Zvonimira 12 i Zvjezdana Bačić, Zadar, Bana Josipa Jelačića 14/c</w:t>
      </w:r>
      <w:r w:rsidR="00E90946">
        <w:t>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432A48">
        <w:t>890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9A5107" w:rsidP="009A5107" w:rsidR="009A5107">
      <w:pPr>
        <w:jc w:val="right"/>
      </w:pPr>
      <w:r>
        <w:t>Sutkinja</w:t>
      </w:r>
    </w:p>
    <w:p w:rsidRDefault="009A5107" w:rsidP="009A5107" w:rsidR="009A5107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32A48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9109F">
      <w:rPr>
        <w:noProof/>
      </w:rPr>
      <w:t>2</w:t>
    </w:r>
    <w:r>
      <w:fldChar w:fldCharType="end"/>
    </w:r>
  </w:p>
  <w:p w:rsidRDefault="0059109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9109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32A48">
      <w:t>890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32A48"/>
    <w:rsid w:val="00477F2F"/>
    <w:rsid w:val="004C15FB"/>
    <w:rsid w:val="00524A91"/>
    <w:rsid w:val="0053677C"/>
    <w:rsid w:val="00553405"/>
    <w:rsid w:val="005826D7"/>
    <w:rsid w:val="0059109F"/>
    <w:rsid w:val="00591A9E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D6D50"/>
    <w:rsid w:val="00DE3891"/>
    <w:rsid w:val="00E90946"/>
    <w:rsid w:val="00EA7751"/>
    <w:rsid w:val="00EC61EE"/>
    <w:rsid w:val="00ED4B90"/>
    <w:rsid w:val="00EF524A"/>
    <w:rsid w:val="00F2052F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0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0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5186.24</izvorni_sadrzaj>
    <derivirana_varijabla naziv="DomainObject.Predmet.InicijalnaVrijednost_1">5186.24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INVESTING društvo s ograničenom odgovornošću za trgovinu, građevinarstvo i usluge</izvorni_sadrzaj>
    <derivirana_varijabla naziv="DomainObject.Predmet.ProtustrankaFormated_1">  INVESTING društvo s ograničenom odgovornošću za trgovinu, građevinarstvo i usluge</derivirana_varijabla>
  </DomainObject.Predmet.ProtustrankaFormated>
  <DomainObject.Predmet.ProtustrankaFormatedOIB>
    <izvorni_sadrzaj>  INVESTING društvo s ograničenom odgovornošću za trgovinu, građevinarstvo i usluge, OIB 65282034017</izvorni_sadrzaj>
    <derivirana_varijabla naziv="DomainObject.Predmet.ProtustrankaFormatedOIB_1">  INVESTING društvo s ograničenom odgovornošću za trgovinu, građevinarstvo i usluge, OIB 65282034017</derivirana_varijabla>
  </DomainObject.Predmet.ProtustrankaFormatedOIB>
  <DomainObject.Predmet.ProtustrankaFormatedWithAdress>
    <izvorni_sadrzaj> INVESTING društvo s ograničenom odgovornošću za trgovinu, građevinarstvo i usluge, Bana Josipa Jelačića 45, 23000 Zadar</izvorni_sadrzaj>
    <derivirana_varijabla naziv="DomainObject.Predmet.ProtustrankaFormatedWithAdress_1"> INVESTING društvo s ograničenom odgovornošću za trgovinu, građevinarstvo i usluge, Bana Josipa Jelačića 45, 23000 Zadar</derivirana_varijabla>
  </DomainObject.Predmet.ProtustrankaFormatedWithAdress>
  <DomainObject.Predmet.ProtustrankaFormatedWithAdressOIB>
    <izvorni_sadrzaj> INVESTING društvo s ograničenom odgovornošću za trgovinu, građevinarstvo i usluge, OIB 65282034017, Bana Josipa Jelačića 45, 23000 Zadar</izvorni_sadrzaj>
    <derivirana_varijabla naziv="DomainObject.Predmet.ProtustrankaFormatedWithAdressOIB_1"> INVESTING društvo s ograničenom odgovornošću za trgovinu, građevinarstvo i usluge, OIB 65282034017, Bana Josipa Jelačića 45, 23000 Zadar</derivirana_varijabla>
  </DomainObject.Predmet.ProtustrankaFormatedWithAdressOIB>
  <DomainObject.Predmet.ProtustrankaWithAdress>
    <izvorni_sadrzaj>INVESTING društvo s ograničenom odgovornošću za trgovinu, građevinarstvo i usluge Bana Josipa Jelačića 45, 23000 Zadar</izvorni_sadrzaj>
    <derivirana_varijabla naziv="DomainObject.Predmet.ProtustrankaWithAdress_1">INVESTING društvo s ograničenom odgovornošću za trgovinu, građevinarstvo i usluge Bana Josipa Jelačića 45, 23000 Zadar</derivirana_varijabla>
  </DomainObject.Predmet.ProtustrankaWithAdress>
  <DomainObject.Predmet.ProtustrankaWithAdressOIB>
    <izvorni_sadrzaj>INVESTING društvo s ograničenom odgovornošću za trgovinu, građevinarstvo i usluge, OIB 65282034017, Bana Josipa Jelačića 45, 23000 Zadar</izvorni_sadrzaj>
    <derivirana_varijabla naziv="DomainObject.Predmet.ProtustrankaWithAdressOIB_1">INVESTING društvo s ograničenom odgovornošću za trgovinu, građevinarstvo i usluge, OIB 65282034017, Bana Josipa Jelačića 45, 23000 Zadar</derivirana_varijabla>
  </DomainObject.Predmet.ProtustrankaWithAdressOIB>
  <DomainObject.Predmet.ProtustrankaNazivFormated>
    <izvorni_sadrzaj>INVESTING društvo s ograničenom odgovornošću za trgovinu, građevinarstvo i usluge</izvorni_sadrzaj>
    <derivirana_varijabla naziv="DomainObject.Predmet.ProtustrankaNazivFormated_1">INVESTING društvo s ograničenom odgovornošću za trgovinu, građevinarstvo i usluge</derivirana_varijabla>
  </DomainObject.Predmet.ProtustrankaNazivFormated>
  <DomainObject.Predmet.ProtustrankaNazivFormatedOIB>
    <izvorni_sadrzaj>INVESTING društvo s ograničenom odgovornošću za trgovinu, građevinarstvo i usluge, OIB 65282034017</izvorni_sadrzaj>
    <derivirana_varijabla naziv="DomainObject.Predmet.ProtustrankaNazivFormatedOIB_1">INVESTING društvo s ograničenom odgovornošću za trgovinu, građevinarstvo i usluge, OIB 65282034017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INVESTING društvo s ograničenom odgovornošću za trgovinu, građevinarstvo i usluge</item>
    </izvorni_sadrzaj>
    <derivirana_varijabla naziv="DomainObject.Predmet.ProtuStrankaListFormated_1">
      <item>INVESTING društvo s ograničenom odgovornošću za trgovinu, građevinarstvo i usluge</item>
    </derivirana_varijabla>
  </DomainObject.Predmet.ProtuStrankaListFormated>
  <DomainObject.Predmet.ProtuStrankaListFormatedOIB>
    <izvorni_sadrzaj>
      <item>INVESTING društvo s ograničenom odgovornošću za trgovinu, građevinarstvo i usluge, OIB 65282034017</item>
    </izvorni_sadrzaj>
    <derivirana_varijabla naziv="DomainObject.Predmet.ProtuStrankaListFormatedOIB_1">
      <item>INVESTING društvo s ograničenom odgovornošću za trgovinu, građevinarstvo i usluge, OIB 65282034017</item>
    </derivirana_varijabla>
  </DomainObject.Predmet.ProtuStrankaListFormatedOIB>
  <DomainObject.Predmet.ProtuStrankaListFormatedWithAdress>
    <izvorni_sadrzaj>
      <item>INVESTING društvo s ograničenom odgovornošću za trgovinu, građevinarstvo i usluge, Bana Josipa Jelačića 45, 23000 Zadar</item>
    </izvorni_sadrzaj>
    <derivirana_varijabla naziv="DomainObject.Predmet.ProtuStrankaListFormatedWithAdress_1">
      <item>INVESTING društvo s ograničenom odgovornošću za trgovinu, građevinarstvo i usluge, Bana Josipa Jelačića 45, 23000 Zadar</item>
    </derivirana_varijabla>
  </DomainObject.Predmet.ProtuStrankaListFormatedWithAdress>
  <DomainObject.Predmet.ProtuStrankaListFormatedWithAdressOIB>
    <izvorni_sadrzaj>
      <item>INVESTING društvo s ograničenom odgovornošću za trgovinu, građevinarstvo i usluge, OIB 65282034017, Bana Josipa Jelačića 45, 23000 Zadar</item>
    </izvorni_sadrzaj>
    <derivirana_varijabla naziv="DomainObject.Predmet.ProtuStrankaListFormatedWithAdressOIB_1">
      <item>INVESTING društvo s ograničenom odgovornošću za trgovinu, građevinarstvo i usluge, OIB 65282034017, Bana Josipa Jelačića 45, 23000 Zadar</item>
    </derivirana_varijabla>
  </DomainObject.Predmet.ProtuStrankaListFormatedWithAdressOIB>
  <DomainObject.Predmet.ProtuStrankaListNazivFormated>
    <izvorni_sadrzaj>
      <item>INVESTING društvo s ograničenom odgovornošću za trgovinu, građevinarstvo i usluge</item>
    </izvorni_sadrzaj>
    <derivirana_varijabla naziv="DomainObject.Predmet.ProtuStrankaListNazivFormated_1">
      <item>INVESTING društvo s ograničenom odgovornošću za trgovinu, građevinarstvo i usluge</item>
    </derivirana_varijabla>
  </DomainObject.Predmet.ProtuStrankaListNazivFormated>
  <DomainObject.Predmet.ProtuStrankaListNazivFormatedOIB>
    <izvorni_sadrzaj>
      <item>INVESTING društvo s ograničenom odgovornošću za trgovinu, građevinarstvo i usluge, OIB 65282034017</item>
    </izvorni_sadrzaj>
    <derivirana_varijabla naziv="DomainObject.Predmet.ProtuStrankaListNazivFormatedOIB_1">
      <item>INVESTING društvo s ograničenom odgovornošću za trgovinu, građevinarstvo i usluge, OIB 65282034017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INVESTING društvo s ograničenom odgovornošću za trgovinu, građevinarstvo i usluge</izvorni_sadrzaj>
    <derivirana_varijabla naziv="DomainObject.Predmet.ProtustrankaIDrugi_1">INVESTING društvo s ograničenom odgovornošću za trgovinu, građevinarstvo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INVESTING društvo s ograničenom odgovornošću za trgovinu, građevinarstvo i usluge, OIB 65282034017, Bana Josipa Jelačića 45, 23000 Zadar</izvorni_sadrzaj>
    <derivirana_varijabla naziv="DomainObject.Predmet.ProtustrankaIDrugiAdressOIB_1">INVESTING društvo s ograničenom odgovornošću za trgovinu, građevinarstvo i usluge, OIB 65282034017, Bana Josipa Jelačića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INVESTING društvo s ograničenom odgovornošću za trgovinu, građevinarstvo i usluge</item>
    </izvorni_sadrzaj>
    <derivirana_varijabla naziv="DomainObject.Predmet.SudioniciListNaziv_1">
      <item>FINA</item>
      <item>INVESTING društvo s ograničenom odgovornošću za trgovinu, građevinarstvo i usluge</item>
    </derivirana_varijabla>
  </DomainObject.Predmet.SudioniciListNaziv>
  <DomainObject.Predmet.SudioniciListAdressOIB>
    <izvorni_sadrzaj>
      <item>FINA, OIB 85821130368</item>
      <item>INVESTING društvo s ograničenom odgovornošću za trgovinu, građevinarstvo i usluge, OIB 65282034017, Bana Josipa Jelačića 45,23000 Zadar</item>
    </izvorni_sadrzaj>
    <derivirana_varijabla naziv="DomainObject.Predmet.SudioniciListAdressOIB_1">
      <item>FINA, OIB 85821130368</item>
      <item>INVESTING društvo s ograničenom odgovornošću za trgovinu, građevinarstvo i usluge, OIB 65282034017, Bana Josipa Jelačića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65282034017</item>
    </izvorni_sadrzaj>
    <derivirana_varijabla naziv="DomainObject.Predmet.SudioniciListNazivOIB_1">
      <item>, OIB 85821130368</item>
      <item>, OIB 65282034017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2107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2016-01-27T10:50:00Z</dcterms:created>
  <dc:creator>Tina Grgas</dc:creator>
  <cp:lastModifiedBy>Nena Mužanović</cp:lastModifiedBy>
  <cp:lastPrinted>2016-01-27T10:45:00Z</cp:lastPrinted>
  <dcterms:modified xmlns:xsi="http://www.w3.org/2001/XMLSchema-instance" xsi:type="dcterms:W3CDTF">2016-01-27T10:52:00Z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