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0e8f" w14:paraId="a850e8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F5074">
        <w:t>1795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F5074">
        <w:t>Z.K. TRANS, d.o.o. Veliko Trgovišće, S. Radića 104, OIB 29420916281</w:t>
      </w:r>
      <w:r>
        <w:t xml:space="preserve">, dana </w:t>
      </w:r>
      <w:r w:rsidR="005454C6">
        <w:t>21.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F5074">
        <w:t>Z.K. TRANS, d.o.o. Veliko Trgovišće, S. Radića 104, OIB 29420916281</w:t>
      </w:r>
      <w:r>
        <w:t xml:space="preserve">. Stečajni postupak je otvoren dana </w:t>
      </w:r>
      <w:r w:rsidR="005454C6">
        <w:t>21. ožujka</w:t>
      </w:r>
      <w:r>
        <w:t xml:space="preserve"> 2016. godine u </w:t>
      </w:r>
      <w:r w:rsidR="00EF5074">
        <w:t>11,00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EF5074">
        <w:t>Marko Marić, Zagreb, Petrinjska 59 a, OIB:  40578632064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F5074">
        <w:t>Z.K. TRANS, d.o.o. Veliko Trgovišće, S. Radića 104, OIB 29420916281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F5074">
        <w:t>Z.K. TRANS, d.o.o. Veliko Trgovišće, S. Radića 104, OIB 29420916281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EF5074">
        <w:t>je sudu dana 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EF5074">
        <w:t>Z.K. TRANS, d.o.o. Veliko Trgovišće, S. Radića 104, OIB 29420916281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F5074">
        <w:t>14</w:t>
      </w:r>
      <w:r w:rsidR="005454C6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454C6">
        <w:t>1</w:t>
      </w:r>
      <w:r w:rsidR="00EF5074">
        <w:t>4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454C6">
        <w:t>21.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A41766" w:rsidR="00EC0AAF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EF5074">
        <w:t>Marko Marić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4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F5074">
      <w:t>1795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2E145F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454C6"/>
    <w:rsid w:val="0057485D"/>
    <w:rsid w:val="00582442"/>
    <w:rsid w:val="005A1C82"/>
    <w:rsid w:val="005B101E"/>
    <w:rsid w:val="00610066"/>
    <w:rsid w:val="00610CE8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41766"/>
    <w:rsid w:val="00A5385E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91084"/>
    <w:rsid w:val="00CB6C29"/>
    <w:rsid w:val="00D22802"/>
    <w:rsid w:val="00D46442"/>
    <w:rsid w:val="00D910B0"/>
    <w:rsid w:val="00DE7512"/>
    <w:rsid w:val="00DF1B94"/>
    <w:rsid w:val="00E46036"/>
    <w:rsid w:val="00EA5851"/>
    <w:rsid w:val="00EB6168"/>
    <w:rsid w:val="00EC0AAF"/>
    <w:rsid w:val="00EF507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St-1795/2015</izvorni_sadrzaj>
    <derivirana_varijabla naziv="DomainObject.Predmet.OznakaBroj_1">St-1795/2015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Z.K. TRANS d.o.o.</izvorni_sadrzaj>
    <derivirana_varijabla naziv="DomainObject.Predmet.ProtustrankaFormated_1">  Z.K. TRANS d.o.o.</derivirana_varijabla>
  </DomainObject.Predmet.ProtustrankaFormated>
  <DomainObject.Predmet.ProtustrankaFormatedOIB>
    <izvorni_sadrzaj>  Z.K. TRANS d.o.o., OIB 29420916281</izvorni_sadrzaj>
    <derivirana_varijabla naziv="DomainObject.Predmet.ProtustrankaFormatedOIB_1">  Z.K. TRANS d.o.o., OIB 29420916281</derivirana_varijabla>
  </DomainObject.Predmet.ProtustrankaFormatedOIB>
  <DomainObject.Predmet.ProtustrankaFormatedWithAdress>
    <izvorni_sadrzaj> Z.K. TRANS d.o.o., S. Radića 104, 49210 Veliko Trgovišće</izvorni_sadrzaj>
    <derivirana_varijabla naziv="DomainObject.Predmet.ProtustrankaFormatedWithAdress_1"> Z.K. TRANS d.o.o., S. Radića 104, 49210 Veliko Trgovišće</derivirana_varijabla>
  </DomainObject.Predmet.ProtustrankaFormatedWithAdress>
  <DomainObject.Predmet.ProtustrankaFormatedWithAdressOIB>
    <izvorni_sadrzaj> Z.K. TRANS d.o.o., OIB 29420916281, S. Radića 104, 49210 Veliko Trgovišće</izvorni_sadrzaj>
    <derivirana_varijabla naziv="DomainObject.Predmet.ProtustrankaFormatedWithAdressOIB_1"> Z.K. TRANS d.o.o., OIB 29420916281, S. Radića 104, 49210 Veliko Trgovišće</derivirana_varijabla>
  </DomainObject.Predmet.ProtustrankaFormatedWithAdressOIB>
  <DomainObject.Predmet.ProtustrankaWithAdress>
    <izvorni_sadrzaj>Z.K. TRANS d.o.o. S. Radića 104, 49210 Veliko Trgovišće</izvorni_sadrzaj>
    <derivirana_varijabla naziv="DomainObject.Predmet.ProtustrankaWithAdress_1">Z.K. TRANS d.o.o. S. Radića 104, 49210 Veliko Trgovišće</derivirana_varijabla>
  </DomainObject.Predmet.ProtustrankaWithAdress>
  <DomainObject.Predmet.ProtustrankaWithAdressOIB>
    <izvorni_sadrzaj>Z.K. TRANS d.o.o., OIB 29420916281, S. Radića 104, 49210 Veliko Trgovišće</izvorni_sadrzaj>
    <derivirana_varijabla naziv="DomainObject.Predmet.ProtustrankaWithAdressOIB_1">Z.K. TRANS d.o.o., OIB 29420916281, S. Radića 104, 49210 Veliko Trgovišće</derivirana_varijabla>
  </DomainObject.Predmet.ProtustrankaWithAdressOIB>
  <DomainObject.Predmet.ProtustrankaNazivFormated>
    <izvorni_sadrzaj>Z.K. TRANS d.o.o.</izvorni_sadrzaj>
    <derivirana_varijabla naziv="DomainObject.Predmet.ProtustrankaNazivFormated_1">Z.K. TRANS d.o.o.</derivirana_varijabla>
  </DomainObject.Predmet.ProtustrankaNazivFormated>
  <DomainObject.Predmet.ProtustrankaNazivFormatedOIB>
    <izvorni_sadrzaj>Z.K. TRANS d.o.o., OIB 29420916281</izvorni_sadrzaj>
    <derivirana_varijabla naziv="DomainObject.Predmet.ProtustrankaNazivFormatedOIB_1">Z.K. TRANS d.o.o., OIB 29420916281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Z.K. TRANS d.o.o.</item>
    </izvorni_sadrzaj>
    <derivirana_varijabla naziv="DomainObject.Predmet.ProtuStrankaListFormated_1">
      <item>Z.K. TRANS d.o.o.</item>
    </derivirana_varijabla>
  </DomainObject.Predmet.ProtuStrankaListFormated>
  <DomainObject.Predmet.ProtuStrankaListFormatedOIB>
    <izvorni_sadrzaj>
      <item>Z.K. TRANS d.o.o., OIB 29420916281</item>
    </izvorni_sadrzaj>
    <derivirana_varijabla naziv="DomainObject.Predmet.ProtuStrankaListFormatedOIB_1">
      <item>Z.K. TRANS d.o.o., OIB 29420916281</item>
    </derivirana_varijabla>
  </DomainObject.Predmet.ProtuStrankaListFormatedOIB>
  <DomainObject.Predmet.ProtuStrankaListFormatedWithAdress>
    <izvorni_sadrzaj>
      <item>Z.K. TRANS d.o.o., S. Radića 104, 49210 Veliko Trgovišće</item>
    </izvorni_sadrzaj>
    <derivirana_varijabla naziv="DomainObject.Predmet.ProtuStrankaListFormatedWithAdress_1">
      <item>Z.K. TRANS d.o.o., S. Radića 104, 49210 Veliko Trgovišće</item>
    </derivirana_varijabla>
  </DomainObject.Predmet.ProtuStrankaListFormatedWithAdress>
  <DomainObject.Predmet.ProtuStrankaListFormatedWithAdressOIB>
    <izvorni_sadrzaj>
      <item>Z.K. TRANS d.o.o., OIB 29420916281, S. Radića 104, 49210 Veliko Trgovišće</item>
    </izvorni_sadrzaj>
    <derivirana_varijabla naziv="DomainObject.Predmet.ProtuStrankaListFormatedWithAdressOIB_1">
      <item>Z.K. TRANS d.o.o., OIB 29420916281, S. Radića 104, 49210 Veliko Trgovišće</item>
    </derivirana_varijabla>
  </DomainObject.Predmet.ProtuStrankaListFormatedWithAdressOIB>
  <DomainObject.Predmet.ProtuStrankaListNazivFormated>
    <izvorni_sadrzaj>
      <item>Z.K. TRANS d.o.o.</item>
    </izvorni_sadrzaj>
    <derivirana_varijabla naziv="DomainObject.Predmet.ProtuStrankaListNazivFormated_1">
      <item>Z.K. TRANS d.o.o.</item>
    </derivirana_varijabla>
  </DomainObject.Predmet.ProtuStrankaListNazivFormated>
  <DomainObject.Predmet.ProtuStrankaListNazivFormatedOIB>
    <izvorni_sadrzaj>
      <item>Z.K. TRANS d.o.o., OIB 29420916281</item>
    </izvorni_sadrzaj>
    <derivirana_varijabla naziv="DomainObject.Predmet.ProtuStrankaListNazivFormatedOIB_1">
      <item>Z.K. TRANS d.o.o., OIB 29420916281</item>
    </derivirana_varijabla>
  </DomainObject.Predmet.ProtuStrankaListNazivFormatedOIB>
  <DomainObject.Predmet.OstaliListFormated>
    <izvorni_sadrzaj>
      <item>Darko Kahlina</item>
    </izvorni_sadrzaj>
    <derivirana_varijabla naziv="DomainObject.Predmet.OstaliListFormated_1">
      <item>Darko Kahlina</item>
    </derivirana_varijabla>
  </DomainObject.Predmet.OstaliListFormated>
  <DomainObject.Predmet.OstaliListFormatedOIB>
    <izvorni_sadrzaj>
      <item>Darko Kahlina, OIB 68290772459</item>
    </izvorni_sadrzaj>
    <derivirana_varijabla naziv="DomainObject.Predmet.OstaliListFormatedOIB_1">
      <item>Darko Kahlina, OIB 68290772459</item>
    </derivirana_varijabla>
  </DomainObject.Predmet.OstaliListFormatedOIB>
  <DomainObject.Predmet.OstaliListFormatedWithAdress>
    <izvorni_sadrzaj>
      <item>Darko Kahlina, Domahovo 90, 49210 Domahovo</item>
    </izvorni_sadrzaj>
    <derivirana_varijabla naziv="DomainObject.Predmet.OstaliListFormatedWithAdress_1">
      <item>Darko Kahlina, Domahovo 90, 49210 Domahovo</item>
    </derivirana_varijabla>
  </DomainObject.Predmet.OstaliListFormatedWithAdress>
  <DomainObject.Predmet.OstaliListFormatedWithAdressOIB>
    <izvorni_sadrzaj>
      <item>Darko Kahlina, OIB 68290772459, Domahovo 90, 49210 Domahovo</item>
    </izvorni_sadrzaj>
    <derivirana_varijabla naziv="DomainObject.Predmet.OstaliListFormatedWithAdressOIB_1">
      <item>Darko Kahlina, OIB 68290772459, Domahovo 90, 49210 Domahovo</item>
    </derivirana_varijabla>
  </DomainObject.Predmet.OstaliListFormatedWithAdressOIB>
  <DomainObject.Predmet.OstaliListNazivFormated>
    <izvorni_sadrzaj>
      <item>Darko Kahlina</item>
    </izvorni_sadrzaj>
    <derivirana_varijabla naziv="DomainObject.Predmet.OstaliListNazivFormated_1">
      <item>Darko Kahlina</item>
    </derivirana_varijabla>
  </DomainObject.Predmet.OstaliListNazivFormated>
  <DomainObject.Predmet.OstaliListNazivFormatedOIB>
    <izvorni_sadrzaj>
      <item>Darko Kahlina, OIB 68290772459</item>
    </izvorni_sadrzaj>
    <derivirana_varijabla naziv="DomainObject.Predmet.OstaliListNazivFormatedOIB_1">
      <item>Darko Kahlina, OIB 68290772459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Z.K. TRANS d.o.o.</izvorni_sadrzaj>
    <derivirana_varijabla naziv="DomainObject.Predmet.ProtustrankaIDrugi_1">Z.K. TRANS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Z.K. TRANS d.o.o., OIB 29420916281, S. Radića 104, 49210 Veliko Trgovišće</izvorni_sadrzaj>
    <derivirana_varijabla naziv="DomainObject.Predmet.ProtustrankaIDrugiAdressOIB_1">Z.K. TRANS d.o.o., OIB 29420916281, S. Radića 104,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Z.K. TRANS d.o.o.</item>
      <item>FINA Regionalni centar Zagreb</item>
      <item>Darko Kahlina</item>
    </izvorni_sadrzaj>
    <derivirana_varijabla naziv="DomainObject.Predmet.SudioniciListNaziv_1">
      <item>Z.K. TRANS d.o.o.</item>
      <item>FINA Regionalni centar Zagreb</item>
      <item>Darko Kahlina</item>
    </derivirana_varijabla>
  </DomainObject.Predmet.SudioniciListNaziv>
  <DomainObject.Predmet.SudioniciListAdressOIB>
    <izvorni_sadrzaj>
      <item>Z.K. TRANS d.o.o., OIB 29420916281, S. Radića 104,49210 Veliko Trgovišće</item>
      <item>FINA Regionalni centar Zagreb, OIB 85821130368, Trg Svibanjskih žrtava 1995. br. 1,10000 Zagreb</item>
      <item>Darko Kahlina, OIB 68290772459, Domahovo 90,49210 Domahovo</item>
    </izvorni_sadrzaj>
    <derivirana_varijabla naziv="DomainObject.Predmet.SudioniciListAdressOIB_1">
      <item>Z.K. TRANS d.o.o., OIB 29420916281, S. Radića 104,49210 Veliko Trgovišće</item>
      <item>FINA Regionalni centar Zagreb, OIB 85821130368, Trg Svibanjskih žrtava 1995. br. 1,10000 Zagreb</item>
      <item>Darko Kahlina, OIB 68290772459, Domahovo 90,49210 Domahovo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29420916281</item>
      <item>, OIB 85821130368</item>
      <item>, OIB 68290772459</item>
    </izvorni_sadrzaj>
    <derivirana_varijabla naziv="DomainObject.Predmet.SudioniciListNazivOIB_1">
      <item>, OIB 29420916281</item>
      <item>, OIB 85821130368</item>
      <item>, OIB 68290772459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3123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2016-03-21T09:58:00Z</dcterms:created>
  <dc:creator>gboljkovac</dc:creator>
  <cp:lastModifiedBy>Goranka Boljkovac</cp:lastModifiedBy>
  <cp:lastPrinted>2016-03-21T09:59:00Z</cp:lastPrinted>
  <dcterms:modified xmlns:xsi="http://www.w3.org/2001/XMLSchema-instance" xsi:type="dcterms:W3CDTF">2016-03-21T09:59:00Z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