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df4e" w14:paraId="378df4e" w:rsidRDefault="004A3868" w:rsidP="004A3868" w:rsidR="004A3868">
      <w:pPr>
        <w:jc w:val="right"/>
        <w15:collapsed w:val="false"/>
      </w:pPr>
      <w:r>
        <w:t>Broj: 6 St-</w:t>
      </w:r>
      <w:r w:rsidR="00984F3B">
        <w:t>534/17-5</w:t>
      </w:r>
    </w:p>
    <w:p w:rsidRDefault="00984F3B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4A3868" w:rsidP="004A3868" w:rsidR="004A3868">
      <w:pPr>
        <w:jc w:val="center"/>
      </w:pPr>
    </w:p>
    <w:p w:rsidRDefault="006247C8" w:rsidP="004A3868" w:rsidR="006247C8">
      <w:pPr>
        <w:jc w:val="center"/>
      </w:pPr>
    </w:p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984F3B">
        <w:t>STOJSAVLJEVIĆ jednostavno društvo s ograničenom odgovornošću za ugostiteljstvo i usluge, Jagodnjak, Partizanska 4, MBS 030126437, OIB 03781706027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984F3B">
        <w:t>21. lipnja 2017. g.,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984F3B">
        <w:t>STOJSAVLJEVIĆ jednostavno društvo s ograničenom odgovornošću za ugostiteljstvo i usluge, Jagodnjak, Partizanska 4, MBS 030126437, OIB 03781706027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984F3B">
        <w:t>20. lipnja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984F3B">
        <w:t>8. lipnja 2017. g.</w:t>
      </w:r>
      <w:r>
        <w:t xml:space="preserve"> oglas od </w:t>
      </w:r>
      <w:r w:rsidR="00984F3B">
        <w:t>8. lipnja 2017.</w:t>
      </w:r>
      <w:r w:rsidR="006247C8">
        <w:t xml:space="preserve">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B04AB5" w:rsidP="00984F3B" w:rsidR="00984F3B">
      <w:pPr>
        <w:ind w:firstLine="720"/>
        <w:jc w:val="both"/>
      </w:pPr>
      <w:r>
        <w:t xml:space="preserve">Uz podnesak od </w:t>
      </w:r>
      <w:r w:rsidR="00984F3B">
        <w:t>20. lipnja 2017. g.</w:t>
      </w:r>
      <w:r>
        <w:t xml:space="preserve"> RH MF zastupani po ŽDO </w:t>
      </w:r>
      <w:r w:rsidR="0048779D">
        <w:t>Osijek</w:t>
      </w:r>
      <w:r>
        <w:t xml:space="preserve"> su na </w:t>
      </w:r>
      <w:r w:rsidR="00E87FD6">
        <w:t xml:space="preserve">propisanom </w:t>
      </w:r>
      <w:r>
        <w:t xml:space="preserve">obrascu podnijeli prijedlog za otvaranje stečajnog postupka budući </w:t>
      </w:r>
      <w:r w:rsidR="001F3B52">
        <w:t xml:space="preserve">da imaju status </w:t>
      </w:r>
      <w:r w:rsidR="00EC7990">
        <w:t>stečajnog</w:t>
      </w:r>
      <w:r w:rsidR="001F3B52">
        <w:t xml:space="preserve"> vjerovnika</w:t>
      </w:r>
      <w:r w:rsidR="00E87FD6">
        <w:t xml:space="preserve"> temeljem </w:t>
      </w:r>
      <w:r w:rsidR="0048779D">
        <w:t xml:space="preserve">vjerodostojnih isprava u iznosu od </w:t>
      </w:r>
      <w:r w:rsidR="00984F3B">
        <w:t>17.334,60</w:t>
      </w:r>
      <w:r w:rsidR="0048779D">
        <w:t xml:space="preserve"> kn </w:t>
      </w:r>
    </w:p>
    <w:p w:rsidRDefault="00984F3B" w:rsidP="00984F3B" w:rsidR="00984F3B">
      <w:pPr>
        <w:jc w:val="both"/>
      </w:pPr>
    </w:p>
    <w:p w:rsidRDefault="00984F3B" w:rsidP="00984F3B" w:rsidR="00984F3B">
      <w:pPr>
        <w:jc w:val="right"/>
      </w:pPr>
      <w:r>
        <w:t>Broj: 6 St-534/17-5</w:t>
      </w:r>
    </w:p>
    <w:p w:rsidRDefault="00984F3B" w:rsidP="00984F3B" w:rsidR="00984F3B">
      <w:pPr>
        <w:jc w:val="both"/>
      </w:pPr>
    </w:p>
    <w:p w:rsidRDefault="00984F3B" w:rsidP="00984F3B" w:rsidR="00984F3B">
      <w:pPr>
        <w:jc w:val="both"/>
      </w:pPr>
    </w:p>
    <w:p w:rsidRDefault="00984F3B" w:rsidP="00984F3B" w:rsidR="00984F3B">
      <w:pPr>
        <w:jc w:val="both"/>
      </w:pPr>
    </w:p>
    <w:p w:rsidRDefault="00984F3B" w:rsidP="00984F3B" w:rsidR="00984F3B">
      <w:pPr>
        <w:jc w:val="both"/>
      </w:pPr>
    </w:p>
    <w:p w:rsidRDefault="0048779D" w:rsidP="00984F3B" w:rsidR="001F3B52">
      <w:pPr>
        <w:jc w:val="both"/>
      </w:pPr>
      <w:r>
        <w:t xml:space="preserve">koji dužnik nije namirio a prema podacima FINE na dan </w:t>
      </w:r>
      <w:r w:rsidR="00984F3B">
        <w:t xml:space="preserve">2.5.2017. g. </w:t>
      </w:r>
      <w:r>
        <w:t xml:space="preserve">dužnik u Očevidniku redoslijeda osnova za plaćanje ima </w:t>
      </w:r>
      <w:r w:rsidR="00984F3B">
        <w:t>120</w:t>
      </w:r>
      <w:r>
        <w:t xml:space="preserve"> dana neprekidne </w:t>
      </w:r>
      <w:r w:rsidR="001F3B52">
        <w:t>te je valjalo sukladno čl. 433 SZ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984F3B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84F3B">
        <w:rPr>
          <w:bCs/>
        </w:rPr>
        <w:t>21. lipnja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B75497">
      <w:pPr>
        <w:numPr>
          <w:ilvl w:val="0"/>
          <w:numId w:val="2"/>
        </w:numPr>
        <w:jc w:val="both"/>
      </w:pPr>
      <w:r>
        <w:t xml:space="preserve">ŽDO </w:t>
      </w:r>
      <w:r w:rsidR="00984F3B">
        <w:t>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</w:t>
      </w:r>
      <w:r w:rsidR="00984F3B">
        <w:t>prijedlog</w:t>
      </w:r>
      <w:r>
        <w:t xml:space="preserve"> ŽDO</w:t>
      </w:r>
      <w:r w:rsidR="00984F3B">
        <w:t xml:space="preserve"> od 20.6.2017. g.</w:t>
      </w:r>
      <w:r>
        <w:t xml:space="preserve"> (str. </w:t>
      </w:r>
      <w:r w:rsidR="00984F3B">
        <w:t>7-8</w:t>
      </w:r>
      <w:r w:rsidR="0048779D">
        <w:t xml:space="preserve">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984F3B">
        <w:t xml:space="preserve">15.9. 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D36176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5B0" w:rsidP="004A3868" w:rsidR="001F45B0">
      <w:r>
        <w:separator/>
      </w:r>
    </w:p>
  </w:endnote>
  <w:endnote w:id="0" w:type="continuationSeparator">
    <w:p w:rsidRDefault="001F45B0" w:rsidP="004A3868" w:rsidR="001F4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5B0" w:rsidP="004A3868" w:rsidR="001F45B0">
      <w:r>
        <w:separator/>
      </w:r>
    </w:p>
  </w:footnote>
  <w:footnote w:id="0" w:type="continuationSeparator">
    <w:p w:rsidRDefault="001F45B0" w:rsidP="004A3868" w:rsidR="001F4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6176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1F45B0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16035"/>
    <w:rsid w:val="0085567C"/>
    <w:rsid w:val="008A49DF"/>
    <w:rsid w:val="008D21F8"/>
    <w:rsid w:val="008F656F"/>
    <w:rsid w:val="00941AE2"/>
    <w:rsid w:val="00943812"/>
    <w:rsid w:val="00964800"/>
    <w:rsid w:val="00984F3B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526C2"/>
    <w:rsid w:val="00B6174E"/>
    <w:rsid w:val="00B7064E"/>
    <w:rsid w:val="00B75497"/>
    <w:rsid w:val="00B816D0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C0A9D"/>
    <w:rsid w:val="00CC2E2A"/>
    <w:rsid w:val="00CC3B98"/>
    <w:rsid w:val="00CC5FC7"/>
    <w:rsid w:val="00CD1FE7"/>
    <w:rsid w:val="00CE2A4F"/>
    <w:rsid w:val="00D03A3D"/>
    <w:rsid w:val="00D36176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61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6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61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6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>
      <item>Slaviša Anđelić</item>
    </izvorni_sadrzaj>
    <derivirana_varijabla naziv="DomainObject.Predmet.OstaliListFormated_1">
      <item>Slaviša Anđelić</item>
    </derivirana_varijabla>
  </DomainObject.Predmet.OstaliListFormated>
  <DomainObject.Predmet.OstaliListFormatedOIB>
    <izvorni_sadrzaj>
      <item>Slaviša Anđelić, OIB 96270587650</item>
    </izvorni_sadrzaj>
    <derivirana_varijabla naziv="DomainObject.Predmet.OstaliListFormatedOIB_1">
      <item>Slaviša Anđelić, OIB 96270587650</item>
    </derivirana_varijabla>
  </DomainObject.Predmet.OstaliListFormatedOIB>
  <DomainObject.Predmet.OstaliListFormatedWithAdress>
    <izvorni_sadrzaj>
      <item>Slaviša Anđelić, Partizanska 4, 31324 Jagodnjak</item>
    </izvorni_sadrzaj>
    <derivirana_varijabla naziv="DomainObject.Predmet.OstaliListFormatedWithAdress_1">
      <item>Slaviša Anđelić, Partizanska 4, 31324 Jagodnjak</item>
    </derivirana_varijabla>
  </DomainObject.Predmet.OstaliListFormatedWithAdress>
  <DomainObject.Predmet.OstaliListFormatedWithAdressOIB>
    <izvorni_sadrzaj>
      <item>Slaviša Anđelić, OIB 96270587650, Partizanska 4, 31324 Jagodnjak</item>
    </izvorni_sadrzaj>
    <derivirana_varijabla naziv="DomainObject.Predmet.OstaliListFormatedWithAdressOIB_1">
      <item>Slaviša Anđelić, OIB 96270587650, Partizanska 4, 31324 Jagodnjak</item>
    </derivirana_varijabla>
  </DomainObject.Predmet.OstaliListFormatedWithAdressOIB>
  <DomainObject.Predmet.OstaliListNazivFormated>
    <izvorni_sadrzaj>
      <item>Slaviša Anđelić</item>
    </izvorni_sadrzaj>
    <derivirana_varijabla naziv="DomainObject.Predmet.OstaliListNazivFormated_1">
      <item>Slaviša Anđelić</item>
    </derivirana_varijabla>
  </DomainObject.Predmet.OstaliListNazivFormated>
  <DomainObject.Predmet.OstaliListNazivFormatedOIB>
    <izvorni_sadrzaj>
      <item>Slaviša Anđelić, OIB 96270587650</item>
    </izvorni_sadrzaj>
    <derivirana_varijabla naziv="DomainObject.Predmet.OstaliListNazivFormatedOIB_1">
      <item>Slaviša Anđelić, OIB 96270587650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STOJSAVLJEVIĆ jednostavno društvo s ograničenom odgovornošću za ugostiteljstvo i usluge</item>
      <item>Slaviša Anđelić</item>
    </izvorni_sadrzaj>
    <derivirana_varijabla naziv="DomainObject.Predmet.SudioniciListNaziv_1">
      <item>FINA RC OSIJEK</item>
      <item>STOJSAVLJEVIĆ jednostavno društvo s ograničenom odgovornošću za ugostiteljstvo i usluge</item>
      <item>Slaviša Anđelić</item>
    </derivirana_varijabla>
  </DomainObject.Predmet.SudioniciListNaziv>
  <DomainObject.Predmet.SudioniciListAdressOIB>
    <izvorni_sadrzaj>
      <item>FINA RC OSIJEK, OIB 85821130368</item>
      <item>STOJSAVLJEVIĆ jednostavno društvo s ograničenom odgovornošću za ugostiteljstvo i usluge, OIB 03781706027, Partizanska 4,31324 Jagodnjak</item>
      <item>Slaviša Anđelić, OIB 96270587650, Partizanska 4,31324 Jagodnjak</item>
    </izvorni_sadrzaj>
    <derivirana_varijabla naziv="DomainObject.Predmet.SudioniciListAdressOIB_1">
      <item>FINA RC OSIJEK, OIB 85821130368</item>
      <item>STOJSAVLJEVIĆ jednostavno društvo s ograničenom odgovornošću za ugostiteljstvo i usluge, OIB 03781706027, Partizanska 4,31324 Jagodnjak</item>
      <item>Slaviša Anđelić, OIB 96270587650, Partizanska 4,31324 Jagodnjak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03781706027</item>
      <item>, OIB 96270587650</item>
    </izvorni_sadrzaj>
    <derivirana_varijabla naziv="DomainObject.Predmet.SudioniciListNazivOIB_1">
      <item>, OIB 85821130368</item>
      <item>, OIB 03781706027</item>
      <item>, OIB 96270587650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60FD5-8917-4F61-8537-5E678434D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305</properties:Words>
  <properties:Characters>1612</properties:Characters>
  <properties:Lines>103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2017-06-21T10:06:00Z</dcterms:created>
  <dc:creator>mkocijan</dc:creator>
  <cp:lastModifiedBy>Danijela Sekulić</cp:lastModifiedBy>
  <cp:lastPrinted>2017-06-21T10:05:00Z</cp:lastPrinted>
  <dcterms:modified xmlns:xsi="http://www.w3.org/2001/XMLSchema-instance" xsi:type="dcterms:W3CDTF">2017-06-21T10:07:00Z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