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5602" w14:paraId="d6d5602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6D7CD4">
        <w:rPr>
          <w:b/>
        </w:rPr>
        <w:t>7</w:t>
      </w:r>
      <w:r w:rsidR="00F24C04">
        <w:rPr>
          <w:b/>
        </w:rPr>
        <w:t>6</w:t>
      </w:r>
      <w:r w:rsidR="001D5374">
        <w:rPr>
          <w:b/>
        </w:rPr>
        <w:t>9</w:t>
      </w:r>
      <w:r w:rsidR="008D1B0D" w:rsidRPr="008D1B0D">
        <w:rPr>
          <w:b/>
        </w:rPr>
        <w:t>/2016-</w:t>
      </w:r>
      <w:r w:rsidR="001D5374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F24C04" w:rsidRPr="00F24C04">
        <w:t>IV-AMAR-IJ društvo s ograničenom odgovornošću za trgovinu i usluge, skraćena tvrtka: IV-AMAR-IJ d.o.o., Zagreb, Ilica 438, OIB: 26601888467</w:t>
      </w:r>
      <w:r w:rsidR="00B16504" w:rsidRPr="00B16504">
        <w:t xml:space="preserve">, </w:t>
      </w:r>
      <w:r w:rsidR="00AA7765">
        <w:t xml:space="preserve">dana </w:t>
      </w:r>
      <w:r w:rsidR="00CA613B">
        <w:t>1</w:t>
      </w:r>
      <w:r w:rsidR="001D5374">
        <w:t>6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F24C04" w:rsidRPr="00F24C04">
        <w:t>IV-AMAR-IJ društvo s ograničenom odgovornošću za trgovinu i usluge, skraćena tvrtka: IV-AMAR-IJ d.o.o., Zagreb, Ilica 438, OIB: 26601888467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9D445A">
        <w:t>Nada Reljić, Slavonski Brod, Naselje A.Hebranga 7/9, OIB 63776354688.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F24C04" w:rsidRPr="00F24C04">
        <w:t>IV-AMAR-IJ društvo s ograničenom odgovornošću za trgovinu i usluge, skraćena tvrtka: IV-AMAR-IJ d.o.o., Zagreb, Ilica 438, OIB: 26601888467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1F3CC8" w:rsidP="00F74270" w:rsidR="001F3CC8">
      <w:pPr>
        <w:ind w:firstLine="1440"/>
        <w:jc w:val="both"/>
      </w:pPr>
    </w:p>
    <w:p w:rsidRDefault="001F3CC8" w:rsidP="00F74270" w:rsidR="001F3CC8">
      <w:pPr>
        <w:ind w:firstLine="1440"/>
        <w:jc w:val="both"/>
      </w:pPr>
    </w:p>
    <w:p w:rsidRDefault="001F3CC8" w:rsidP="00D8004C" w:rsidR="001F3CC8">
      <w:pPr>
        <w:ind w:firstLine="1440"/>
        <w:jc w:val="right"/>
      </w:pPr>
      <w:r w:rsidRPr="001F3CC8">
        <w:rPr>
          <w:b/>
        </w:rPr>
        <w:lastRenderedPageBreak/>
        <w:t>Broj: 7/St-27</w:t>
      </w:r>
      <w:r w:rsidR="005E0623">
        <w:rPr>
          <w:b/>
        </w:rPr>
        <w:t>6</w:t>
      </w:r>
      <w:r w:rsidR="00A06FB6">
        <w:rPr>
          <w:b/>
        </w:rPr>
        <w:t>9</w:t>
      </w:r>
      <w:r w:rsidRPr="001F3CC8">
        <w:rPr>
          <w:b/>
        </w:rPr>
        <w:t>/2016-5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F24C04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F24C04" w:rsidRPr="00F24C04">
        <w:t>IV-AMAR-IJ društvo s ograničenom odgovornošću za trgovinu i usluge, skraćena tvrtka: IV-AMAR-IJ d.o.o., Zagreb, Ilica 438, OIB: 26601888467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F24C04">
        <w:t>344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57F3B" w:rsidRPr="00857F3B">
        <w:t>2</w:t>
      </w:r>
      <w:r w:rsidR="001D5374">
        <w:t>9</w:t>
      </w:r>
      <w:r w:rsidR="00654824" w:rsidRPr="00857F3B">
        <w:t xml:space="preserve">. </w:t>
      </w:r>
      <w:r w:rsidR="00857F3B" w:rsidRPr="00857F3B">
        <w:t>prosinca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A613B">
        <w:t>1</w:t>
      </w:r>
      <w:r w:rsidR="001D5374">
        <w:t>6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   </w:t>
      </w: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F97" w:rsidR="00D92F97">
      <w:r>
        <w:separator/>
      </w:r>
    </w:p>
  </w:endnote>
  <w:endnote w:id="0" w:type="continuationSeparator">
    <w:p w:rsidRDefault="00D92F97" w:rsidR="00D92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F97" w:rsidR="00D92F97">
      <w:r>
        <w:separator/>
      </w:r>
    </w:p>
  </w:footnote>
  <w:footnote w:id="0" w:type="continuationSeparator">
    <w:p w:rsidRDefault="00D92F97" w:rsidR="00D92F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1B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E0623"/>
    <w:rsid w:val="005F0F7E"/>
    <w:rsid w:val="005F6A7C"/>
    <w:rsid w:val="005F74A0"/>
    <w:rsid w:val="006018FD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9D445A"/>
    <w:rsid w:val="00A037FF"/>
    <w:rsid w:val="00A06FB6"/>
    <w:rsid w:val="00A12410"/>
    <w:rsid w:val="00A12D69"/>
    <w:rsid w:val="00A21BC2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92F97"/>
    <w:rsid w:val="00DA3704"/>
    <w:rsid w:val="00DB52D3"/>
    <w:rsid w:val="00DC4082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24C04"/>
    <w:rsid w:val="00F30326"/>
    <w:rsid w:val="00F3518A"/>
    <w:rsid w:val="00F74270"/>
    <w:rsid w:val="00F91028"/>
    <w:rsid w:val="00F911E6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B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B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B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B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B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B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B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B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11. ZS-a</izvorni_sadrzaj>
    <derivirana_varijabla naziv="DomainObject.Predmet.Opis_1">Čl 11.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St-2769/2016</izvorni_sadrzaj>
    <derivirana_varijabla naziv="DomainObject.Predmet.OznakaBroj_1">St-2769/2016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otustrankaFormated>
    <izvorni_sadrzaj>  IV-AMAR-IJ d.o.o.</izvorni_sadrzaj>
    <derivirana_varijabla naziv="DomainObject.Predmet.ProtustrankaFormated_1">  IV-AMAR-IJ d.o.o.</derivirana_varijabla>
  </DomainObject.Predmet.ProtustrankaFormated>
  <DomainObject.Predmet.ProtustrankaFormatedOIB>
    <izvorni_sadrzaj>  IV-AMAR-IJ d.o.o., OIB 26601888467</izvorni_sadrzaj>
    <derivirana_varijabla naziv="DomainObject.Predmet.ProtustrankaFormatedOIB_1">  IV-AMAR-IJ d.o.o., OIB 26601888467</derivirana_varijabla>
  </DomainObject.Predmet.ProtustrankaFormatedOIB>
  <DomainObject.Predmet.ProtustrankaFormatedWithAdress>
    <izvorni_sadrzaj> IV-AMAR-IJ d.o.o., Ilica 438, 10000 Zagreb</izvorni_sadrzaj>
    <derivirana_varijabla naziv="DomainObject.Predmet.ProtustrankaFormatedWithAdress_1"> IV-AMAR-IJ d.o.o., Ilica 438, 10000 Zagreb</derivirana_varijabla>
  </DomainObject.Predmet.ProtustrankaFormatedWithAdress>
  <DomainObject.Predmet.ProtustrankaFormatedWithAdressOIB>
    <izvorni_sadrzaj> IV-AMAR-IJ d.o.o., OIB 26601888467, Ilica 438, 10000 Zagreb</izvorni_sadrzaj>
    <derivirana_varijabla naziv="DomainObject.Predmet.ProtustrankaFormatedWithAdressOIB_1"> IV-AMAR-IJ d.o.o., OIB 26601888467, Ilica 438, 10000 Zagreb</derivirana_varijabla>
  </DomainObject.Predmet.ProtustrankaFormatedWithAdressOIB>
  <DomainObject.Predmet.ProtustrankaWithAdress>
    <izvorni_sadrzaj>IV-AMAR-IJ d.o.o. Ilica 438, 10000 Zagreb</izvorni_sadrzaj>
    <derivirana_varijabla naziv="DomainObject.Predmet.ProtustrankaWithAdress_1">IV-AMAR-IJ d.o.o. Ilica 438, 10000 Zagreb</derivirana_varijabla>
  </DomainObject.Predmet.ProtustrankaWithAdress>
  <DomainObject.Predmet.ProtustrankaWithAdressOIB>
    <izvorni_sadrzaj>IV-AMAR-IJ d.o.o., OIB 26601888467, Ilica 438, 10000 Zagreb</izvorni_sadrzaj>
    <derivirana_varijabla naziv="DomainObject.Predmet.ProtustrankaWithAdressOIB_1">IV-AMAR-IJ d.o.o., OIB 26601888467, Ilica 438, 10000 Zagreb</derivirana_varijabla>
  </DomainObject.Predmet.ProtustrankaWithAdressOIB>
  <DomainObject.Predmet.ProtustrankaNazivFormated>
    <izvorni_sadrzaj>IV-AMAR-IJ d.o.o.</izvorni_sadrzaj>
    <derivirana_varijabla naziv="DomainObject.Predmet.ProtustrankaNazivFormated_1">IV-AMAR-IJ d.o.o.</derivirana_varijabla>
  </DomainObject.Predmet.ProtustrankaNazivFormated>
  <DomainObject.Predmet.ProtustrankaNazivFormatedOIB>
    <izvorni_sadrzaj>IV-AMAR-IJ d.o.o., OIB 26601888467</izvorni_sadrzaj>
    <derivirana_varijabla naziv="DomainObject.Predmet.ProtustrankaNazivFormatedOIB_1">IV-AMAR-IJ d.o.o., OIB 26601888467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142842.36</izvorni_sadrzaj>
    <derivirana_varijabla naziv="DomainObject.Predmet.TrenutnaVrijednost_1">142842.36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IV-AMAR-IJ d.o.o.</item>
    </izvorni_sadrzaj>
    <derivirana_varijabla naziv="DomainObject.Predmet.ProtuStrankaListFormated_1">
      <item>IV-AMAR-IJ d.o.o.</item>
    </derivirana_varijabla>
  </DomainObject.Predmet.ProtuStrankaListFormated>
  <DomainObject.Predmet.ProtuStrankaListFormatedOIB>
    <izvorni_sadrzaj>
      <item>IV-AMAR-IJ d.o.o., OIB 26601888467</item>
    </izvorni_sadrzaj>
    <derivirana_varijabla naziv="DomainObject.Predmet.ProtuStrankaListFormatedOIB_1">
      <item>IV-AMAR-IJ d.o.o., OIB 26601888467</item>
    </derivirana_varijabla>
  </DomainObject.Predmet.ProtuStrankaListFormatedOIB>
  <DomainObject.Predmet.ProtuStrankaListFormatedWithAdress>
    <izvorni_sadrzaj>
      <item>IV-AMAR-IJ d.o.o., Ilica 438, 10000 Zagreb</item>
    </izvorni_sadrzaj>
    <derivirana_varijabla naziv="DomainObject.Predmet.ProtuStrankaListFormatedWithAdress_1">
      <item>IV-AMAR-IJ d.o.o., Ilica 438, 10000 Zagreb</item>
    </derivirana_varijabla>
  </DomainObject.Predmet.ProtuStrankaListFormatedWithAdress>
  <DomainObject.Predmet.ProtuStrankaListFormatedWithAdressOIB>
    <izvorni_sadrzaj>
      <item>IV-AMAR-IJ d.o.o., OIB 26601888467, Ilica 438, 10000 Zagreb</item>
    </izvorni_sadrzaj>
    <derivirana_varijabla naziv="DomainObject.Predmet.ProtuStrankaListFormatedWithAdressOIB_1">
      <item>IV-AMAR-IJ d.o.o., OIB 26601888467, Ilica 438, 10000 Zagreb</item>
    </derivirana_varijabla>
  </DomainObject.Predmet.ProtuStrankaListFormatedWithAdressOIB>
  <DomainObject.Predmet.ProtuStrankaListNazivFormated>
    <izvorni_sadrzaj>
      <item>IV-AMAR-IJ d.o.o.</item>
    </izvorni_sadrzaj>
    <derivirana_varijabla naziv="DomainObject.Predmet.ProtuStrankaListNazivFormated_1">
      <item>IV-AMAR-IJ d.o.o.</item>
    </derivirana_varijabla>
  </DomainObject.Predmet.ProtuStrankaListNazivFormated>
  <DomainObject.Predmet.ProtuStrankaListNazivFormatedOIB>
    <izvorni_sadrzaj>
      <item>IV-AMAR-IJ d.o.o., OIB 26601888467</item>
    </izvorni_sadrzaj>
    <derivirana_varijabla naziv="DomainObject.Predmet.ProtuStrankaListNazivFormatedOIB_1">
      <item>IV-AMAR-IJ d.o.o., OIB 26601888467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IV-AMAR-IJ d.o.o.</izvorni_sadrzaj>
    <derivirana_varijabla naziv="DomainObject.Predmet.ProtustrankaIDrugi_1">IV-AMAR-IJ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IV-AMAR-IJ d.o.o., OIB 26601888467, Ilica 438, 10000 Zagreb</izvorni_sadrzaj>
    <derivirana_varijabla naziv="DomainObject.Predmet.ProtustrankaIDrugiAdressOIB_1">IV-AMAR-IJ d.o.o., OIB 26601888467, Ilica 438,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IV-AMAR-IJ d.o.o.</item>
      <item>FINA Regionalni centar Zagreb</item>
    </izvorni_sadrzaj>
    <derivirana_varijabla naziv="DomainObject.Predmet.SudioniciListNaziv_1">
      <item>IV-AMAR-IJ d.o.o.</item>
      <item>FINA Regionalni centar Zagreb</item>
    </derivirana_varijabla>
  </DomainObject.Predmet.SudioniciListNaziv>
  <DomainObject.Predmet.SudioniciListAdressOIB>
    <izvorni_sadrzaj>
      <item>IV-AMAR-IJ d.o.o., OIB 26601888467, Ilica 438,10000 Zagreb</item>
      <item>FINA Regionalni centar Zagreb, OIB 85821130368, Trg svibanjskih žrtava 1995. 1,10000 Zagreb</item>
    </izvorni_sadrzaj>
    <derivirana_varijabla naziv="DomainObject.Predmet.SudioniciListAdressOIB_1">
      <item>IV-AMAR-IJ d.o.o., OIB 26601888467, Ilica 438,10000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26601888467</item>
      <item>, OIB 85821130368</item>
    </izvorni_sadrzaj>
    <derivirana_varijabla naziv="DomainObject.Predmet.SudioniciListNazivOIB_1">
      <item>, OIB 26601888467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C0D7B-BAE3-47DF-9F6A-AF57BA30E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810</properties:Words>
  <properties:Characters>4599</properties:Characters>
  <properties:Lines>113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2017-03-16T12:51:00Z</dcterms:created>
  <dc:creator>alet</dc:creator>
  <cp:lastModifiedBy>wsadmin</cp:lastModifiedBy>
  <cp:lastPrinted>2017-03-16T12:54:00Z</cp:lastPrinted>
  <dcterms:modified xmlns:xsi="http://www.w3.org/2001/XMLSchema-instance" xsi:type="dcterms:W3CDTF">2017-03-16T13:13:00Z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