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60b9" w14:paraId="9ad60b9" w:rsidRDefault="00A52052" w:rsidP="00A52052" w:rsidR="00A52052" w:rsidRPr="002B573A">
      <w:pPr>
        <w:jc w:val="both"/>
        <w15:collapsed w:val="false"/>
      </w:pPr>
      <w:bookmarkStart w:name="_GoBack" w:id="0"/>
      <w:bookmarkEnd w:id="0"/>
      <w:r w:rsidRPr="002B573A">
        <w:t xml:space="preserve">                 </w:t>
      </w:r>
      <w:r w:rsidRPr="002B573A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2B573A">
      <w:pPr>
        <w:jc w:val="both"/>
      </w:pPr>
      <w:r w:rsidRPr="002B573A">
        <w:t xml:space="preserve">   REPUBLIKA HRVATSKA</w:t>
      </w:r>
    </w:p>
    <w:p w:rsidRDefault="00A52052" w:rsidP="00A52052" w:rsidR="00A52052" w:rsidRPr="002B573A">
      <w:pPr>
        <w:jc w:val="both"/>
      </w:pPr>
      <w:r w:rsidRPr="002B573A">
        <w:t>TRGOVAČKI SUD U PAZINU</w:t>
      </w:r>
    </w:p>
    <w:p w:rsidRDefault="00A52052" w:rsidP="00A52052" w:rsidR="00A52052" w:rsidRPr="002B573A">
      <w:pPr>
        <w:jc w:val="both"/>
      </w:pPr>
      <w:r w:rsidRPr="002B573A">
        <w:t xml:space="preserve">     5200</w:t>
      </w:r>
      <w:r w:rsidR="00BA67E9" w:rsidRPr="002B573A">
        <w:t>0 Pazin, Drševka 1</w:t>
      </w:r>
      <w:r w:rsidR="00BA67E9" w:rsidRPr="002B573A">
        <w:tab/>
      </w:r>
      <w:r w:rsidR="00BA67E9" w:rsidRPr="002B573A">
        <w:tab/>
      </w:r>
      <w:r w:rsidR="00BA67E9" w:rsidRPr="002B573A">
        <w:tab/>
      </w:r>
      <w:r w:rsidR="00BA67E9" w:rsidRPr="002B573A">
        <w:tab/>
      </w:r>
      <w:r w:rsidR="00BA67E9" w:rsidRPr="002B573A">
        <w:tab/>
      </w:r>
      <w:r w:rsidR="00BA67E9" w:rsidRPr="002B573A">
        <w:tab/>
        <w:t xml:space="preserve">      </w:t>
      </w: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jc w:val="center"/>
      </w:pPr>
      <w:r w:rsidRPr="002B573A">
        <w:t>R E P U B L I K A  H R V A T S K A</w:t>
      </w:r>
    </w:p>
    <w:p w:rsidRDefault="00A52052" w:rsidP="00A52052" w:rsidR="00A52052" w:rsidRPr="002B573A">
      <w:pPr>
        <w:jc w:val="center"/>
      </w:pPr>
    </w:p>
    <w:p w:rsidRDefault="00A52052" w:rsidP="00A52052" w:rsidR="00A52052" w:rsidRPr="002B573A">
      <w:pPr>
        <w:jc w:val="center"/>
      </w:pPr>
      <w:r w:rsidRPr="002B573A">
        <w:t>R J E Š E N J E</w:t>
      </w:r>
    </w:p>
    <w:p w:rsidRDefault="00A52052" w:rsidP="00A52052" w:rsidR="00A52052" w:rsidRPr="002B573A">
      <w:pPr>
        <w:jc w:val="center"/>
      </w:pPr>
    </w:p>
    <w:p w:rsidRDefault="00A52052" w:rsidP="00695A27" w:rsidR="00A52052" w:rsidRPr="002B573A">
      <w:pPr>
        <w:jc w:val="both"/>
      </w:pPr>
      <w:r w:rsidRPr="002B573A">
        <w:tab/>
        <w:t xml:space="preserve">Trgovački sud u Pazinu, po stečajnom sucu </w:t>
      </w:r>
      <w:r w:rsidR="009E27D1">
        <w:t>Damiru Rabar</w:t>
      </w:r>
      <w:r w:rsidRPr="002B573A">
        <w:t xml:space="preserve">, u stečajnom postupku nad stečajnim dužnikom </w:t>
      </w:r>
      <w:r w:rsidR="00695A27" w:rsidRPr="002B573A">
        <w:t>UMAG – COD d.o.o. Umag, Ulica I. M. Ronjgova 8, OIB 56483991500</w:t>
      </w:r>
      <w:r w:rsidRPr="002B573A">
        <w:t xml:space="preserve">, </w:t>
      </w:r>
      <w:r w:rsidR="000E21FD">
        <w:t>11</w:t>
      </w:r>
      <w:r w:rsidRPr="002B573A">
        <w:t xml:space="preserve">. </w:t>
      </w:r>
      <w:r w:rsidR="00695A27" w:rsidRPr="002B573A">
        <w:t xml:space="preserve">siječnja </w:t>
      </w:r>
      <w:r w:rsidRPr="002B573A">
        <w:t>201</w:t>
      </w:r>
      <w:r w:rsidR="00695A27" w:rsidRPr="002B573A">
        <w:t>7</w:t>
      </w:r>
      <w:r w:rsidRPr="002B573A">
        <w:t>.</w:t>
      </w: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jc w:val="center"/>
      </w:pPr>
      <w:r w:rsidRPr="002B573A">
        <w:t>r i j e š i o  j e</w:t>
      </w:r>
    </w:p>
    <w:p w:rsidRDefault="00A52052" w:rsidP="00A52052" w:rsidR="00A52052" w:rsidRPr="002B573A">
      <w:pPr>
        <w:jc w:val="center"/>
      </w:pPr>
    </w:p>
    <w:p w:rsidRDefault="00A52052" w:rsidP="00A52052" w:rsidR="00A52052" w:rsidRPr="002B573A">
      <w:pPr>
        <w:jc w:val="both"/>
      </w:pPr>
      <w:r w:rsidRPr="002B573A">
        <w:tab/>
        <w:t xml:space="preserve">U stečajnom postupku nad dužnikom </w:t>
      </w:r>
      <w:r w:rsidR="00695A27" w:rsidRPr="002B573A">
        <w:t>UMAG – COD d.o.o. Umag, Ulica I. M. Ronjgova 8, OIB 56483991500</w:t>
      </w:r>
      <w:r w:rsidRPr="002B573A">
        <w:t>, utvrđene su:</w:t>
      </w: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jc w:val="both"/>
      </w:pPr>
      <w:r w:rsidRPr="002B573A">
        <w:tab/>
        <w:t>A) tražbine prvog višeg isplatnog reda:</w:t>
      </w: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jc w:val="both"/>
      </w:pPr>
      <w:r w:rsidRPr="002B573A">
        <w:tab/>
        <w:t>1. REPUBLIKA HRVATSKA, Ministarstvo financija, Porezna uprava, 10000 Zagreb,</w:t>
      </w:r>
    </w:p>
    <w:p w:rsidRDefault="00A52052" w:rsidP="00A52052" w:rsidR="00A52052" w:rsidRPr="002B573A">
      <w:pPr>
        <w:jc w:val="both"/>
      </w:pPr>
      <w:r w:rsidRPr="002B573A">
        <w:t>Katančićeva 5, OIB: 18683136487, u iznosu od 31.436.56 kn.</w:t>
      </w: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jc w:val="both"/>
      </w:pPr>
      <w:r w:rsidRPr="002B573A">
        <w:tab/>
        <w:t>B)  tražbine drugog višeg isplatnog reda:</w:t>
      </w:r>
    </w:p>
    <w:p w:rsidRDefault="00A52052" w:rsidP="00A52052" w:rsidR="00A52052" w:rsidRPr="002B573A">
      <w:pPr>
        <w:jc w:val="both"/>
      </w:pPr>
    </w:p>
    <w:p w:rsidRDefault="001C061D" w:rsidP="0053126C" w:rsidR="001C061D" w:rsidRPr="002B573A">
      <w:pPr>
        <w:spacing w:lineRule="auto" w:line="276"/>
        <w:ind w:firstLine="708"/>
        <w:jc w:val="both"/>
      </w:pPr>
      <w:r w:rsidRPr="002B573A">
        <w:t xml:space="preserve">1. </w:t>
      </w:r>
      <w:r w:rsidRPr="002B573A">
        <w:rPr>
          <w:bCs/>
        </w:rPr>
        <w:t>REPUBLIKA HRVATSKA, MINISTARSTVO FINANCIJA, POREZNA UPRAVA, zastupana po Županijskom državnom odvjetništvu u Puli,</w:t>
      </w:r>
      <w:r w:rsidRPr="002B573A">
        <w:rPr>
          <w:b/>
          <w:bCs/>
        </w:rPr>
        <w:t xml:space="preserve"> </w:t>
      </w:r>
      <w:r w:rsidRPr="002B573A">
        <w:rPr>
          <w:bCs/>
        </w:rPr>
        <w:t xml:space="preserve">OIB: </w:t>
      </w:r>
      <w:r w:rsidRPr="002B573A">
        <w:t>52634238587</w:t>
      </w:r>
      <w:r w:rsidRPr="002B573A">
        <w:rPr>
          <w:bCs/>
        </w:rPr>
        <w:t xml:space="preserve">, </w:t>
      </w:r>
      <w:r w:rsidRPr="002B573A">
        <w:t xml:space="preserve">prijavila je tražbinu u iznosu od 26.051,84 </w:t>
      </w:r>
      <w:r w:rsidR="0053126C" w:rsidRPr="002B573A">
        <w:t>kn.</w:t>
      </w:r>
    </w:p>
    <w:p w:rsidRDefault="001C061D" w:rsidP="001C061D" w:rsidR="001C061D" w:rsidRPr="002B573A">
      <w:pPr>
        <w:spacing w:lineRule="auto" w:line="276"/>
        <w:jc w:val="both"/>
      </w:pPr>
      <w:r w:rsidRPr="002B573A">
        <w:rPr>
          <w:color w:val="FF0000"/>
        </w:rPr>
        <w:t xml:space="preserve">      </w:t>
      </w:r>
      <w:r w:rsidRPr="002B573A">
        <w:rPr>
          <w:color w:val="FF0000"/>
        </w:rPr>
        <w:tab/>
      </w:r>
      <w:r w:rsidRPr="002B573A">
        <w:t xml:space="preserve"> 2</w:t>
      </w:r>
      <w:r w:rsidRPr="002B573A">
        <w:rPr>
          <w:lang w:eastAsia="en-US"/>
        </w:rPr>
        <w:t xml:space="preserve">. </w:t>
      </w:r>
      <w:r w:rsidRPr="002B573A">
        <w:rPr>
          <w:bCs/>
        </w:rPr>
        <w:t xml:space="preserve">REPUBLIKA HRVATSKA, MINISTARSTVO FINANCIJA, POREZNA UPRAVA, </w:t>
      </w:r>
      <w:r w:rsidRPr="002B573A">
        <w:t>u iznosu od</w:t>
      </w:r>
      <w:r w:rsidRPr="002B573A">
        <w:rPr>
          <w:bCs/>
        </w:rPr>
        <w:t xml:space="preserve"> </w:t>
      </w:r>
      <w:r w:rsidR="002B573A" w:rsidRPr="002B573A">
        <w:t xml:space="preserve">244.074,96 </w:t>
      </w:r>
      <w:r w:rsidRPr="002B573A">
        <w:t xml:space="preserve">kn. </w:t>
      </w:r>
    </w:p>
    <w:p w:rsidRDefault="001C061D" w:rsidP="001C061D" w:rsidR="001C061D" w:rsidRPr="002B573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2B573A">
        <w:t xml:space="preserve">             3</w:t>
      </w:r>
      <w:r w:rsidRPr="002B573A">
        <w:rPr>
          <w:lang w:eastAsia="en-US"/>
        </w:rPr>
        <w:t xml:space="preserve">. </w:t>
      </w:r>
      <w:r w:rsidRPr="002B573A">
        <w:t xml:space="preserve">HRVATSKE VODE, Zagreb, Ulica grada Vukovara 220, OIB: </w:t>
      </w:r>
      <w:r w:rsidRPr="002B573A">
        <w:rPr>
          <w:bCs/>
          <w:lang w:val="en-US"/>
        </w:rPr>
        <w:t>28921383001</w:t>
      </w:r>
      <w:r w:rsidRPr="002B573A">
        <w:t xml:space="preserve">, u iznosu od </w:t>
      </w:r>
      <w:r w:rsidRPr="002B573A">
        <w:rPr>
          <w:bCs/>
          <w:lang w:val="en-US"/>
        </w:rPr>
        <w:t>22.589,66</w:t>
      </w:r>
      <w:r w:rsidRPr="002B573A">
        <w:rPr>
          <w:b/>
          <w:bCs/>
          <w:lang w:val="en-US"/>
        </w:rPr>
        <w:t xml:space="preserve"> </w:t>
      </w:r>
      <w:r w:rsidRPr="002B573A">
        <w:t>kn.</w:t>
      </w:r>
    </w:p>
    <w:p w:rsidRDefault="001C061D" w:rsidP="001C061D" w:rsidR="001C061D" w:rsidRPr="002B573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2B573A">
        <w:t xml:space="preserve">             4</w:t>
      </w:r>
      <w:r w:rsidRPr="002B573A">
        <w:rPr>
          <w:lang w:eastAsia="en-US"/>
        </w:rPr>
        <w:t xml:space="preserve">.  </w:t>
      </w:r>
      <w:r w:rsidRPr="002B573A">
        <w:rPr>
          <w:lang w:val="en-US"/>
        </w:rPr>
        <w:t>GRAD UMAG. Umag, G. Garibaldi 6</w:t>
      </w:r>
      <w:r w:rsidRPr="002B573A">
        <w:t xml:space="preserve">, OIB: </w:t>
      </w:r>
      <w:r w:rsidRPr="002B573A">
        <w:rPr>
          <w:lang w:val="en-US"/>
        </w:rPr>
        <w:t>84097228497</w:t>
      </w:r>
      <w:r w:rsidRPr="002B573A">
        <w:t xml:space="preserve">, u iznosu od </w:t>
      </w:r>
      <w:r w:rsidRPr="002B573A">
        <w:rPr>
          <w:bCs/>
          <w:lang w:val="en-US"/>
        </w:rPr>
        <w:t>3.987,46</w:t>
      </w:r>
      <w:r w:rsidRPr="002B573A">
        <w:rPr>
          <w:lang w:val="en-US"/>
        </w:rPr>
        <w:t xml:space="preserve"> </w:t>
      </w:r>
      <w:r w:rsidRPr="002B573A">
        <w:t>kn.</w:t>
      </w:r>
    </w:p>
    <w:p w:rsidRDefault="001C061D" w:rsidP="001C061D" w:rsidR="001C061D" w:rsidRPr="002B573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2B573A">
        <w:t xml:space="preserve">             5</w:t>
      </w:r>
      <w:r w:rsidRPr="002B573A">
        <w:rPr>
          <w:lang w:eastAsia="en-US"/>
        </w:rPr>
        <w:t xml:space="preserve">.  </w:t>
      </w:r>
      <w:r w:rsidRPr="002B573A">
        <w:t>DICENTRA d.o.o. Osijek, Gornjodravska obala 90 c, OIB: 79709472695, u iznosu od 10.696,03 kn.</w:t>
      </w:r>
    </w:p>
    <w:p w:rsidRDefault="001C061D" w:rsidP="002B573A" w:rsidR="001C061D" w:rsidRPr="000E21FD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2B573A">
        <w:t xml:space="preserve">             6</w:t>
      </w:r>
      <w:r w:rsidRPr="002B573A">
        <w:rPr>
          <w:lang w:eastAsia="en-US"/>
        </w:rPr>
        <w:t xml:space="preserve">. </w:t>
      </w:r>
      <w:r w:rsidRPr="002B573A">
        <w:t xml:space="preserve">GRAD BUJE, Buje, Istarska 2, OIB: </w:t>
      </w:r>
      <w:r w:rsidRPr="002B573A">
        <w:rPr>
          <w:bCs/>
          <w:lang w:val="en-US"/>
        </w:rPr>
        <w:t>19611257971</w:t>
      </w:r>
      <w:r w:rsidRPr="000E21FD">
        <w:t xml:space="preserve">, u iznosu od </w:t>
      </w:r>
      <w:r w:rsidRPr="000E21FD">
        <w:rPr>
          <w:color w:val="000000"/>
        </w:rPr>
        <w:t xml:space="preserve">118.932,56 </w:t>
      </w:r>
      <w:r w:rsidRPr="000E21FD">
        <w:t xml:space="preserve">kn </w:t>
      </w:r>
    </w:p>
    <w:p w:rsidRDefault="002B573A" w:rsidP="002B573A" w:rsidR="002B573A" w:rsidRPr="002B573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i/>
          <w:color w:val="000000"/>
          <w:u w:val="single"/>
        </w:rPr>
      </w:pPr>
    </w:p>
    <w:p w:rsidRDefault="00A52052" w:rsidP="00A52052" w:rsidR="00A52052" w:rsidRPr="002B573A">
      <w:pPr>
        <w:ind w:firstLine="708"/>
        <w:jc w:val="both"/>
      </w:pPr>
      <w:r w:rsidRPr="002B573A">
        <w:t>C)   Osporene tražbine II. višeg isplatnog reda:</w:t>
      </w:r>
    </w:p>
    <w:p w:rsidRDefault="00A52052" w:rsidP="00A52052" w:rsidR="00A52052" w:rsidRPr="002B573A">
      <w:pPr>
        <w:ind w:firstLine="708"/>
        <w:jc w:val="both"/>
      </w:pPr>
      <w:r w:rsidRPr="002B573A">
        <w:tab/>
      </w:r>
    </w:p>
    <w:p w:rsidRDefault="00A52052" w:rsidP="00A52052" w:rsidR="00A52052" w:rsidRPr="002B573A">
      <w:pPr>
        <w:ind w:firstLine="708"/>
        <w:jc w:val="both"/>
      </w:pPr>
      <w:r w:rsidRPr="002B573A">
        <w:t>Stečajni upravitelj je osporio tražbine drug</w:t>
      </w:r>
      <w:r w:rsidR="00BA67E9" w:rsidRPr="002B573A">
        <w:t>og višeg isplatnog reda stečajnog</w:t>
      </w:r>
      <w:r w:rsidRPr="002B573A">
        <w:t xml:space="preserve"> vjerovnika:</w:t>
      </w:r>
    </w:p>
    <w:p w:rsidRDefault="00A52052" w:rsidP="00A52052" w:rsidR="00A52052" w:rsidRPr="002B573A">
      <w:pPr>
        <w:jc w:val="both"/>
      </w:pPr>
    </w:p>
    <w:p w:rsidRDefault="0053126C" w:rsidP="0053126C" w:rsidR="0053126C" w:rsidRPr="002B573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2B573A">
        <w:t xml:space="preserve">             1</w:t>
      </w:r>
      <w:r w:rsidRPr="002B573A">
        <w:rPr>
          <w:lang w:eastAsia="en-US"/>
        </w:rPr>
        <w:t xml:space="preserve">. </w:t>
      </w:r>
      <w:r w:rsidRPr="002B573A">
        <w:t xml:space="preserve">GRAD BUJE, Buje, Istarska 2, OIB: </w:t>
      </w:r>
      <w:r w:rsidRPr="002B573A">
        <w:rPr>
          <w:bCs/>
          <w:lang w:val="en-US"/>
        </w:rPr>
        <w:t>19611257971</w:t>
      </w:r>
      <w:r w:rsidRPr="002B573A">
        <w:t>, u iznosu od 165.811,49 kn</w:t>
      </w:r>
      <w:r w:rsidR="000E21FD">
        <w:t>.</w:t>
      </w:r>
    </w:p>
    <w:p w:rsidRDefault="00137E19" w:rsidP="000C1E22" w:rsidR="00137E19" w:rsidRPr="002B573A">
      <w:pPr>
        <w:jc w:val="both"/>
      </w:pPr>
    </w:p>
    <w:p w:rsidRDefault="000C1E22" w:rsidP="000C1E22" w:rsidR="000C1E22" w:rsidRPr="002B573A">
      <w:pPr>
        <w:jc w:val="both"/>
      </w:pPr>
      <w:r w:rsidRPr="002B573A">
        <w:tab/>
        <w:t xml:space="preserve">Upućuje se vjerovnik </w:t>
      </w:r>
      <w:r w:rsidR="0053126C" w:rsidRPr="002B573A">
        <w:t xml:space="preserve">GRAD BUJE, Buje, Istarska 2, OIB: </w:t>
      </w:r>
      <w:r w:rsidR="0053126C" w:rsidRPr="002B573A">
        <w:rPr>
          <w:bCs/>
          <w:lang w:val="en-US"/>
        </w:rPr>
        <w:t>19611257971</w:t>
      </w:r>
      <w:r w:rsidRPr="002B573A">
        <w:t xml:space="preserve">, na parnicu radi utvrđivanja osporene tražbine drugog višeg isplatnog reda u iznosu od </w:t>
      </w:r>
      <w:r w:rsidR="0053126C" w:rsidRPr="000E21FD">
        <w:t>165.811,49</w:t>
      </w:r>
      <w:r w:rsidR="0053126C" w:rsidRPr="002B573A">
        <w:rPr>
          <w:i/>
          <w:u w:val="single"/>
        </w:rPr>
        <w:t xml:space="preserve"> </w:t>
      </w:r>
      <w:r w:rsidRPr="002B573A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0C1E22" w:rsidP="000C1E22" w:rsidR="000C1E22" w:rsidRPr="002B573A">
      <w:pPr>
        <w:ind w:firstLine="720"/>
        <w:jc w:val="both"/>
      </w:pPr>
      <w:r w:rsidRPr="002B573A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ind w:left="360"/>
        <w:jc w:val="center"/>
      </w:pPr>
      <w:r w:rsidRPr="002B573A">
        <w:t>Obrazloženje</w:t>
      </w:r>
    </w:p>
    <w:p w:rsidRDefault="00A52052" w:rsidP="00A52052" w:rsidR="00A52052" w:rsidRPr="002B573A">
      <w:pPr>
        <w:ind w:left="360"/>
        <w:jc w:val="center"/>
      </w:pPr>
    </w:p>
    <w:p w:rsidRDefault="00A52052" w:rsidP="00A52052" w:rsidR="00A52052" w:rsidRPr="002B573A">
      <w:pPr>
        <w:jc w:val="both"/>
      </w:pPr>
      <w:r w:rsidRPr="002B573A">
        <w:tab/>
        <w:t xml:space="preserve">Na ispitnom ročištu održanom </w:t>
      </w:r>
      <w:r w:rsidR="00695A27" w:rsidRPr="002B573A">
        <w:t>11</w:t>
      </w:r>
      <w:r w:rsidRPr="002B573A">
        <w:t xml:space="preserve">. </w:t>
      </w:r>
      <w:r w:rsidR="00695A27" w:rsidRPr="002B573A">
        <w:t xml:space="preserve">siječnja </w:t>
      </w:r>
      <w:r w:rsidRPr="002B573A">
        <w:t>201</w:t>
      </w:r>
      <w:r w:rsidR="00695A27" w:rsidRPr="002B573A">
        <w:t>7</w:t>
      </w:r>
      <w:r w:rsidRPr="002B573A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A52052" w:rsidP="00A52052" w:rsidR="00A52052" w:rsidRPr="002B573A">
      <w:pPr>
        <w:jc w:val="both"/>
      </w:pPr>
      <w:r w:rsidRPr="002B573A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BA67E9" w:rsidP="00A52052" w:rsidR="000C1E22" w:rsidRPr="007F1FF0">
      <w:pPr>
        <w:jc w:val="both"/>
      </w:pPr>
      <w:r w:rsidRPr="007F1FF0">
        <w:tab/>
        <w:t xml:space="preserve">Tražbinu vjerovnika </w:t>
      </w:r>
      <w:r w:rsidR="002B573A" w:rsidRPr="007F1FF0">
        <w:t xml:space="preserve">GRAD BUJE, Buje, Istarska 2, OIB: </w:t>
      </w:r>
      <w:r w:rsidR="002B573A" w:rsidRPr="007F1FF0">
        <w:rPr>
          <w:bCs/>
          <w:lang w:val="en-US"/>
        </w:rPr>
        <w:t>19611257971</w:t>
      </w:r>
      <w:r w:rsidRPr="007F1FF0">
        <w:t xml:space="preserve">, u iznosu od </w:t>
      </w:r>
      <w:r w:rsidR="002B573A" w:rsidRPr="007F1FF0">
        <w:t xml:space="preserve">165.811,49 </w:t>
      </w:r>
      <w:r w:rsidRPr="007F1FF0">
        <w:t>kn u cijelosti je osporio stečajni upravitelj zbog zastare</w:t>
      </w:r>
      <w:r w:rsidR="002B573A" w:rsidRPr="007F1FF0">
        <w:t>.</w:t>
      </w:r>
    </w:p>
    <w:p w:rsidRDefault="00BA67E9" w:rsidP="00A52052" w:rsidR="00A52052" w:rsidRPr="002B573A">
      <w:pPr>
        <w:jc w:val="both"/>
      </w:pPr>
      <w:r w:rsidRPr="007F1FF0">
        <w:tab/>
        <w:t>Na ročištu osporavanje nije otklonjeno pa je vjerovnik osporene tražbine upućen u</w:t>
      </w:r>
      <w:r w:rsidRPr="002B573A">
        <w:t xml:space="preserve"> parnicu jer za osporenu tražbinu ne postoji ovršna isprava</w:t>
      </w:r>
      <w:r w:rsidR="00A52052" w:rsidRPr="002B573A">
        <w:t xml:space="preserve">, te je odluka donesena na temelju odredbe čl. 266. st. 1. i čl. 267. st 1. SZ-a. </w:t>
      </w:r>
    </w:p>
    <w:p w:rsidRDefault="00A52052" w:rsidP="00A52052" w:rsidR="00A52052" w:rsidRPr="002B573A">
      <w:pPr>
        <w:jc w:val="both"/>
      </w:pPr>
    </w:p>
    <w:p w:rsidRDefault="00A52052" w:rsidP="00A52052" w:rsidR="00A52052" w:rsidRPr="002B573A">
      <w:pPr>
        <w:ind w:firstLine="708"/>
        <w:jc w:val="center"/>
      </w:pPr>
      <w:r w:rsidRPr="002B573A">
        <w:t xml:space="preserve">U Pazinu </w:t>
      </w:r>
      <w:r w:rsidR="00695A27" w:rsidRPr="002B573A">
        <w:t>2</w:t>
      </w:r>
      <w:r w:rsidR="00137E19" w:rsidRPr="002B573A">
        <w:t>7</w:t>
      </w:r>
      <w:r w:rsidRPr="002B573A">
        <w:t xml:space="preserve">. </w:t>
      </w:r>
      <w:r w:rsidR="00695A27" w:rsidRPr="002B573A">
        <w:t xml:space="preserve">siječnja </w:t>
      </w:r>
      <w:r w:rsidRPr="002B573A">
        <w:t>201</w:t>
      </w:r>
      <w:r w:rsidR="00695A27" w:rsidRPr="002B573A">
        <w:t>7</w:t>
      </w:r>
      <w:r w:rsidRPr="002B573A">
        <w:t>.</w:t>
      </w:r>
    </w:p>
    <w:p w:rsidRDefault="00A52052" w:rsidP="00A52052" w:rsidR="00A52052" w:rsidRPr="002B573A">
      <w:pPr>
        <w:ind w:firstLine="708"/>
        <w:jc w:val="center"/>
      </w:pPr>
    </w:p>
    <w:p w:rsidRDefault="00BA67E9" w:rsidP="00A52052" w:rsidR="00BA67E9" w:rsidRPr="002B573A">
      <w:pPr>
        <w:ind w:firstLine="708"/>
        <w:jc w:val="center"/>
      </w:pPr>
    </w:p>
    <w:p w:rsidRDefault="00A52052" w:rsidP="00A52052" w:rsidR="00A52052" w:rsidRPr="002B573A">
      <w:pPr>
        <w:ind w:firstLine="708" w:left="5664"/>
        <w:jc w:val="center"/>
      </w:pPr>
      <w:r w:rsidRPr="002B573A">
        <w:t>Stečajni sudac</w:t>
      </w:r>
    </w:p>
    <w:p w:rsidRDefault="00A52052" w:rsidP="00A52052" w:rsidR="00A52052" w:rsidRPr="002B573A">
      <w:pPr>
        <w:ind w:firstLine="708" w:left="4956"/>
        <w:jc w:val="center"/>
      </w:pPr>
      <w:r w:rsidRPr="002B573A">
        <w:t xml:space="preserve">           </w:t>
      </w:r>
      <w:r w:rsidR="00695A27" w:rsidRPr="002B573A">
        <w:t>Damir Rabar</w:t>
      </w:r>
      <w:r w:rsidR="00AB2FC9">
        <w:t>, v.r.</w:t>
      </w:r>
    </w:p>
    <w:p w:rsidRDefault="00A52052" w:rsidP="00A52052" w:rsidR="00A52052" w:rsidRPr="002B573A">
      <w:pPr>
        <w:jc w:val="both"/>
      </w:pPr>
    </w:p>
    <w:p w:rsidRDefault="00BA67E9" w:rsidP="00A52052" w:rsidR="00BA67E9">
      <w:pPr>
        <w:jc w:val="both"/>
      </w:pPr>
    </w:p>
    <w:p w:rsidRDefault="000E21FD" w:rsidP="00A52052" w:rsidR="000E21FD" w:rsidRPr="002B573A">
      <w:pPr>
        <w:jc w:val="both"/>
      </w:pPr>
    </w:p>
    <w:p w:rsidRDefault="00A52052" w:rsidP="00A52052" w:rsidR="00A52052" w:rsidRPr="002B573A">
      <w:pPr>
        <w:jc w:val="both"/>
      </w:pPr>
      <w:r w:rsidRPr="002B573A">
        <w:t>UPUTA O PRAVNOM LIJEKU:</w:t>
      </w:r>
    </w:p>
    <w:p w:rsidRDefault="001F3BF5" w:rsidP="001F3BF5" w:rsidR="001F3BF5" w:rsidRPr="002B573A">
      <w:pPr>
        <w:jc w:val="both"/>
      </w:pPr>
      <w:r w:rsidRPr="002B573A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2B573A">
      <w:pPr>
        <w:ind w:left="7080"/>
        <w:jc w:val="both"/>
      </w:pPr>
    </w:p>
    <w:p w:rsidRDefault="00A52052" w:rsidP="00A52052" w:rsidR="00A52052" w:rsidRPr="002B573A">
      <w:r w:rsidRPr="002B573A">
        <w:t xml:space="preserve">DNA:  </w:t>
      </w:r>
    </w:p>
    <w:p w:rsidRDefault="00A52052" w:rsidP="00A52052" w:rsidR="00A52052" w:rsidRPr="002B573A">
      <w:pPr>
        <w:jc w:val="both"/>
      </w:pPr>
      <w:r w:rsidRPr="002B573A">
        <w:t>- e-oglasna ploča suda 8 dana (čl. 265. st. 2. SZ-a)</w:t>
      </w:r>
    </w:p>
    <w:p w:rsidRDefault="00A52052" w:rsidP="00137E19" w:rsidR="00A52052" w:rsidRPr="002B573A">
      <w:pPr>
        <w:jc w:val="both"/>
      </w:pPr>
      <w:r w:rsidRPr="002B573A">
        <w:rPr>
          <w:i/>
        </w:rPr>
        <w:t xml:space="preserve">- </w:t>
      </w:r>
      <w:r w:rsidR="00137E19" w:rsidRPr="002B573A">
        <w:t>GRAD BUJE, Buje, Istarska 2</w:t>
      </w:r>
    </w:p>
    <w:p w:rsidRDefault="00522198" w:rsidR="00500701" w:rsidRPr="002B573A"/>
    <w:p w:rsidRDefault="002B573A" w:rsidR="002B573A" w:rsidRPr="002B573A"/>
    <w:p w:rsidRDefault="002B573A" w:rsidR="002B573A" w:rsidRPr="002B573A"/>
    <w:sectPr w:rsidSect="00FB7052" w:rsidR="002B573A" w:rsidRPr="002B57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D73" w:rsidP="00A52052" w:rsidR="005A4D73">
      <w:r>
        <w:separator/>
      </w:r>
    </w:p>
  </w:endnote>
  <w:endnote w:id="0" w:type="continuationSeparator">
    <w:p w:rsidRDefault="005A4D73" w:rsidP="00A52052" w:rsidR="005A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D73" w:rsidP="00A52052" w:rsidR="005A4D73">
      <w:r>
        <w:separator/>
      </w:r>
    </w:p>
  </w:footnote>
  <w:footnote w:id="0" w:type="continuationSeparator">
    <w:p w:rsidRDefault="005A4D73" w:rsidP="00A52052" w:rsidR="005A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19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1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052" w:rsidP="00A52052" w:rsidR="00A52052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0E21FD">
      <w:t>Posl. broj: 1 St-388/16-31</w:t>
    </w:r>
  </w:p>
  <w:p w:rsidRDefault="00522198" w:rsidP="00BC7372" w:rsidR="00BC7372">
    <w:pPr>
      <w:pStyle w:val="Zaglavlje"/>
    </w:pPr>
  </w:p>
  <w:p w:rsidRDefault="0052219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0E21FD" w:rsidR="00E84C66">
    <w:pPr>
      <w:pStyle w:val="Zaglavlje"/>
    </w:pPr>
    <w:r>
      <w:tab/>
    </w:r>
    <w:r>
      <w:tab/>
    </w:r>
    <w:r w:rsidR="000E21FD">
      <w:t>Posl. broj: 1 St-388/16-31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C1E22"/>
    <w:rsid w:val="000E21FD"/>
    <w:rsid w:val="000E23A5"/>
    <w:rsid w:val="00137E19"/>
    <w:rsid w:val="00170A19"/>
    <w:rsid w:val="001B51B1"/>
    <w:rsid w:val="001C061D"/>
    <w:rsid w:val="001F3BF5"/>
    <w:rsid w:val="0028074B"/>
    <w:rsid w:val="002B573A"/>
    <w:rsid w:val="003654B4"/>
    <w:rsid w:val="00522198"/>
    <w:rsid w:val="0053126C"/>
    <w:rsid w:val="00554328"/>
    <w:rsid w:val="005A4D73"/>
    <w:rsid w:val="005D14BF"/>
    <w:rsid w:val="006650CC"/>
    <w:rsid w:val="00673530"/>
    <w:rsid w:val="00673D4E"/>
    <w:rsid w:val="00695A27"/>
    <w:rsid w:val="007F1FF0"/>
    <w:rsid w:val="0091618E"/>
    <w:rsid w:val="00985388"/>
    <w:rsid w:val="009E27D1"/>
    <w:rsid w:val="00A52052"/>
    <w:rsid w:val="00AB2FC9"/>
    <w:rsid w:val="00BA67E9"/>
    <w:rsid w:val="00BD27E1"/>
    <w:rsid w:val="00C31299"/>
    <w:rsid w:val="00DD3E85"/>
    <w:rsid w:val="00E0359C"/>
    <w:rsid w:val="00F96DC4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0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22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0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522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F3EB2-4972-4E8A-95FE-A6537A2F8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3022</properties:Characters>
  <properties:Lines>90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2017-01-27T12:50:00Z</dcterms:created>
  <dc:creator>Jasmina Matika</dc:creator>
  <cp:lastModifiedBy>Lorena Paris Aničić</cp:lastModifiedBy>
  <cp:lastPrinted>2017-01-27T12:52:00Z</cp:lastPrinted>
  <dcterms:modified xmlns:xsi="http://www.w3.org/2001/XMLSchema-instance" xsi:type="dcterms:W3CDTF">2017-01-27T12:53:00Z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