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97af8" w14:paraId="e597af8" w:rsidRDefault="00D42874" w:rsidP="00D42874" w:rsidR="00D42874">
      <w:pPr>
        <w:jc w:val="right"/>
        <w15:collapsed w:val="false"/>
        <w:rPr>
          <w:szCs w:val="24"/>
        </w:rPr>
      </w:pPr>
      <w:r>
        <w:rPr>
          <w:szCs w:val="24"/>
        </w:rPr>
        <w:t>Poslovni broj: 6 St-327/16-</w:t>
      </w:r>
      <w:r>
        <w:rPr>
          <w:szCs w:val="24"/>
        </w:rPr>
        <w:t>5</w:t>
      </w:r>
    </w:p>
    <w:p w:rsidRDefault="00D42874" w:rsidP="00D42874" w:rsidR="00D42874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D42874" w:rsidP="00D42874" w:rsidR="00D42874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D42874" w:rsidP="00D42874" w:rsidR="00D42874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D42874" w:rsidP="00D42874" w:rsidR="00D42874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D42874" w:rsidP="00D42874" w:rsidR="00D42874">
      <w:pPr>
        <w:rPr>
          <w:szCs w:val="24"/>
        </w:rPr>
      </w:pPr>
    </w:p>
    <w:p w:rsidRDefault="00D42874" w:rsidP="00D42874" w:rsidR="00D42874">
      <w:pPr>
        <w:rPr>
          <w:szCs w:val="24"/>
        </w:rPr>
      </w:pPr>
    </w:p>
    <w:p w:rsidRDefault="00D42874" w:rsidP="00D42874" w:rsidR="00D42874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D42874" w:rsidP="00D42874" w:rsidR="00D42874">
      <w:pPr>
        <w:rPr>
          <w:szCs w:val="24"/>
        </w:rPr>
      </w:pPr>
    </w:p>
    <w:p w:rsidRDefault="00D42874" w:rsidP="00D42874" w:rsidR="00D42874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D42874" w:rsidP="00D42874" w:rsidR="00D42874">
      <w:pPr>
        <w:rPr>
          <w:szCs w:val="24"/>
        </w:rPr>
      </w:pPr>
    </w:p>
    <w:p w:rsidRDefault="00D42874" w:rsidP="00D42874" w:rsidR="00D42874">
      <w:pPr>
        <w:jc w:val="both"/>
      </w:pPr>
      <w:r>
        <w:rPr>
          <w:szCs w:val="24"/>
        </w:rPr>
        <w:tab/>
      </w:r>
      <w:r>
        <w:t xml:space="preserve">Trgovački sud u Varaždinu po sucu toga suda Hugu </w:t>
      </w:r>
      <w:proofErr w:type="spellStart"/>
      <w:r>
        <w:t>Wedemeyer</w:t>
      </w:r>
      <w:proofErr w:type="spellEnd"/>
      <w:r>
        <w:t>, kao stečajnom sucu u predmetu u povodu zahtjeva Financijske agencije Regionalni centar Zagreb, Podružnica Varaždin, Augusta Cesarca 2, Varaždin, za pokretanje skraćenog stečajnog postupka protiv dužnika HIT LOGISTIKA d.o.o., OIB: 99967576651 sa sjedištem u Kneza Domagoja 77, Koprivnica, dana 05. rujna 2016. godine</w:t>
      </w:r>
    </w:p>
    <w:p w:rsidRDefault="00D42874" w:rsidP="00D42874" w:rsidR="00D42874">
      <w:pPr>
        <w:jc w:val="both"/>
      </w:pPr>
    </w:p>
    <w:p w:rsidRDefault="00D42874" w:rsidP="00D42874" w:rsidR="00D42874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D42874" w:rsidP="00D42874" w:rsidR="00D42874">
      <w:pPr>
        <w:rPr>
          <w:szCs w:val="24"/>
        </w:rPr>
      </w:pPr>
    </w:p>
    <w:p w:rsidRDefault="00D42874" w:rsidP="00D42874" w:rsidR="00D42874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HIT LOGISTIKA d.o.o., OIB: 99967576651 sa sjedištem u Kneza Domagoja 77, Koprivnica</w:t>
      </w:r>
      <w:r>
        <w:rPr>
          <w:szCs w:val="24"/>
        </w:rPr>
        <w:t>, s danom 05. rujna 2016. u 13,00 sati.</w:t>
      </w:r>
    </w:p>
    <w:p w:rsidRDefault="00D42874" w:rsidP="00D42874" w:rsidR="00D42874">
      <w:pPr>
        <w:jc w:val="both"/>
        <w:rPr>
          <w:szCs w:val="24"/>
        </w:rPr>
      </w:pPr>
    </w:p>
    <w:p w:rsidRDefault="00D42874" w:rsidP="00D42874" w:rsidR="00D42874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HIT LOGISTIKA d.o.o., OIB: 99967576651 sa sjedištem u Kneza Domagoja 77, Koprivnica.</w:t>
      </w:r>
    </w:p>
    <w:p w:rsidRDefault="00D42874" w:rsidP="00D42874" w:rsidR="00D42874">
      <w:pPr>
        <w:jc w:val="both"/>
      </w:pPr>
    </w:p>
    <w:p w:rsidRDefault="00D42874" w:rsidP="00D42874" w:rsidR="00D42874">
      <w:pPr>
        <w:jc w:val="both"/>
      </w:pPr>
      <w:r>
        <w:tab/>
        <w:t>III Za stečajnog upravitelja imenuje se</w:t>
      </w:r>
      <w:r w:rsidRPr="00D42874">
        <w:rPr>
          <w:color w:themeColor="text1" w:val="000000"/>
          <w:szCs w:val="24"/>
        </w:rPr>
        <w:t xml:space="preserve"> </w:t>
      </w:r>
      <w:r w:rsidRPr="00D42874">
        <w:rPr>
          <w:color w:themeColor="text1" w:val="000000"/>
          <w:szCs w:val="24"/>
        </w:rPr>
        <w:t xml:space="preserve">Lidija </w:t>
      </w:r>
      <w:proofErr w:type="spellStart"/>
      <w:r w:rsidRPr="00D42874">
        <w:rPr>
          <w:color w:themeColor="text1" w:val="000000"/>
          <w:szCs w:val="24"/>
        </w:rPr>
        <w:t>Lesar</w:t>
      </w:r>
      <w:proofErr w:type="spellEnd"/>
      <w:r w:rsidRPr="00D42874">
        <w:rPr>
          <w:color w:themeColor="text1" w:val="000000"/>
          <w:szCs w:val="24"/>
        </w:rPr>
        <w:t>, Travnička 26, Čakovec</w:t>
      </w:r>
      <w:r>
        <w:t>.</w:t>
      </w:r>
    </w:p>
    <w:p w:rsidRDefault="00D42874" w:rsidP="00D42874" w:rsidR="00D42874">
      <w:pPr>
        <w:jc w:val="both"/>
        <w:rPr>
          <w:color w:val="FF0000"/>
        </w:rPr>
      </w:pPr>
    </w:p>
    <w:p w:rsidRDefault="00D42874" w:rsidP="00D42874" w:rsidR="00D42874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D42874" w:rsidP="00D42874" w:rsidR="00D42874">
      <w:pPr>
        <w:jc w:val="both"/>
        <w:rPr>
          <w:szCs w:val="24"/>
        </w:rPr>
      </w:pPr>
    </w:p>
    <w:p w:rsidRDefault="00D42874" w:rsidP="00D42874" w:rsidR="00D42874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HIT LOGISTIKA d.o.o., OIB: 99967576651 sa sjedištem u Kneza Domagoja 77, Koprivnica</w:t>
      </w:r>
      <w:r>
        <w:rPr>
          <w:szCs w:val="24"/>
        </w:rPr>
        <w:t>, bit će brisan iz sudskog registra.</w:t>
      </w:r>
    </w:p>
    <w:p w:rsidRDefault="00D42874" w:rsidP="00D42874" w:rsidR="00D42874">
      <w:pPr>
        <w:rPr>
          <w:szCs w:val="24"/>
        </w:rPr>
      </w:pPr>
    </w:p>
    <w:p w:rsidRDefault="00D42874" w:rsidP="00D42874" w:rsidR="00D42874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D42874" w:rsidP="00D42874" w:rsidR="00D42874">
      <w:pPr>
        <w:rPr>
          <w:szCs w:val="24"/>
        </w:rPr>
      </w:pPr>
    </w:p>
    <w:p w:rsidRDefault="00D42874" w:rsidP="00D42874" w:rsidR="00D42874">
      <w:pPr>
        <w:jc w:val="both"/>
        <w:rPr>
          <w:szCs w:val="24"/>
        </w:rPr>
      </w:pPr>
      <w:r>
        <w:rPr>
          <w:szCs w:val="24"/>
        </w:rPr>
        <w:tab/>
        <w:t xml:space="preserve">Predlagatelj je dana 01. ožujka 2016.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D42874" w:rsidP="00D42874" w:rsidR="00D42874">
      <w:pPr>
        <w:rPr>
          <w:szCs w:val="24"/>
        </w:rPr>
      </w:pPr>
    </w:p>
    <w:p w:rsidRDefault="00D42874" w:rsidP="00D42874" w:rsidR="00D42874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D42874" w:rsidP="00D42874" w:rsidR="00D42874">
      <w:pPr>
        <w:rPr>
          <w:szCs w:val="24"/>
        </w:rPr>
      </w:pPr>
    </w:p>
    <w:p w:rsidRDefault="00D42874" w:rsidP="00D42874" w:rsidR="00D42874">
      <w:pPr>
        <w:rPr>
          <w:szCs w:val="24"/>
        </w:rPr>
      </w:pPr>
    </w:p>
    <w:p w:rsidRDefault="00D42874" w:rsidP="00D42874" w:rsidR="00D42874">
      <w:pPr>
        <w:jc w:val="center"/>
        <w:rPr>
          <w:szCs w:val="24"/>
        </w:rPr>
      </w:pPr>
      <w:r>
        <w:rPr>
          <w:szCs w:val="24"/>
        </w:rPr>
        <w:t>U Varaždinu, 05. rujna 2016.</w:t>
      </w:r>
    </w:p>
    <w:p w:rsidRDefault="00D42874" w:rsidP="00D42874" w:rsidR="00D42874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D42874" w:rsidP="00D42874" w:rsidR="00D42874">
      <w:pPr>
        <w:rPr>
          <w:szCs w:val="24"/>
        </w:rPr>
      </w:pPr>
      <w:r>
        <w:rPr>
          <w:szCs w:val="24"/>
        </w:rPr>
        <w:t xml:space="preserve">     </w:t>
      </w:r>
    </w:p>
    <w:p w:rsidRDefault="00D42874" w:rsidP="00D42874" w:rsidR="00D4287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S U D A C</w:t>
      </w:r>
    </w:p>
    <w:p w:rsidRDefault="00D42874" w:rsidP="00D42874" w:rsidR="00D42874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Hugo </w:t>
      </w:r>
      <w:proofErr w:type="spellStart"/>
      <w:r>
        <w:rPr>
          <w:szCs w:val="24"/>
        </w:rPr>
        <w:t>Wedemeyer</w:t>
      </w:r>
      <w:bookmarkStart w:name="_GoBack" w:id="0"/>
      <w:proofErr w:type="spellEnd"/>
      <w:r>
        <w:rPr>
          <w:szCs w:val="24"/>
        </w:rPr>
        <w:t>, v.r.</w:t>
      </w:r>
    </w:p>
    <w:bookmarkEnd w:id="0"/>
    <w:p w:rsidRDefault="00D42874" w:rsidP="00D42874" w:rsidR="00D42874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D42874" w:rsidP="00D42874" w:rsidR="00D42874">
      <w:pPr>
        <w:rPr>
          <w:szCs w:val="24"/>
        </w:rPr>
      </w:pPr>
    </w:p>
    <w:p w:rsidRDefault="00D42874" w:rsidP="00D42874" w:rsidR="00D42874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D42874" w:rsidP="00D42874" w:rsidR="00D42874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D42874" w:rsidP="00D42874" w:rsidR="00D42874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D42874" w:rsidP="00D42874" w:rsidR="00D42874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D42874" w:rsidP="00D42874" w:rsidR="00D42874">
      <w:pPr>
        <w:rPr>
          <w:szCs w:val="24"/>
        </w:rPr>
      </w:pPr>
    </w:p>
    <w:p w:rsidRDefault="00D42874" w:rsidP="00D42874" w:rsidR="00D42874">
      <w:pPr>
        <w:rPr>
          <w:szCs w:val="24"/>
        </w:rPr>
      </w:pPr>
    </w:p>
    <w:p w:rsidRDefault="00D42874" w:rsidP="00D42874" w:rsidR="00D42874">
      <w:pPr>
        <w:rPr>
          <w:szCs w:val="24"/>
        </w:rPr>
      </w:pPr>
      <w:r>
        <w:rPr>
          <w:szCs w:val="24"/>
        </w:rPr>
        <w:t>DNA:</w:t>
      </w:r>
    </w:p>
    <w:p w:rsidRDefault="00D42874" w:rsidP="00D42874" w:rsidR="00D42874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D42874" w:rsidP="00D42874" w:rsidR="00D42874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D42874" w:rsidP="00D42874" w:rsidR="00D42874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 xml:space="preserve">HIT LOGISTIKA d.o.o., OIB: 99967576651 sa sjedištem u Kneza Domagoja 77, Koprivnica </w:t>
      </w:r>
    </w:p>
    <w:p w:rsidRDefault="00D42874" w:rsidP="00D42874" w:rsidR="00D42874">
      <w:pPr>
        <w:numPr>
          <w:ilvl w:val="0"/>
          <w:numId w:val="47"/>
        </w:numPr>
        <w:rPr>
          <w:szCs w:val="24"/>
        </w:rPr>
      </w:pPr>
      <w:r>
        <w:t>Direktor dužnika Dijana Magdić, Koprivnica, Ulica kneza Domagoja 47, OIB: 62311993867</w:t>
      </w:r>
    </w:p>
    <w:p w:rsidRDefault="00D42874" w:rsidP="00D42874" w:rsidR="00D42874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D42874" w:rsidP="00D42874" w:rsidR="00D42874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Ministarstvo financija, Porezna uprava, Područni ured Sjeverna Hrvatska, Ispostava Koprivnica, Hrvatske državnosti 7</w:t>
      </w:r>
    </w:p>
    <w:p w:rsidRDefault="00D42874" w:rsidP="00D42874" w:rsidR="00D42874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 w:rsidRPr="00D42874">
        <w:rPr>
          <w:color w:themeColor="text1" w:val="000000"/>
          <w:szCs w:val="24"/>
        </w:rPr>
        <w:t xml:space="preserve">Lidija </w:t>
      </w:r>
      <w:proofErr w:type="spellStart"/>
      <w:r w:rsidRPr="00D42874">
        <w:rPr>
          <w:color w:themeColor="text1" w:val="000000"/>
          <w:szCs w:val="24"/>
        </w:rPr>
        <w:t>Lesar</w:t>
      </w:r>
      <w:proofErr w:type="spellEnd"/>
      <w:r w:rsidRPr="00D42874">
        <w:rPr>
          <w:color w:themeColor="text1" w:val="000000"/>
          <w:szCs w:val="24"/>
        </w:rPr>
        <w:t>, Travnička 26, Čakovec</w:t>
      </w:r>
    </w:p>
    <w:p w:rsidRDefault="00D42874" w:rsidP="00D42874" w:rsidR="00D42874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D42874" w:rsidP="00D42874" w:rsidR="00D42874">
      <w:pPr>
        <w:rPr>
          <w:szCs w:val="24"/>
        </w:rPr>
      </w:pPr>
    </w:p>
    <w:p w:rsidRDefault="00D42874" w:rsidP="00D42874" w:rsidR="00D42874">
      <w:pPr>
        <w:rPr>
          <w:szCs w:val="24"/>
        </w:rPr>
      </w:pPr>
    </w:p>
    <w:p w:rsidRDefault="00D42874" w:rsidP="00D42874" w:rsidR="00D42874">
      <w:pPr>
        <w:rPr>
          <w:szCs w:val="24"/>
        </w:rPr>
      </w:pPr>
    </w:p>
    <w:p w:rsidRDefault="00D42874" w:rsidP="00D42874" w:rsidR="00D42874">
      <w:pPr>
        <w:rPr>
          <w:szCs w:val="24"/>
        </w:rPr>
      </w:pPr>
    </w:p>
    <w:p w:rsidRDefault="00D42874" w:rsidP="00D42874" w:rsidR="00D42874">
      <w:pPr>
        <w:rPr>
          <w:szCs w:val="24"/>
        </w:rPr>
      </w:pPr>
    </w:p>
    <w:p w:rsidRDefault="00D42874" w:rsidP="00D42874" w:rsidR="00D42874"/>
    <w:p w:rsidRDefault="00D42874" w:rsidP="00D42874" w:rsidR="00D42874"/>
    <w:p w:rsidRDefault="00DA0242" w:rsidP="00D42874" w:rsidR="00DA0242" w:rsidRPr="00D42874"/>
    <w:sectPr w:rsidSect="0032366B" w:rsidR="00DA0242" w:rsidRPr="00D42874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1FF4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874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D42874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D42874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905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St-327/2016-5</izvorni_sadrzaj>
    <derivirana_varijabla naziv="DomainObject.Oznaka_1">St-327/2016-5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St-327/2016</izvorni_sadrzaj>
    <derivirana_varijabla naziv="DomainObject.Predmet.OznakaBroj_1">St-327/2016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HIT LOGISTIKA društvo s ograničenom odgovornošću za usluge prijevoza u međunarodnom prometu</izvorni_sadrzaj>
    <derivirana_varijabla naziv="DomainObject.Predmet.ProtustrankaFormated_1">  HIT LOGISTIKA društvo s ograničenom odgovornošću za usluge prijevoza u međunarodnom prometu</derivirana_varijabla>
  </DomainObject.Predmet.ProtustrankaFormated>
  <DomainObject.Predmet.ProtustrankaFormatedOIB>
    <izvorni_sadrzaj>  HIT LOGISTIKA društvo s ograničenom odgovornošću za usluge prijevoza u međunarodnom prometu, OIB 99967576651</izvorni_sadrzaj>
    <derivirana_varijabla naziv="DomainObject.Predmet.ProtustrankaFormatedOIB_1">  HIT LOGISTIKA društvo s ograničenom odgovornošću za usluge prijevoza u međunarodnom prometu, OIB 99967576651</derivirana_varijabla>
  </DomainObject.Predmet.ProtustrankaFormatedOIB>
  <DomainObject.Predmet.ProtustrankaFormatedWithAdress>
    <izvorni_sadrzaj> HIT LOGISTIKA društvo s ograničenom odgovornošću za usluge prijevoza u međunarodnom prometu, Kneza Domagoja 77, 48000 Koprivnica</izvorni_sadrzaj>
    <derivirana_varijabla naziv="DomainObject.Predmet.ProtustrankaFormatedWithAdress_1"> HIT LOGISTIKA društvo s ograničenom odgovornošću za usluge prijevoza u međunarodnom prometu, Kneza Domagoja 77, 48000 Koprivnica</derivirana_varijabla>
  </DomainObject.Predmet.ProtustrankaFormatedWithAdress>
  <DomainObject.Predmet.ProtustrankaFormatedWithAdressOIB>
    <izvorni_sadrzaj> HIT LOGISTIKA društvo s ograničenom odgovornošću za usluge prijevoza u međunarodnom prometu, OIB 99967576651, Kneza Domagoja 77, 48000 Koprivnica</izvorni_sadrzaj>
    <derivirana_varijabla naziv="DomainObject.Predmet.ProtustrankaFormatedWithAdressOIB_1"> HIT LOGISTIKA društvo s ograničenom odgovornošću za usluge prijevoza u međunarodnom prometu, OIB 99967576651, Kneza Domagoja 77, 48000 Koprivnica</derivirana_varijabla>
  </DomainObject.Predmet.ProtustrankaFormatedWithAdressOIB>
  <DomainObject.Predmet.ProtustrankaWithAdress>
    <izvorni_sadrzaj>HIT LOGISTIKA društvo s ograničenom odgovornošću za usluge prijevoza u međunarodnom prometu Kneza Domagoja 77, 48000 Koprivnica</izvorni_sadrzaj>
    <derivirana_varijabla naziv="DomainObject.Predmet.ProtustrankaWithAdress_1">HIT LOGISTIKA društvo s ograničenom odgovornošću za usluge prijevoza u međunarodnom prometu Kneza Domagoja 77, 48000 Koprivnica</derivirana_varijabla>
  </DomainObject.Predmet.ProtustrankaWithAdress>
  <DomainObject.Predmet.ProtustrankaWithAdressOIB>
    <izvorni_sadrzaj>HIT LOGISTIKA društvo s ograničenom odgovornošću za usluge prijevoza u međunarodnom prometu, OIB 99967576651, Kneza Domagoja 77, 48000 Koprivnica</izvorni_sadrzaj>
    <derivirana_varijabla naziv="DomainObject.Predmet.ProtustrankaWithAdressOIB_1">HIT LOGISTIKA društvo s ograničenom odgovornošću za usluge prijevoza u međunarodnom prometu, OIB 99967576651, Kneza Domagoja 77, 48000 Koprivnica</derivirana_varijabla>
  </DomainObject.Predmet.ProtustrankaWithAdressOIB>
  <DomainObject.Predmet.ProtustrankaNazivFormated>
    <izvorni_sadrzaj>HIT LOGISTIKA društvo s ograničenom odgovornošću za usluge prijevoza u međunarodnom prometu</izvorni_sadrzaj>
    <derivirana_varijabla naziv="DomainObject.Predmet.ProtustrankaNazivFormated_1">HIT LOGISTIKA društvo s ograničenom odgovornošću za usluge prijevoza u međunarodnom prometu</derivirana_varijabla>
  </DomainObject.Predmet.ProtustrankaNazivFormated>
  <DomainObject.Predmet.ProtustrankaNazivFormatedOIB>
    <izvorni_sadrzaj>HIT LOGISTIKA društvo s ograničenom odgovornošću za usluge prijevoza u međunarodnom prometu, OIB 99967576651</izvorni_sadrzaj>
    <derivirana_varijabla naziv="DomainObject.Predmet.ProtustrankaNazivFormatedOIB_1">HIT LOGISTIKA društvo s ograničenom odgovornošću za usluge prijevoza u međunarodnom prometu, OIB 99967576651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1231645.85</izvorni_sadrzaj>
    <derivirana_varijabla naziv="DomainObject.Predmet.TrenutnaVrijednost_1">1231645.85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HIT LOGISTIKA društvo s ograničenom odgovornošću za usluge prijevoza u međunarodnom prometu</item>
    </izvorni_sadrzaj>
    <derivirana_varijabla naziv="DomainObject.Predmet.ProtuStrankaListFormated_1">
      <item>HIT LOGISTIKA društvo s ograničenom odgovornošću za usluge prijevoza u međunarodnom prometu</item>
    </derivirana_varijabla>
  </DomainObject.Predmet.ProtuStrankaListFormated>
  <DomainObject.Predmet.ProtuStrankaListFormatedOIB>
    <izvorni_sadrzaj>
      <item>HIT LOGISTIKA društvo s ograničenom odgovornošću za usluge prijevoza u međunarodnom prometu, OIB 99967576651</item>
    </izvorni_sadrzaj>
    <derivirana_varijabla naziv="DomainObject.Predmet.ProtuStrankaListFormatedOIB_1">
      <item>HIT LOGISTIKA društvo s ograničenom odgovornošću za usluge prijevoza u međunarodnom prometu, OIB 99967576651</item>
    </derivirana_varijabla>
  </DomainObject.Predmet.ProtuStrankaListFormatedOIB>
  <DomainObject.Predmet.ProtuStrankaListFormatedWithAdress>
    <izvorni_sadrzaj>
      <item>HIT LOGISTIKA društvo s ograničenom odgovornošću za usluge prijevoza u međunarodnom prometu, Kneza Domagoja 77, 48000 Koprivnica</item>
    </izvorni_sadrzaj>
    <derivirana_varijabla naziv="DomainObject.Predmet.ProtuStrankaListFormatedWithAdress_1">
      <item>HIT LOGISTIKA društvo s ograničenom odgovornošću za usluge prijevoza u međunarodnom prometu, Kneza Domagoja 77, 48000 Koprivnica</item>
    </derivirana_varijabla>
  </DomainObject.Predmet.ProtuStrankaListFormatedWithAdress>
  <DomainObject.Predmet.ProtuStrankaListFormatedWithAdressOIB>
    <izvorni_sadrzaj>
      <item>HIT LOGISTIKA društvo s ograničenom odgovornošću za usluge prijevoza u međunarodnom prometu, OIB 99967576651, Kneza Domagoja 77, 48000 Koprivnica</item>
    </izvorni_sadrzaj>
    <derivirana_varijabla naziv="DomainObject.Predmet.ProtuStrankaListFormatedWithAdressOIB_1">
      <item>HIT LOGISTIKA društvo s ograničenom odgovornošću za usluge prijevoza u međunarodnom prometu, OIB 99967576651, Kneza Domagoja 77, 48000 Koprivnica</item>
    </derivirana_varijabla>
  </DomainObject.Predmet.ProtuStrankaListFormatedWithAdressOIB>
  <DomainObject.Predmet.ProtuStrankaListNazivFormated>
    <izvorni_sadrzaj>
      <item>HIT LOGISTIKA društvo s ograničenom odgovornošću za usluge prijevoza u međunarodnom prometu</item>
    </izvorni_sadrzaj>
    <derivirana_varijabla naziv="DomainObject.Predmet.ProtuStrankaListNazivFormated_1">
      <item>HIT LOGISTIKA društvo s ograničenom odgovornošću za usluge prijevoza u međunarodnom prometu</item>
    </derivirana_varijabla>
  </DomainObject.Predmet.ProtuStrankaListNazivFormated>
  <DomainObject.Predmet.ProtuStrankaListNazivFormatedOIB>
    <izvorni_sadrzaj>
      <item>HIT LOGISTIKA društvo s ograničenom odgovornošću za usluge prijevoza u međunarodnom prometu, OIB 99967576651</item>
    </izvorni_sadrzaj>
    <derivirana_varijabla naziv="DomainObject.Predmet.ProtuStrankaListNazivFormatedOIB_1">
      <item>HIT LOGISTIKA društvo s ograničenom odgovornošću za usluge prijevoza u međunarodnom prometu, OIB 99967576651</item>
    </derivirana_varijabla>
  </DomainObject.Predmet.ProtuStrankaListNazivFormatedOIB>
  <DomainObject.Predmet.OstaliListFormated>
    <izvorni_sadrzaj>
      <item>E-oglasna ploča</item>
      <item>Sudski registar</item>
      <item>Dijana Magdić</item>
    </izvorni_sadrzaj>
    <derivirana_varijabla naziv="DomainObject.Predmet.OstaliListFormated_1">
      <item>E-oglasna ploča</item>
      <item>Sudski registar</item>
      <item>Dijana Magdić</item>
    </derivirana_varijabla>
  </DomainObject.Predmet.OstaliListFormated>
  <DomainObject.Predmet.OstaliListFormatedOIB>
    <izvorni_sadrzaj>
      <item>E-oglasna ploča</item>
      <item>Sudski registar</item>
      <item>Dijana Magdić, OIB 62311993867</item>
    </izvorni_sadrzaj>
    <derivirana_varijabla naziv="DomainObject.Predmet.OstaliListFormatedOIB_1">
      <item>E-oglasna ploča</item>
      <item>Sudski registar</item>
      <item>Dijana Magdić, OIB 62311993867</item>
    </derivirana_varijabla>
  </DomainObject.Predmet.OstaliListFormatedOIB>
  <DomainObject.Predmet.OstaliListFormatedWithAdress>
    <izvorni_sadrzaj>
      <item>E-oglasna ploča</item>
      <item>Sudski registar</item>
      <item>Dijana Magdić, Ulica Kneza Domagoja 47, 48000 Koprivnica</item>
    </izvorni_sadrzaj>
    <derivirana_varijabla naziv="DomainObject.Predmet.OstaliListFormatedWithAdress_1">
      <item>E-oglasna ploča</item>
      <item>Sudski registar</item>
      <item>Dijana Magdić, Ulica Kneza Domagoja 47, 48000 Koprivnica</item>
    </derivirana_varijabla>
  </DomainObject.Predmet.OstaliListFormatedWithAdress>
  <DomainObject.Predmet.OstaliListFormatedWithAdressOIB>
    <izvorni_sadrzaj>
      <item>E-oglasna ploča</item>
      <item>Sudski registar</item>
      <item>Dijana Magdić, OIB 62311993867, Ulica Kneza Domagoja 47, 48000 Koprivnica</item>
    </izvorni_sadrzaj>
    <derivirana_varijabla naziv="DomainObject.Predmet.OstaliListFormatedWithAdressOIB_1">
      <item>E-oglasna ploča</item>
      <item>Sudski registar</item>
      <item>Dijana Magdić, OIB 62311993867, Ulica Kneza Domagoja 47, 48000 Koprivnica</item>
    </derivirana_varijabla>
  </DomainObject.Predmet.OstaliListFormatedWithAdressOIB>
  <DomainObject.Predmet.OstaliListNazivFormated>
    <izvorni_sadrzaj>
      <item>E-oglasna ploča</item>
      <item>Sudski registar</item>
      <item>Dijana Magdić</item>
    </izvorni_sadrzaj>
    <derivirana_varijabla naziv="DomainObject.Predmet.OstaliListNazivFormated_1">
      <item>E-oglasna ploča</item>
      <item>Sudski registar</item>
      <item>Dijana Magdić</item>
    </derivirana_varijabla>
  </DomainObject.Predmet.OstaliListNazivFormated>
  <DomainObject.Predmet.OstaliListNazivFormatedOIB>
    <izvorni_sadrzaj>
      <item>E-oglasna ploča</item>
      <item>Sudski registar</item>
      <item>Dijana Magdić, OIB 62311993867</item>
    </izvorni_sadrzaj>
    <derivirana_varijabla naziv="DomainObject.Predmet.OstaliListNazivFormatedOIB_1">
      <item>E-oglasna ploča</item>
      <item>Sudski registar</item>
      <item>Dijana Magdić, OIB 62311993867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>St-327/2016-5</izvorni_sadrzaj>
    <derivirana_varijabla naziv="DomainObject.PoslovniBrojDokumenta_1">St-327/2016-5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HIT LOGISTIKA društvo s ograničenom odgovornošću za usluge prijevoza u međunarodnom prometu</izvorni_sadrzaj>
    <derivirana_varijabla naziv="DomainObject.Predmet.ProtustrankaIDrugi_1">HIT LOGISTIKA društvo s ograničenom odgovornošću za usluge prijevoza u međunarodnom prometu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HIT LOGISTIKA društvo s ograničenom odgovornošću za usluge prijevoza u međunarodnom prometu, OIB 99967576651, Kneza Domagoja 77, 48000 Koprivnica</izvorni_sadrzaj>
    <derivirana_varijabla naziv="DomainObject.Predmet.ProtustrankaIDrugiAdressOIB_1">HIT LOGISTIKA društvo s ograničenom odgovornošću za usluge prijevoza u međunarodnom prometu, OIB 99967576651, Kneza Domagoja 77,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HIT LOGISTIKA društvo s ograničenom odgovornošću za usluge prijevoza u međunarodnom prometu</item>
      <item>E-oglasna ploča</item>
      <item>Sudski registar</item>
      <item>Dijana Magdić</item>
    </izvorni_sadrzaj>
    <derivirana_varijabla naziv="DomainObject.Predmet.SudioniciListNaziv_1">
      <item>Financijska agencija</item>
      <item>HIT LOGISTIKA društvo s ograničenom odgovornošću za usluge prijevoza u međunarodnom prometu</item>
      <item>E-oglasna ploča</item>
      <item>Sudski registar</item>
      <item>Dijana Magdić</item>
    </derivirana_varijabla>
  </DomainObject.Predmet.SudioniciListNaziv>
  <DomainObject.Predmet.SudioniciListAdressOIB>
    <izvorni_sadrzaj>
      <item>Financijska agencija, OIB 85821130368, A. Cesarca 2,42000 Varaždin</item>
      <item>HIT LOGISTIKA društvo s ograničenom odgovornošću za usluge prijevoza u međunarodnom prometu, OIB 99967576651, Kneza Domagoja 77,48000 Koprivnica</item>
      <item>E-oglasna ploča</item>
      <item>Sudski registar</item>
      <item>Dijana Magdić, OIB 62311993867, Ulica Kneza Domagoja 47,48000 Koprivnica</item>
    </izvorni_sadrzaj>
    <derivirana_varijabla naziv="DomainObject.Predmet.SudioniciListAdressOIB_1">
      <item>Financijska agencija, OIB 85821130368, A. Cesarca 2,42000 Varaždin</item>
      <item>HIT LOGISTIKA društvo s ograničenom odgovornošću za usluge prijevoza u međunarodnom prometu, OIB 99967576651, Kneza Domagoja 77,48000 Koprivnica</item>
      <item>E-oglasna ploča</item>
      <item>Sudski registar</item>
      <item>Dijana Magdić, OIB 62311993867, Ulica Kneza Domagoja 47,48000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1BF7A1-790F-460B-9F8D-1B8CA13D64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525</properties:Words>
  <properties:Characters>2808</properties:Characters>
  <properties:Lines>89</properties:Lines>
  <properties:Paragraphs>31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2016-09-05T11:16:00Z</cp:lastPrinted>
  <dcterms:modified xmlns:xsi="http://www.w3.org/2001/XMLSchema-instance" xsi:type="dcterms:W3CDTF">2016-09-05T11:20:00Z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St-327/2016-5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