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ee4b" w14:paraId="264ee4b" w:rsidRDefault="00110E92" w:rsidP="00110E92" w:rsidR="00110E9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0E92" w:rsidP="00110E92" w:rsidR="00110E9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10E92" w:rsidP="00110E92" w:rsidR="00110E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10E92" w:rsidP="00110E92" w:rsidR="00110E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10E92" w:rsidP="00110E92" w:rsidR="00110E9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10E92" w:rsidP="00110E92" w:rsidR="00110E9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10E92" w:rsidP="00110E92" w:rsidR="00110E92" w:rsidRPr="005D578C">
      <w:pPr>
        <w:jc w:val="center"/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10E92" w:rsidP="00110E92" w:rsidR="00110E92" w:rsidRPr="005D578C">
      <w:pPr>
        <w:rPr>
          <w:rFonts w:cs="Times New Roman" w:eastAsia="Times New Roman"/>
          <w:szCs w:val="24"/>
        </w:rPr>
      </w:pPr>
    </w:p>
    <w:p w:rsidRDefault="00110E92" w:rsidP="00110E92" w:rsidR="00110E9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DJEČJI VRTIĆ PČELICA MAJA,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A. Vivode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17088454533, MBS 040154159,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110E92" w:rsidP="00110E92" w:rsidR="00110E92" w:rsidRPr="005D578C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10E92" w:rsidP="00110E92" w:rsidR="00110E92" w:rsidRPr="005D578C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DJEČJI VRTIĆ PČELICA MAJA,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A. Vivode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17088454533, MBS 040154159,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10E92" w:rsidP="00110E92" w:rsidR="00110E92" w:rsidRPr="005D578C">
      <w:pPr>
        <w:rPr>
          <w:rFonts w:cs="Times New Roman" w:eastAsia="Times New Roman"/>
          <w:szCs w:val="24"/>
        </w:rPr>
      </w:pPr>
    </w:p>
    <w:p w:rsidRDefault="00110E92" w:rsidP="00110E92" w:rsidR="00110E9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110E92">
        <w:rPr>
          <w:rFonts w:cs="Times New Roman" w:eastAsia="Times New Roman"/>
          <w:szCs w:val="20"/>
        </w:rPr>
        <w:t xml:space="preserve">Jelenko Lehki iz Zagreba, </w:t>
      </w:r>
      <w:r>
        <w:rPr>
          <w:rFonts w:cs="Times New Roman" w:eastAsia="Times New Roman"/>
          <w:szCs w:val="20"/>
        </w:rPr>
        <w:t>Pavla Hatza 10, OIB 96068307857.</w:t>
      </w:r>
    </w:p>
    <w:p w:rsidRDefault="00110E92" w:rsidP="00110E92" w:rsidR="00110E92">
      <w:pPr>
        <w:ind w:firstLine="708"/>
        <w:rPr>
          <w:rFonts w:cs="Times New Roman" w:eastAsia="Times New Roman"/>
          <w:szCs w:val="20"/>
        </w:rPr>
      </w:pPr>
    </w:p>
    <w:p w:rsidRDefault="00110E92" w:rsidP="00110E92" w:rsidR="00110E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DJEČJI VRTIĆ PČELICA MAJA,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A. Vivode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17088454533, MBS 040154159.</w:t>
      </w:r>
    </w:p>
    <w:p w:rsidRDefault="00110E92" w:rsidP="00110E92" w:rsidR="00110E92">
      <w:pPr>
        <w:rPr>
          <w:rFonts w:cs="Times New Roman" w:eastAsia="Times New Roman"/>
          <w:szCs w:val="24"/>
        </w:rPr>
      </w:pPr>
    </w:p>
    <w:p w:rsidRDefault="00110E92" w:rsidP="00110E92" w:rsidR="00110E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DJEČJI VRTIĆ PČELICA MAJA,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A. Vivode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17088454533, MBS 040154159.</w:t>
      </w:r>
    </w:p>
    <w:p w:rsidRDefault="00110E92" w:rsidP="00110E92" w:rsidR="00110E92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10E92" w:rsidP="00110E92" w:rsidR="00110E92">
      <w:pPr>
        <w:ind w:firstLine="708"/>
        <w:rPr>
          <w:rFonts w:cs="Times New Roman" w:eastAsia="Times New Roman"/>
          <w:szCs w:val="24"/>
        </w:rPr>
      </w:pPr>
    </w:p>
    <w:p w:rsidRDefault="00110E92" w:rsidP="00110E92" w:rsidR="00110E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DJEČJI VRTIĆ PČELICA MAJA,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St-705/2015-3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10E92" w:rsidP="00110E92" w:rsidR="00110E9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10E92" w:rsidP="00110E92" w:rsidR="00110E92" w:rsidRPr="005D578C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10E92" w:rsidP="00110E92" w:rsidR="00110E92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10E92" w:rsidP="00110E92" w:rsidR="00110E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D82C0E">
        <w:rPr>
          <w:rFonts w:cs="Times New Roman" w:eastAsia="Times New Roman"/>
          <w:szCs w:val="24"/>
        </w:rPr>
        <w:t>, v. r.</w:t>
      </w:r>
    </w:p>
    <w:p w:rsidRDefault="00110E92" w:rsidP="00110E92" w:rsidR="00110E92">
      <w:pPr>
        <w:jc w:val="left"/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jc w:val="left"/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10E92" w:rsidP="00110E92" w:rsidR="00110E9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10E92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10E92" w:rsidP="00110E92" w:rsidR="00110E92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rPr>
          <w:rFonts w:cs="Times New Roman" w:eastAsia="Times New Roman"/>
          <w:szCs w:val="24"/>
        </w:rPr>
      </w:pPr>
    </w:p>
    <w:p w:rsidRDefault="00110E92" w:rsidP="00110E92" w:rsidR="00110E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10E92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10E92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DJEČJI VRTIĆ PČELICA MAJA,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A. Vivode 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D82C0E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110E92">
        <w:rPr>
          <w:rFonts w:cs="Times New Roman" w:eastAsia="Times New Roman"/>
          <w:szCs w:val="24"/>
        </w:rPr>
        <w:t xml:space="preserve"> za zastupanje dužnika – Ilona Đorđioski, Umag, Zanatska Ulica bb,</w:t>
      </w:r>
    </w:p>
    <w:p w:rsidRDefault="00110E92" w:rsidP="00110E92" w:rsidR="00110E9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110E92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10E92" w:rsidP="00110E92" w:rsidR="00110E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Jelenko Lehki, Zagreb, Pavla Hatza 10,</w:t>
      </w:r>
    </w:p>
    <w:p w:rsidRDefault="00110E92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D82C0E">
        <w:rPr>
          <w:rFonts w:cs="Times New Roman" w:eastAsia="Times New Roman"/>
          <w:szCs w:val="24"/>
        </w:rPr>
        <w:t xml:space="preserve">8 dana, </w:t>
      </w:r>
    </w:p>
    <w:p w:rsidRDefault="00110E92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10E92" w:rsidP="00110E92" w:rsidR="00110E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10E92" w:rsidP="00110E92" w:rsidR="00110E92"/>
    <w:p w:rsidRDefault="00110E92" w:rsidP="00110E92" w:rsidR="00110E92"/>
    <w:p w:rsidRDefault="00110E92" w:rsidP="00110E92" w:rsidR="00110E92"/>
    <w:p w:rsidRDefault="00110E92" w:rsidP="00110E92" w:rsidR="00110E92"/>
    <w:p w:rsidRDefault="00110E92" w:rsidP="00110E92" w:rsidR="00110E92"/>
    <w:p w:rsidRDefault="00110E92" w:rsidP="00110E92" w:rsidR="00110E92"/>
    <w:p w:rsidRDefault="00110E92" w:rsidP="00110E92" w:rsidR="00110E92"/>
    <w:p w:rsidRDefault="00110E92" w:rsidP="00110E92" w:rsidR="00110E92"/>
    <w:p w:rsidRDefault="00110E92" w:rsidP="00110E92" w:rsidR="00110E92"/>
    <w:p w:rsidRDefault="00110E92" w:rsidP="00110E92" w:rsidR="00110E92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E92" w:rsidP="00110E92" w:rsidR="00110E92">
      <w:r>
        <w:separator/>
      </w:r>
    </w:p>
  </w:endnote>
  <w:endnote w:id="0" w:type="continuationSeparator">
    <w:p w:rsidRDefault="00110E92" w:rsidP="00110E92" w:rsidR="00110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E92" w:rsidP="00110E92" w:rsidR="00110E92">
      <w:r>
        <w:separator/>
      </w:r>
    </w:p>
  </w:footnote>
  <w:footnote w:id="0" w:type="continuationSeparator">
    <w:p w:rsidRDefault="00110E92" w:rsidP="00110E92" w:rsidR="00110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E92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13C0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St-705/2015-5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E92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St-705/2015-5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303"/>
    <w:rsid w:val="00110E92"/>
    <w:rsid w:val="004F5027"/>
    <w:rsid w:val="00996303"/>
    <w:rsid w:val="00D13C0F"/>
    <w:rsid w:val="00D82C0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E9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E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10E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E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E9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0E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0E9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C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3C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3C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3C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E9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E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10E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E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E9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0E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0E9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C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3C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3C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3C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PČELICA MAJA, UMAG</izvorni_sadrzaj>
    <derivirana_varijabla naziv="DomainObject.Predmet.ProtustrankaFormated_1">  DJEČJI VRTIĆ PČELICA MAJA, UMAG</derivirana_varijabla>
  </DomainObject.Predmet.ProtustrankaFormated>
  <DomainObject.Predmet.ProtustrankaFormatedOIB>
    <izvorni_sadrzaj>  DJEČJI VRTIĆ PČELICA MAJA, UMAG, OIB 17088454533</izvorni_sadrzaj>
    <derivirana_varijabla naziv="DomainObject.Predmet.ProtustrankaFormatedOIB_1">  DJEČJI VRTIĆ PČELICA MAJA, UMAG, OIB 17088454533</derivirana_varijabla>
  </DomainObject.Predmet.ProtustrankaFormatedOIB>
  <DomainObject.Predmet.ProtustrankaFormatedWithAdress>
    <izvorni_sadrzaj> DJEČJI VRTIĆ PČELICA MAJA, UMAG, Ulica A.Vivode 6, 52470 Umag</izvorni_sadrzaj>
    <derivirana_varijabla naziv="DomainObject.Predmet.ProtustrankaFormatedWithAdress_1"> DJEČJI VRTIĆ PČELICA MAJA, UMAG, Ulica A.Vivode 6, 52470 Umag</derivirana_varijabla>
  </DomainObject.Predmet.ProtustrankaFormatedWithAdress>
  <DomainObject.Predmet.ProtustrankaFormatedWithAdressOIB>
    <izvorni_sadrzaj> DJEČJI VRTIĆ PČELICA MAJA, UMAG, OIB 17088454533, Ulica A.Vivode 6, 52470 Umag</izvorni_sadrzaj>
    <derivirana_varijabla naziv="DomainObject.Predmet.ProtustrankaFormatedWithAdressOIB_1"> DJEČJI VRTIĆ PČELICA MAJA, UMAG, OIB 17088454533, Ulica A.Vivode 6, 52470 Umag</derivirana_varijabla>
  </DomainObject.Predmet.ProtustrankaFormatedWithAdressOIB>
  <DomainObject.Predmet.ProtustrankaWithAdress>
    <izvorni_sadrzaj>DJEČJI VRTIĆ PČELICA MAJA, UMAG Ulica A.Vivode 6, 52470 Umag</izvorni_sadrzaj>
    <derivirana_varijabla naziv="DomainObject.Predmet.ProtustrankaWithAdress_1">DJEČJI VRTIĆ PČELICA MAJA, UMAG Ulica A.Vivode 6, 52470 Umag</derivirana_varijabla>
  </DomainObject.Predmet.ProtustrankaWithAdress>
  <DomainObject.Predmet.ProtustrankaWithAdressOIB>
    <izvorni_sadrzaj>DJEČJI VRTIĆ PČELICA MAJA, UMAG, OIB 17088454533, Ulica A.Vivode 6, 52470 Umag</izvorni_sadrzaj>
    <derivirana_varijabla naziv="DomainObject.Predmet.ProtustrankaWithAdressOIB_1">DJEČJI VRTIĆ PČELICA MAJA, UMAG, OIB 17088454533, Ulica A.Vivode 6, 52470 Umag</derivirana_varijabla>
  </DomainObject.Predmet.ProtustrankaWithAdressOIB>
  <DomainObject.Predmet.ProtustrankaNazivFormated>
    <izvorni_sadrzaj>DJEČJI VRTIĆ PČELICA MAJA, UMAG</izvorni_sadrzaj>
    <derivirana_varijabla naziv="DomainObject.Predmet.ProtustrankaNazivFormated_1">DJEČJI VRTIĆ PČELICA MAJA, UMAG</derivirana_varijabla>
  </DomainObject.Predmet.ProtustrankaNazivFormated>
  <DomainObject.Predmet.ProtustrankaNazivFormatedOIB>
    <izvorni_sadrzaj>DJEČJI VRTIĆ PČELICA MAJA, UMAG, OIB 17088454533</izvorni_sadrzaj>
    <derivirana_varijabla naziv="DomainObject.Predmet.ProtustrankaNazivFormatedOIB_1">DJEČJI VRTIĆ PČELICA MAJA, UMAG, OIB 17088454533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32344.32</izvorni_sadrzaj>
    <derivirana_varijabla naziv="DomainObject.Predmet.TrenutnaVrijednost_1">32344.32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PČELICA MAJA, UMAG</item>
    </izvorni_sadrzaj>
    <derivirana_varijabla naziv="DomainObject.Predmet.ProtuStrankaListFormated_1">
      <item>DJEČJI VRTIĆ PČELICA MAJA, UMAG</item>
    </derivirana_varijabla>
  </DomainObject.Predmet.ProtuStrankaListFormated>
  <DomainObject.Predmet.ProtuStrankaListFormatedOIB>
    <izvorni_sadrzaj>
      <item>DJEČJI VRTIĆ PČELICA MAJA, UMAG, OIB 17088454533</item>
    </izvorni_sadrzaj>
    <derivirana_varijabla naziv="DomainObject.Predmet.ProtuStrankaListFormatedOIB_1">
      <item>DJEČJI VRTIĆ PČELICA MAJA, UMAG, OIB 17088454533</item>
    </derivirana_varijabla>
  </DomainObject.Predmet.ProtuStrankaListFormatedOIB>
  <DomainObject.Predmet.ProtuStrankaListFormatedWithAdress>
    <izvorni_sadrzaj>
      <item>DJEČJI VRTIĆ PČELICA MAJA, UMAG, Ulica A.Vivode 6, 52470 Umag</item>
    </izvorni_sadrzaj>
    <derivirana_varijabla naziv="DomainObject.Predmet.ProtuStrankaListFormatedWithAdress_1">
      <item>DJEČJI VRTIĆ PČELICA MAJA, UMAG, Ulica A.Vivode 6, 52470 Umag</item>
    </derivirana_varijabla>
  </DomainObject.Predmet.ProtuStrankaListFormatedWithAdress>
  <DomainObject.Predmet.ProtuStrankaListFormatedWithAdressOIB>
    <izvorni_sadrzaj>
      <item>DJEČJI VRTIĆ PČELICA MAJA, UMAG, OIB 17088454533, Ulica A.Vivode 6, 52470 Umag</item>
    </izvorni_sadrzaj>
    <derivirana_varijabla naziv="DomainObject.Predmet.ProtuStrankaListFormatedWithAdressOIB_1">
      <item>DJEČJI VRTIĆ PČELICA MAJA, UMAG, OIB 17088454533, Ulica A.Vivode 6, 52470 Umag</item>
    </derivirana_varijabla>
  </DomainObject.Predmet.ProtuStrankaListFormatedWithAdressOIB>
  <DomainObject.Predmet.ProtuStrankaListNazivFormated>
    <izvorni_sadrzaj>
      <item>DJEČJI VRTIĆ PČELICA MAJA, UMAG</item>
    </izvorni_sadrzaj>
    <derivirana_varijabla naziv="DomainObject.Predmet.ProtuStrankaListNazivFormated_1">
      <item>DJEČJI VRTIĆ PČELICA MAJA, UMAG</item>
    </derivirana_varijabla>
  </DomainObject.Predmet.ProtuStrankaListNazivFormated>
  <DomainObject.Predmet.ProtuStrankaListNazivFormatedOIB>
    <izvorni_sadrzaj>
      <item>DJEČJI VRTIĆ PČELICA MAJA, UMAG, OIB 17088454533</item>
    </izvorni_sadrzaj>
    <derivirana_varijabla naziv="DomainObject.Predmet.ProtuStrankaListNazivFormatedOIB_1">
      <item>DJEČJI VRTIĆ PČELICA MAJA, UMAG, OIB 17088454533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PČELICA MAJA, UMAG</izvorni_sadrzaj>
    <derivirana_varijabla naziv="DomainObject.Predmet.ProtustrankaIDrugi_1">DJEČJI VRTIĆ PČELICA MAJA,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DJEČJI VRTIĆ PČELICA MAJA, UMAG, OIB 17088454533, Ulica A.Vivode 6, 52470 Umag</izvorni_sadrzaj>
    <derivirana_varijabla naziv="DomainObject.Predmet.ProtustrankaIDrugiAdressOIB_1">DJEČJI VRTIĆ PČELICA MAJA, UMAG, OIB 17088454533, Ulica A.Vivode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PČELICA MAJA, UMAG</item>
    </izvorni_sadrzaj>
    <derivirana_varijabla naziv="DomainObject.Predmet.SudioniciListNaziv_1">
      <item>FINANCIJSKA AGENCIJA, RC RIJEKA, PODRUŽNICA PULA, PULA</item>
      <item>DJEČJI VRTIĆ PČELICA MAJA,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DJEČJI VRTIĆ PČELICA MAJA, UMAG, OIB 17088454533, Ulica A.Vivode 6,52470 Umag</item>
    </izvorni_sadrzaj>
    <derivirana_varijabla naziv="DomainObject.Predmet.SudioniciListAdressOIB_1">
      <item>FINANCIJSKA AGENCIJA, RC RIJEKA, PODRUŽNICA PULA, PULA, OIB 85821130368, Ulica grada Vukovara 70,Zagreb</item>
      <item>DJEČJI VRTIĆ PČELICA MAJA, UMAG, OIB 17088454533, Ulica A.Vivode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17088454533</item>
    </izvorni_sadrzaj>
    <derivirana_varijabla naziv="DomainObject.Predmet.SudioniciListNazivOIB_1">
      <item>, OIB 85821130368</item>
      <item>, OIB 17088454533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3099</properties:Characters>
  <properties:Lines>87</properties:Lines>
  <properties:Paragraphs>30</properties:Paragraphs>
  <properties:TotalTime>5</properties:TotalTime>
  <properties:ScaleCrop>false</properties:ScaleCrop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2016-03-18T07:00:00Z</dcterms:created>
  <dc:creator>Mihaela Kaligari</dc:creator>
  <dc:description/>
  <cp:keywords/>
  <cp:lastModifiedBy>Jasmina Matika</cp:lastModifiedBy>
  <cp:lastPrinted>2016-03-21T07:13:00Z</cp:lastPrinted>
  <dcterms:modified xmlns:xsi="http://www.w3.org/2001/XMLSchema-instance" xsi:type="dcterms:W3CDTF">2016-03-21T09:06:00Z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