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49496" w14:paraId="4649496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DF009D">
        <w:rPr>
          <w:b/>
        </w:rPr>
        <w:t>245/2017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DF009D" w:rsidRPr="00DF009D">
        <w:t>FOKUS EXPORT-IMPORT d.o.o. Žeževica, Žeževica bb, OIB: 97856162776</w:t>
      </w:r>
      <w:r w:rsidRPr="008F7C03">
        <w:t xml:space="preserve">, dana </w:t>
      </w:r>
      <w:r w:rsidR="001F10AF">
        <w:t>5. srpnja</w:t>
      </w:r>
      <w:r w:rsidRPr="008F7C03">
        <w:t xml:space="preserve"> 201</w:t>
      </w:r>
      <w:r w:rsidR="00EA099C">
        <w:t>8</w:t>
      </w:r>
      <w:r w:rsidRPr="008F7C03">
        <w:t xml:space="preserve">.g. 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DF009D" w:rsidRPr="00DF009D">
        <w:t>FOKUS EXPORT-IMPORT d.o.o. Žeževica, Žeževica bb, OIB: 97856162776</w:t>
      </w:r>
      <w:r w:rsidRPr="008F7C03">
        <w:t>, da u roku od 15 dana solidarno uplate na sudski depozit ovog suda br. HR1623900011300000664, otvoren kod Hrvatske poštanske banke d.d. Zagreb, pozivom na broj 10-</w:t>
      </w:r>
      <w:r w:rsidR="00B760D9">
        <w:t>24517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B760D9">
        <w:t>245</w:t>
      </w:r>
      <w:r w:rsidRPr="00024555">
        <w:t>/201</w:t>
      </w:r>
      <w:r w:rsidR="00B760D9">
        <w:t>7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EA099C" w:rsidP="00451E27" w:rsidR="00EA099C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DF009D" w:rsidP="00DF009D" w:rsidR="00DF009D">
      <w:pPr>
        <w:ind w:firstLine="708"/>
        <w:jc w:val="both"/>
      </w:pPr>
      <w:r>
        <w:t>Financijska agencija RC Split, je podnijela ovom sudu 03. studenog 2015. godine prijedlog za provedbu skraćenog stečajnog postupka nad dužnikom. U prijedlogu se u bitnome navodi da na dan 01.09.2015. godine dužnik u Očevidniku redoslijeda osnova za plaćanje ima evidentirane neizvršene osnove za plaćanje u neprekinutom razdoblju od 2639 dana u ukupnom iznosu od 8.113.127,70 kuna, da nema zaposlenih, da nema otvoren račune kod Hypo Alpe-Adria-Bank d.d. i da nema zaplijenjenih sredstava na ime predujma za namirenje troškova stečajnog postupka.</w:t>
      </w:r>
    </w:p>
    <w:p w:rsidRDefault="00DF009D" w:rsidP="00DF009D" w:rsidR="00DF009D">
      <w:pPr>
        <w:ind w:firstLine="708"/>
        <w:jc w:val="both"/>
      </w:pPr>
    </w:p>
    <w:p w:rsidRDefault="00DF009D" w:rsidP="00DF009D" w:rsidR="00184BAB">
      <w:pPr>
        <w:ind w:firstLine="708"/>
        <w:jc w:val="both"/>
      </w:pPr>
      <w:r>
        <w:t>Dana 26. siječnja  2017.g. naslovni sud je rješenjem pod podl.br. St-1724/2015 obustavio skraćeni stečajni postupak nad dužnikom, te utvrdio da će se postupak voditi pod novim poslovnim brojem</w:t>
      </w:r>
      <w:r w:rsidR="001F10AF" w:rsidRPr="001F10AF">
        <w:t>.</w:t>
      </w:r>
    </w:p>
    <w:p w:rsidRDefault="00A50CC5" w:rsidP="001F10AF" w:rsidR="00A50CC5" w:rsidRPr="008F7C03">
      <w:pPr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DF009D">
        <w:t>245</w:t>
      </w:r>
      <w:r w:rsidR="00EA099C">
        <w:t>/201</w:t>
      </w:r>
      <w:r w:rsidR="00DF009D">
        <w:t>7</w:t>
      </w:r>
      <w:r w:rsidRPr="008F7C03">
        <w:t xml:space="preserve"> od </w:t>
      </w:r>
      <w:r w:rsidR="00DF009D">
        <w:t>15</w:t>
      </w:r>
      <w:r w:rsidR="001F10AF">
        <w:t>. lipnja</w:t>
      </w:r>
      <w:r w:rsidR="00EA099C">
        <w:t xml:space="preserve"> 2018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D302E7" w:rsidR="00D016E7">
      <w:pPr>
        <w:ind w:firstLine="708"/>
        <w:jc w:val="both"/>
      </w:pPr>
      <w:r>
        <w:t xml:space="preserve">Na ročište dana </w:t>
      </w:r>
      <w:r w:rsidR="001F10AF">
        <w:t>5. srpnja</w:t>
      </w:r>
      <w:r w:rsidR="00EA099C">
        <w:t xml:space="preserve"> 2018</w:t>
      </w:r>
      <w:r w:rsidR="00C86648">
        <w:t xml:space="preserve">.g. </w:t>
      </w:r>
      <w:r w:rsidR="00A50CC5">
        <w:t>ni</w:t>
      </w:r>
      <w:r w:rsidR="00EA099C">
        <w:t xml:space="preserve">je pristupio </w:t>
      </w:r>
      <w:r w:rsidR="00D26515">
        <w:t>zastupni</w:t>
      </w:r>
      <w:r w:rsidR="00EA099C">
        <w:t>k</w:t>
      </w:r>
      <w:r>
        <w:t xml:space="preserve"> po zakonu dužnika</w:t>
      </w:r>
      <w:r w:rsidR="00A50CC5">
        <w:t xml:space="preserve"> </w:t>
      </w:r>
      <w:r w:rsidR="00EA099C">
        <w:t>niti je</w:t>
      </w:r>
      <w:r w:rsidR="00D26515">
        <w:t xml:space="preserve"> postupi</w:t>
      </w:r>
      <w:r w:rsidR="00EA099C">
        <w:t>o</w:t>
      </w:r>
      <w:r w:rsidR="00A50CC5">
        <w:t xml:space="preserve"> po toč. IV. rješenja od </w:t>
      </w:r>
      <w:r w:rsidR="00DF009D">
        <w:t>15</w:t>
      </w:r>
      <w:r w:rsidR="001F10AF">
        <w:t>. lipnja</w:t>
      </w:r>
      <w:r w:rsidR="00EA099C">
        <w:t xml:space="preserve"> 2018</w:t>
      </w:r>
      <w:r w:rsidR="00A50CC5">
        <w:t xml:space="preserve">. god. te je stoga sud  </w:t>
      </w:r>
      <w:r>
        <w:t xml:space="preserve">službenim putem od Općinskog suda, zemljišno-knjižni odjel i </w:t>
      </w:r>
      <w:r w:rsidR="00DF009D">
        <w:t>MUP RH</w:t>
      </w:r>
      <w:r>
        <w:t xml:space="preserve"> zatražio podatke o imovini dužnika.</w:t>
      </w:r>
    </w:p>
    <w:p w:rsidRDefault="00D016E7" w:rsidP="00CF4226" w:rsidR="00D016E7">
      <w:pPr>
        <w:ind w:firstLine="708"/>
        <w:jc w:val="both"/>
      </w:pPr>
    </w:p>
    <w:p w:rsidRDefault="001F10AF" w:rsidP="00CF4226" w:rsidR="00D016E7">
      <w:pPr>
        <w:ind w:firstLine="708"/>
        <w:jc w:val="both"/>
      </w:pPr>
      <w:r>
        <w:t>Iz dostavljenog</w:t>
      </w:r>
      <w:r w:rsidR="00D016E7">
        <w:t xml:space="preserve"> podnesaka </w:t>
      </w:r>
      <w:r w:rsidR="00D016E7" w:rsidRPr="002C0E13">
        <w:t>Općinskog suda</w:t>
      </w:r>
      <w:r w:rsidR="00C86648">
        <w:t xml:space="preserve"> u Splitu</w:t>
      </w:r>
      <w:r w:rsidR="00D016E7">
        <w:t xml:space="preserve"> (l.s. </w:t>
      </w:r>
      <w:r w:rsidR="00DF009D">
        <w:t>24, 25 i 28</w:t>
      </w:r>
      <w:r w:rsidR="00D016E7">
        <w:t xml:space="preserve">) je vidljivo da dužnik nije evidentiran kao vlasnik nekretnine, </w:t>
      </w:r>
      <w:r w:rsidR="00DF009D">
        <w:t>a iz podneska MUP RH (l.s. 27)</w:t>
      </w:r>
      <w:r>
        <w:t xml:space="preserve"> </w:t>
      </w:r>
      <w:r w:rsidR="00DF009D">
        <w:t>j</w:t>
      </w:r>
      <w:r>
        <w:t xml:space="preserve">e </w:t>
      </w:r>
      <w:r w:rsidR="00DF009D">
        <w:t xml:space="preserve"> vidljivo da je dužnik evidentiran kao vlasnik teretnog vozila marke Volkswagen LT 35, god. proizvodnje 1989., ali koje vozilo je odjavljeno 19.06.2012</w:t>
      </w:r>
      <w:r w:rsidR="00A50CC5">
        <w:t xml:space="preserve">. </w:t>
      </w:r>
    </w:p>
    <w:p w:rsidRDefault="00D016E7" w:rsidP="00024555" w:rsidR="00D016E7" w:rsidRPr="008F7C03">
      <w:pPr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1F10AF">
        <w:t>04.07</w:t>
      </w:r>
      <w:r w:rsidR="00EA099C">
        <w:t>.2018</w:t>
      </w:r>
      <w:r w:rsidRPr="008F7C03">
        <w:t xml:space="preserve">.g. (l.s. </w:t>
      </w:r>
      <w:r w:rsidR="00DF009D">
        <w:t>34-36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DF009D">
        <w:t>3675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1F10AF">
        <w:rPr>
          <w:b/>
        </w:rPr>
        <w:t>5. srpnja</w:t>
      </w:r>
      <w:r w:rsidR="00EA099C">
        <w:rPr>
          <w:b/>
        </w:rPr>
        <w:t xml:space="preserve">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C71" w:rsidR="00CC4C71">
      <w:r>
        <w:separator/>
      </w:r>
    </w:p>
  </w:endnote>
  <w:endnote w:id="0" w:type="continuationSeparator">
    <w:p w:rsidRDefault="00CC4C71" w:rsidR="00CC4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C71" w:rsidR="00CC4C71">
      <w:r>
        <w:separator/>
      </w:r>
    </w:p>
  </w:footnote>
  <w:footnote w:id="0" w:type="continuationSeparator">
    <w:p w:rsidRDefault="00CC4C71" w:rsidR="00CC4C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06268A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DF009D">
      <w:rPr>
        <w:rFonts w:hAnsi="Book Antiqua" w:ascii="Book Antiqua"/>
        <w:b/>
        <w:sz w:val="20"/>
        <w:szCs w:val="20"/>
      </w:rPr>
      <w:t>245/2017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268A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0F7C33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4BAB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1F10A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05215"/>
    <w:rsid w:val="00516234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1DE9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67561"/>
    <w:rsid w:val="006704E3"/>
    <w:rsid w:val="006A6063"/>
    <w:rsid w:val="006A6514"/>
    <w:rsid w:val="006A7112"/>
    <w:rsid w:val="006C6DD3"/>
    <w:rsid w:val="006D247A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0CC5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60D9"/>
    <w:rsid w:val="00B7724D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9515B"/>
    <w:rsid w:val="00CA590F"/>
    <w:rsid w:val="00CB0080"/>
    <w:rsid w:val="00CB3633"/>
    <w:rsid w:val="00CB571F"/>
    <w:rsid w:val="00CB63E0"/>
    <w:rsid w:val="00CC39BE"/>
    <w:rsid w:val="00CC4C71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26515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DF009D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099C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626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68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68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68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68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626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68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68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68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68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170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415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22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531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St-245/2017</izvorni_sadrzaj>
    <derivirana_varijabla naziv="DomainObject.Predmet.OznakaBroj_1">St-245/2017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FOKUS EXPORT-IMPORT trgovina, zastupanje i uvoz izvoz d.o.o.</izvorni_sadrzaj>
    <derivirana_varijabla naziv="DomainObject.Predmet.ProtustrankaFormated_1">  FOKUS EXPORT-IMPORT trgovina, zastupanje i uvoz izvoz d.o.o.</derivirana_varijabla>
  </DomainObject.Predmet.ProtustrankaFormated>
  <DomainObject.Predmet.ProtustrankaFormatedOIB>
    <izvorni_sadrzaj>  FOKUS EXPORT-IMPORT trgovina, zastupanje i uvoz izvoz d.o.o., OIB 97856162776</izvorni_sadrzaj>
    <derivirana_varijabla naziv="DomainObject.Predmet.ProtustrankaFormatedOIB_1">  FOKUS EXPORT-IMPORT trgovina, zastupanje i uvoz izvoz d.o.o., OIB 97856162776</derivirana_varijabla>
  </DomainObject.Predmet.ProtustrankaFormatedOIB>
  <DomainObject.Predmet.ProtustrankaFormatedWithAdress>
    <izvorni_sadrzaj> FOKUS EXPORT-IMPORT trgovina, zastupanje i uvoz izvoz d.o.o., Žeževica/bb, 21250 Žeževica</izvorni_sadrzaj>
    <derivirana_varijabla naziv="DomainObject.Predmet.ProtustrankaFormatedWithAdress_1"> FOKUS EXPORT-IMPORT trgovina, zastupanje i uvoz izvoz d.o.o., Žeževica/bb, 21250 Žeževica</derivirana_varijabla>
  </DomainObject.Predmet.ProtustrankaFormatedWithAdress>
  <DomainObject.Predmet.ProtustrankaFormatedWithAdressOIB>
    <izvorni_sadrzaj> FOKUS EXPORT-IMPORT trgovina, zastupanje i uvoz izvoz d.o.o., OIB 97856162776, Žeževica/bb, 21250 Žeževica</izvorni_sadrzaj>
    <derivirana_varijabla naziv="DomainObject.Predmet.ProtustrankaFormatedWithAdressOIB_1"> FOKUS EXPORT-IMPORT trgovina, zastupanje i uvoz izvoz d.o.o., OIB 97856162776, Žeževica/bb, 21250 Žeževica</derivirana_varijabla>
  </DomainObject.Predmet.ProtustrankaFormatedWithAdressOIB>
  <DomainObject.Predmet.ProtustrankaWithAdress>
    <izvorni_sadrzaj>FOKUS EXPORT-IMPORT trgovina, zastupanje i uvoz izvoz d.o.o. Žeževica/bb, 21250 Žeževica</izvorni_sadrzaj>
    <derivirana_varijabla naziv="DomainObject.Predmet.ProtustrankaWithAdress_1">FOKUS EXPORT-IMPORT trgovina, zastupanje i uvoz izvoz d.o.o. Žeževica/bb, 21250 Žeževica</derivirana_varijabla>
  </DomainObject.Predmet.ProtustrankaWithAdress>
  <DomainObject.Predmet.ProtustrankaWithAdressOIB>
    <izvorni_sadrzaj>FOKUS EXPORT-IMPORT trgovina, zastupanje i uvoz izvoz d.o.o., OIB 97856162776, Žeževica/bb, 21250 Žeževica</izvorni_sadrzaj>
    <derivirana_varijabla naziv="DomainObject.Predmet.ProtustrankaWithAdressOIB_1">FOKUS EXPORT-IMPORT trgovina, zastupanje i uvoz izvoz d.o.o., OIB 97856162776, Žeževica/bb, 21250 Žeževica</derivirana_varijabla>
  </DomainObject.Predmet.ProtustrankaWithAdressOIB>
  <DomainObject.Predmet.ProtustrankaNazivFormated>
    <izvorni_sadrzaj>FOKUS EXPORT-IMPORT trgovina, zastupanje i uvoz izvoz d.o.o.</izvorni_sadrzaj>
    <derivirana_varijabla naziv="DomainObject.Predmet.ProtustrankaNazivFormated_1">FOKUS EXPORT-IMPORT trgovina, zastupanje i uvoz izvoz d.o.o.</derivirana_varijabla>
  </DomainObject.Predmet.ProtustrankaNazivFormated>
  <DomainObject.Predmet.ProtustrankaNazivFormatedOIB>
    <izvorni_sadrzaj>FOKUS EXPORT-IMPORT trgovina, zastupanje i uvoz izvoz d.o.o., OIB 97856162776</izvorni_sadrzaj>
    <derivirana_varijabla naziv="DomainObject.Predmet.ProtustrankaNazivFormatedOIB_1">FOKUS EXPORT-IMPORT trgovina, zastupanje i uvoz izvoz d.o.o., OIB 97856162776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Ministarstvo financija RH zastupanog po punomoćniku Županijsko državno odvjetništvo u Splitu</izvorni_sadrzaj>
    <derivirana_varijabla naziv="DomainObject.Predmet.StrankaFormated_1">  FINANCIJSKA AGENCIJA RC SPLIT; Ministarstvo financija RH zastupanog po punomoćniku Županijsko državno odvjetništvo u Splitu</derivirana_varijabla>
  </DomainObject.Predmet.StrankaFormated>
  <DomainObject.Predmet.StrankaFormatedOIB>
    <izvorni_sadrzaj>  FINANCIJSKA AGENCIJA RC SPLIT, OIB 85821130368; Ministarstvo financija RH, OIB 18683136487 zastupanog po punomoćniku Županijsko državno odvjetništvo u Splitu</izvorni_sadrzaj>
    <derivirana_varijabla naziv="DomainObject.Predmet.StrankaFormatedOIB_1">  FINANCIJSKA AGENCIJA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 RC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 RC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 RC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 RC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 RC SPLIT Mažuranićevo šetalište 24b,21000 Split,Ministarstvo financija RH Katančićeva 5,10000 Zagreb</izvorni_sadrzaj>
    <derivirana_varijabla naziv="DomainObject.Predmet.StrankaWithAdress_1">FINANCIJSKA AGENCIJA RC SPLIT Mažuranićevo šetalište 24b,21000 Split,Ministarstvo financija RH Katančićeva 5,10000 Zagreb</derivirana_varijabla>
  </DomainObject.Predmet.StrankaWithAdress>
  <DomainObject.Predmet.StrankaWithAdressOIB>
    <izvorni_sadrzaj>FINANCIJSKA AGENCIJA RC SPLIT, OIB 85821130368, Mažuranićevo šetalište 24b,21000 Split,Ministarstvo financija RH, OIB 18683136487, Katančićeva 5,10000 Zagreb</izvorni_sadrzaj>
    <derivirana_varijabla naziv="DomainObject.Predmet.StrankaWithAdressOIB_1">FINANCIJSKA AGENCIJA RC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 RC SPLIT,Ministarstvo financija RH</izvorni_sadrzaj>
    <derivirana_varijabla naziv="DomainObject.Predmet.StrankaNazivFormated_1">FINANCIJSKA AGENCIJA RC SPLIT,Ministarstvo financija RH</derivirana_varijabla>
  </DomainObject.Predmet.StrankaNazivFormated>
  <DomainObject.Predmet.StrankaNazivFormatedOIB>
    <izvorni_sadrzaj>FINANCIJSKA AGENCIJA RC SPLIT, OIB 85821130368,Ministarstvo financija RH, OIB 18683136487</izvorni_sadrzaj>
    <derivirana_varijabla naziv="DomainObject.Predmet.StrankaNazivFormatedOIB_1">FINANCIJSKA AGENCIJA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  <item>Ministarstvo financija RH zastupanog po punomoćniku Županijsko državno odvjetništvo u Splitu</item>
    </izvorni_sadrzaj>
    <derivirana_varijabla naziv="DomainObject.Predmet.StrankaListFormated_1">
      <item>FINANCIJSKA AGENCIJA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 RC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 RC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 RC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 RC SPLIT</item>
      <item>Ministarstvo financija RH</item>
    </izvorni_sadrzaj>
    <derivirana_varijabla naziv="DomainObject.Predmet.StrankaListNazivFormated_1">
      <item>FINANCIJSKA AGENCIJA RC SPLIT</item>
      <item>Ministarstvo financija RH</item>
    </derivirana_varijabla>
  </DomainObject.Predmet.StrankaListNazivFormated>
  <DomainObject.Predmet.StrankaListNazivFormatedOIB>
    <izvorni_sadrzaj>
      <item>FINANCIJSKA AGENCIJA RC SPLIT, OIB 85821130368</item>
      <item>Ministarstvo financija RH, OIB 18683136487</item>
    </izvorni_sadrzaj>
    <derivirana_varijabla naziv="DomainObject.Predmet.StrankaListNazivFormatedOIB_1">
      <item>FINANCIJSKA AGENCIJA RC SPLIT, OIB 85821130368</item>
      <item>Ministarstvo financija RH, OIB 18683136487</item>
    </derivirana_varijabla>
  </DomainObject.Predmet.StrankaListNazivFormatedOIB>
  <DomainObject.Predmet.ProtuStrankaListFormated>
    <izvorni_sadrzaj>
      <item>FOKUS EXPORT-IMPORT trgovina, zastupanje i uvoz izvoz d.o.o.</item>
    </izvorni_sadrzaj>
    <derivirana_varijabla naziv="DomainObject.Predmet.ProtuStrankaListFormated_1">
      <item>FOKUS EXPORT-IMPORT trgovina, zastupanje i uvoz izvoz d.o.o.</item>
    </derivirana_varijabla>
  </DomainObject.Predmet.ProtuStrankaListFormated>
  <DomainObject.Predmet.ProtuStrankaListFormatedOIB>
    <izvorni_sadrzaj>
      <item>FOKUS EXPORT-IMPORT trgovina, zastupanje i uvoz izvoz d.o.o., OIB 97856162776</item>
    </izvorni_sadrzaj>
    <derivirana_varijabla naziv="DomainObject.Predmet.ProtuStrankaListFormatedOIB_1">
      <item>FOKUS EXPORT-IMPORT trgovina, zastupanje i uvoz izvoz d.o.o., OIB 97856162776</item>
    </derivirana_varijabla>
  </DomainObject.Predmet.ProtuStrankaListFormatedOIB>
  <DomainObject.Predmet.ProtuStrankaListFormatedWithAdress>
    <izvorni_sadrzaj>
      <item>FOKUS EXPORT-IMPORT trgovina, zastupanje i uvoz izvoz d.o.o., Žeževica/bb, 21250 Žeževica</item>
    </izvorni_sadrzaj>
    <derivirana_varijabla naziv="DomainObject.Predmet.ProtuStrankaListFormatedWithAdress_1">
      <item>FOKUS EXPORT-IMPORT trgovina, zastupanje i uvoz izvoz d.o.o., Žeževica/bb, 21250 Žeževica</item>
    </derivirana_varijabla>
  </DomainObject.Predmet.ProtuStrankaListFormatedWithAdress>
  <DomainObject.Predmet.ProtuStrankaListFormatedWithAdressOIB>
    <izvorni_sadrzaj>
      <item>FOKUS EXPORT-IMPORT trgovina, zastupanje i uvoz izvoz d.o.o., OIB 97856162776, Žeževica/bb, 21250 Žeževica</item>
    </izvorni_sadrzaj>
    <derivirana_varijabla naziv="DomainObject.Predmet.ProtuStrankaListFormatedWithAdressOIB_1">
      <item>FOKUS EXPORT-IMPORT trgovina, zastupanje i uvoz izvoz d.o.o., OIB 97856162776, Žeževica/bb, 21250 Žeževica</item>
    </derivirana_varijabla>
  </DomainObject.Predmet.ProtuStrankaListFormatedWithAdressOIB>
  <DomainObject.Predmet.ProtuStrankaListNazivFormated>
    <izvorni_sadrzaj>
      <item>FOKUS EXPORT-IMPORT trgovina, zastupanje i uvoz izvoz d.o.o.</item>
    </izvorni_sadrzaj>
    <derivirana_varijabla naziv="DomainObject.Predmet.ProtuStrankaListNazivFormated_1">
      <item>FOKUS EXPORT-IMPORT trgovina, zastupanje i uvoz izvoz d.o.o.</item>
    </derivirana_varijabla>
  </DomainObject.Predmet.ProtuStrankaListNazivFormated>
  <DomainObject.Predmet.ProtuStrankaListNazivFormatedOIB>
    <izvorni_sadrzaj>
      <item>FOKUS EXPORT-IMPORT trgovina, zastupanje i uvoz izvoz d.o.o., OIB 97856162776</item>
    </izvorni_sadrzaj>
    <derivirana_varijabla naziv="DomainObject.Predmet.ProtuStrankaListNazivFormatedOIB_1">
      <item>FOKUS EXPORT-IMPORT trgovina, zastupanje i uvoz izvoz d.o.o., OIB 97856162776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FOKUS EXPORT-IMPORT trgovina, zastupanje i uvoz izvoz d.o.o.</izvorni_sadrzaj>
    <derivirana_varijabla naziv="DomainObject.Predmet.ProtustrankaIDrugi_1">FOKUS EXPORT-IMPORT trgovina, zastupanje i uvoz izvoz d.o.o.</derivirana_varijabla>
  </DomainObject.Predmet.ProtustrankaIDrugi>
  <DomainObject.Predmet.StrankaIDrugiAdressOIB>
    <izvorni_sadrzaj>FINANCIJSKA AGENCIJA RC SPLIT, OIB 85821130368, Mažuranićevo šetalište 24b, 21000 Split i dr.</izvorni_sadrzaj>
    <derivirana_varijabla naziv="DomainObject.Predmet.StrankaIDrugiAdressOIB_1">FINANCIJSKA AGENCIJA RC SPLIT, OIB 85821130368, Mažuranićevo šetalište 24b, 21000 Split i dr.</derivirana_varijabla>
  </DomainObject.Predmet.StrankaIDrugiAdressOIB>
  <DomainObject.Predmet.ProtustrankaIDrugiAdressOIB>
    <izvorni_sadrzaj>FOKUS EXPORT-IMPORT trgovina, zastupanje i uvoz izvoz d.o.o., OIB 97856162776, Žeževica/bb, 21250 Žeževica</izvorni_sadrzaj>
    <derivirana_varijabla naziv="DomainObject.Predmet.ProtustrankaIDrugiAdressOIB_1">FOKUS EXPORT-IMPORT trgovina, zastupanje i uvoz izvoz d.o.o., OIB 97856162776, Žeževica/bb, 21250 Žeževica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FOKUS EXPORT-IMPORT trgovina, zastupanje i uvoz izvoz d.o.o.</item>
      <item>FINANCIJSKA AGENCIJA RC SPLIT</item>
      <item>Ministarstvo financija RH</item>
      <item>Županijsko državno odvjetništvo u Splitu</item>
    </izvorni_sadrzaj>
    <derivirana_varijabla naziv="DomainObject.Predmet.SudioniciListNaziv_1">
      <item>FOKUS EXPORT-IMPORT trgovina, zastupanje i uvoz izvoz d.o.o.</item>
      <item>FINANCIJSKA AGENCIJA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FOKUS EXPORT-IMPORT trgovina, zastupanje i uvoz izvoz d.o.o., OIB 97856162776, Žeževica/bb,21250 Žeževica</item>
      <item>FINANCIJSKA AGENCIJA RC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FOKUS EXPORT-IMPORT trgovina, zastupanje i uvoz izvoz d.o.o., OIB 97856162776, Žeževica/bb,21250 Žeževica</item>
      <item>FINANCIJSKA AGENCIJA RC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97856162776</item>
      <item>, OIB 85821130368</item>
      <item>, OIB 18683136487</item>
      <item>, OIB null</item>
    </izvorni_sadrzaj>
    <derivirana_varijabla naziv="DomainObject.Predmet.SudioniciListNazivOIB_1">
      <item>, OIB 97856162776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951</properties:Words>
  <properties:Characters>5349</properties:Characters>
  <properties:Lines>136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2018-07-05T06:38:00Z</dcterms:created>
  <dc:creator>Katarina Franković</dc:creator>
  <cp:lastModifiedBy>Paško Bačić</cp:lastModifiedBy>
  <cp:lastPrinted>2018-07-05T06:57:00Z</cp:lastPrinted>
  <dcterms:modified xmlns:xsi="http://www.w3.org/2001/XMLSchema-instance" xsi:type="dcterms:W3CDTF">2018-07-05T07:00:00Z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(8,30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