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ac13" w14:paraId="d60ac13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FA6194" w:rsidRPr="00FA6194">
        <w:t>VIJEĆE ROMSKE NACIONALNE MANJINE GRADA VODNJANA, VODNJAN</w:t>
      </w:r>
      <w:r w:rsidR="006E3EF6">
        <w:t xml:space="preserve">, Trgovačka 2, OIB: </w:t>
      </w:r>
      <w:r w:rsidR="006E3EF6" w:rsidRPr="006E3EF6">
        <w:t>78025551846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6E3EF6" w:rsidRPr="00FA6194">
        <w:t>VIJEĆE ROMSKE NACIONALNE MANJINE GRADA VODNJANA, VODNJAN</w:t>
      </w:r>
      <w:r w:rsidR="006E3EF6">
        <w:t xml:space="preserve">, Trgovačka 2, OIB: </w:t>
      </w:r>
      <w:r w:rsidR="006E3EF6" w:rsidRPr="006E3EF6">
        <w:t>78025551846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B0683D">
        <w:rPr>
          <w:b/>
          <w:lang w:val="pl-PL"/>
        </w:rPr>
        <w:t>14</w:t>
      </w:r>
      <w:r w:rsidR="00B17BB5" w:rsidRPr="0077472A">
        <w:rPr>
          <w:b/>
          <w:lang w:val="pl-PL"/>
        </w:rPr>
        <w:t xml:space="preserve">. </w:t>
      </w:r>
      <w:r w:rsidR="00832603">
        <w:rPr>
          <w:b/>
          <w:lang w:val="pl-PL"/>
        </w:rPr>
        <w:t>SRPANJ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6663D6">
        <w:rPr>
          <w:b/>
          <w:lang w:val="pl-PL"/>
        </w:rPr>
        <w:t>09</w:t>
      </w:r>
      <w:r w:rsidR="00502BCB">
        <w:rPr>
          <w:b/>
          <w:lang w:val="pl-PL"/>
        </w:rPr>
        <w:t>:</w:t>
      </w:r>
      <w:r w:rsidR="00AB26C5">
        <w:rPr>
          <w:b/>
          <w:lang w:val="pl-PL"/>
        </w:rPr>
        <w:t>15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6E3EF6" w:rsidRPr="00FA6194">
        <w:t>VIJEĆE ROMSKE NACIONALNE MANJINE GRADA VODNJANA, VODNJAN</w:t>
      </w:r>
      <w:r w:rsidR="006E3EF6">
        <w:t xml:space="preserve">, Trgovačka 2, OIB: </w:t>
      </w:r>
      <w:r w:rsidR="006E3EF6" w:rsidRPr="006E3EF6">
        <w:t>78025551846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AB26C5">
        <w:rPr>
          <w:lang w:val="sv-SE"/>
        </w:rPr>
        <w:t>Ibrahim Punušković, Vodnjan, Trgovačka 2.</w:t>
      </w:r>
      <w:r w:rsidR="00EB6B87">
        <w:rPr>
          <w:lang w:val="sv-SE"/>
        </w:rPr>
        <w:t xml:space="preserve"> 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AB26C5">
        <w:rPr>
          <w:lang w:val="sv-SE"/>
        </w:rPr>
        <w:t>Ibrahim Punušković, Vodnjan, Trgovačka 2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AB26C5">
        <w:rPr>
          <w:lang w:val="sv-SE"/>
        </w:rPr>
        <w:t>Ibrahimu Punuškoviću, Vodnjan, Trgovačka 2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lastRenderedPageBreak/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6E3EF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683D">
        <w:t>20</w:t>
      </w:r>
      <w:r w:rsidR="003E00AF" w:rsidRPr="0077472A">
        <w:t xml:space="preserve">. </w:t>
      </w:r>
      <w:r w:rsidR="006663D6">
        <w:t>lipnja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094839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6E3EF6" w:rsidRPr="00FA6194">
        <w:t>VIJEĆE ROMSKE NACIONALNE MANJINE GRADA VODNJANA, VODNJAN</w:t>
      </w:r>
      <w:r w:rsidR="006E3EF6">
        <w:t xml:space="preserve">, Trgovačka 2, OIB: </w:t>
      </w:r>
      <w:r w:rsidR="006E3EF6" w:rsidRPr="006E3EF6">
        <w:t>78025551846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AE1B85">
        <w:rPr>
          <w:lang w:val="sv-SE"/>
        </w:rPr>
        <w:t>Ibrahim Punušković, Vodnjan, Trgovačka 2,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C25CF1">
        <w:rPr>
          <w:lang w:val="sv-SE"/>
        </w:rPr>
        <w:t xml:space="preserve">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C09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DF3B18">
          <w:t>Posl. broj: 4 St-8</w:t>
        </w:r>
        <w:r w:rsidR="00FA6194">
          <w:t>49</w:t>
        </w:r>
        <w:r w:rsidR="00DF3B18">
          <w:t>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FA6194">
      <w:t>849</w:t>
    </w:r>
    <w:r w:rsidR="00DF3B1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4839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446D3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85407"/>
    <w:rsid w:val="004977C6"/>
    <w:rsid w:val="004B0907"/>
    <w:rsid w:val="004B6919"/>
    <w:rsid w:val="004E3CF5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5D16"/>
    <w:rsid w:val="005672DD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12593"/>
    <w:rsid w:val="00620365"/>
    <w:rsid w:val="006270B6"/>
    <w:rsid w:val="0063080B"/>
    <w:rsid w:val="00630C62"/>
    <w:rsid w:val="006343C1"/>
    <w:rsid w:val="006663D6"/>
    <w:rsid w:val="006706ED"/>
    <w:rsid w:val="00672A0C"/>
    <w:rsid w:val="006841D7"/>
    <w:rsid w:val="00693F0F"/>
    <w:rsid w:val="00694363"/>
    <w:rsid w:val="006A66C3"/>
    <w:rsid w:val="006A71CF"/>
    <w:rsid w:val="006B3C3E"/>
    <w:rsid w:val="006C0F66"/>
    <w:rsid w:val="006E3EF6"/>
    <w:rsid w:val="006F3AA2"/>
    <w:rsid w:val="00704476"/>
    <w:rsid w:val="00733E50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44FE0"/>
    <w:rsid w:val="008551A7"/>
    <w:rsid w:val="00861560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9F2C09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26C5"/>
    <w:rsid w:val="00AB3868"/>
    <w:rsid w:val="00AD57E9"/>
    <w:rsid w:val="00AE1B85"/>
    <w:rsid w:val="00AF4620"/>
    <w:rsid w:val="00B000DF"/>
    <w:rsid w:val="00B03B42"/>
    <w:rsid w:val="00B0683D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D64A0"/>
    <w:rsid w:val="00CE335E"/>
    <w:rsid w:val="00CF5B50"/>
    <w:rsid w:val="00D023FB"/>
    <w:rsid w:val="00D14604"/>
    <w:rsid w:val="00D31BE2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3B18"/>
    <w:rsid w:val="00DF442A"/>
    <w:rsid w:val="00DF679D"/>
    <w:rsid w:val="00E249D6"/>
    <w:rsid w:val="00E369F6"/>
    <w:rsid w:val="00E372E4"/>
    <w:rsid w:val="00E40DC9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5A9C"/>
    <w:rsid w:val="00FA4F6C"/>
    <w:rsid w:val="00FA6194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2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C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C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C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C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2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C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C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C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C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VIJEĆE ROMSKE NACIONALNE MANJINE GRADA VODNJANA, VODNJAN zastupanog po punomoćniku IBRAHIM PUNUŠKOVIĆ</izvorni_sadrzaj>
    <derivirana_varijabla naziv="DomainObject.Predmet.ProtustrankaFormated_1">  VIJEĆE ROMSKE NACIONALNE MANJINE GRADA VODNJANA, VODNJAN zastupanog po punomoćniku IBRAHIM PUNUŠKOVIĆ</derivirana_varijabla>
  </DomainObject.Predmet.ProtustrankaFormated>
  <DomainObject.Predmet.ProtustrankaFormatedOIB>
    <izvorni_sadrzaj>  VIJEĆE ROMSKE NACIONALNE MANJINE GRADA VODNJANA, VODNJAN, OIB 78025551846 zastupanog po punomoćniku IBRAHIM PUNUŠKOVIĆ</izvorni_sadrzaj>
    <derivirana_varijabla naziv="DomainObject.Predmet.ProtustrankaFormatedOIB_1">  VIJEĆE ROMSKE NACIONALNE MANJINE GRADA VODNJANA, VODNJAN, OIB 78025551846 zastupanog po punomoćniku IBRAHIM PUNUŠKOVIĆ</derivirana_varijabla>
  </DomainObject.Predmet.ProtustrankaFormatedOIB>
  <DomainObject.Predmet.ProtustrankaFormatedWithAdress>
    <izvorni_sadrzaj> VIJEĆE ROMSKE NACIONALNE MANJINE GRADA VODNJANA, VODNJAN, Pian 14, 52100 Vodnjan zastupanog po punomoćniku IBRAHIM PUNUŠKOVIĆ</izvorni_sadrzaj>
    <derivirana_varijabla naziv="DomainObject.Predmet.ProtustrankaFormatedWithAdress_1"> VIJEĆE ROMSKE NACIONALNE MANJINE GRADA VODNJANA, VODNJAN, Pian 14, 52100 Vodnjan zastupanog po punomoćniku IBRAHIM PUNUŠKOVIĆ</derivirana_varijabla>
  </DomainObject.Predmet.ProtustrankaFormatedWithAdress>
  <DomainObject.Predmet.ProtustrankaFormatedWithAdressOIB>
    <izvorni_sadrzaj> VIJEĆE ROMSKE NACIONALNE MANJINE GRADA VODNJANA, VODNJAN, OIB 78025551846, Pian 14, 52100 Vodnjan zastupanog po punomoćniku IBRAHIM PUNUŠKOVIĆ</izvorni_sadrzaj>
    <derivirana_varijabla naziv="DomainObject.Predmet.ProtustrankaFormatedWithAdressOIB_1"> VIJEĆE ROMSKE NACIONALNE MANJINE GRADA VODNJANA, VODNJAN, OIB 78025551846, Pian 14, 52100 Vodnjan zastupanog po punomoćniku IBRAHIM PUNUŠKOVIĆ</derivirana_varijabla>
  </DomainObject.Predmet.ProtustrankaFormatedWithAdressOIB>
  <DomainObject.Predmet.ProtustrankaWithAdress>
    <izvorni_sadrzaj>VIJEĆE ROMSKE NACIONALNE MANJINE GRADA VODNJANA, VODNJAN Pian 14, 52100 Vodnjan</izvorni_sadrzaj>
    <derivirana_varijabla naziv="DomainObject.Predmet.ProtustrankaWithAdress_1">VIJEĆE ROMSKE NACIONALNE MANJINE GRADA VODNJANA, VODNJAN Pian 14, 52100 Vodnjan</derivirana_varijabla>
  </DomainObject.Predmet.ProtustrankaWithAdress>
  <DomainObject.Predmet.ProtustrankaWithAdressOIB>
    <izvorni_sadrzaj>VIJEĆE ROMSKE NACIONALNE MANJINE GRADA VODNJANA, VODNJAN, OIB 78025551846, Pian 14, 52100 Vodnjan</izvorni_sadrzaj>
    <derivirana_varijabla naziv="DomainObject.Predmet.ProtustrankaWithAdressOIB_1">VIJEĆE ROMSKE NACIONALNE MANJINE GRADA VODNJANA, VODNJAN, OIB 78025551846, Pian 14, 52100 Vodnjan</derivirana_varijabla>
  </DomainObject.Predmet.ProtustrankaWithAdressOIB>
  <DomainObject.Predmet.ProtustrankaNazivFormated>
    <izvorni_sadrzaj>VIJEĆE ROMSKE NACIONALNE MANJINE GRADA VODNJANA, VODNJAN</izvorni_sadrzaj>
    <derivirana_varijabla naziv="DomainObject.Predmet.ProtustrankaNazivFormated_1">VIJEĆE ROMSKE NACIONALNE MANJINE GRADA VODNJANA, VODNJAN</derivirana_varijabla>
  </DomainObject.Predmet.ProtustrankaNazivFormated>
  <DomainObject.Predmet.ProtustrankaNazivFormatedOIB>
    <izvorni_sadrzaj>VIJEĆE ROMSKE NACIONALNE MANJINE GRADA VODNJANA, VODNJAN, OIB 78025551846</izvorni_sadrzaj>
    <derivirana_varijabla naziv="DomainObject.Predmet.ProtustrankaNazivFormatedOIB_1">VIJEĆE ROMSKE NACIONALNE MANJINE GRADA VODNJANA, VODNJAN, OIB 78025551846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17243.85</izvorni_sadrzaj>
    <derivirana_varijabla naziv="DomainObject.Predmet.TrenutnaVrijednost_1">17243.85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VIJEĆE ROMSKE NACIONALNE MANJINE GRADA VODNJANA, VODNJAN zastupanog po punomoćniku IBRAHIM PUNUŠKOVIĆ</item>
    </izvorni_sadrzaj>
    <derivirana_varijabla naziv="DomainObject.Predmet.ProtuStrankaListFormated_1">
      <item>VIJEĆE ROMSKE NACIONALNE MANJINE GRADA VODNJANA, VODNJAN zastupanog po punomoćniku IBRAHIM PUNUŠKOVIĆ</item>
    </derivirana_varijabla>
  </DomainObject.Predmet.ProtuStrankaListFormated>
  <DomainObject.Predmet.ProtuStrankaListFormatedOIB>
    <izvorni_sadrzaj>
      <item>VIJEĆE ROMSKE NACIONALNE MANJINE GRADA VODNJANA, VODNJAN, OIB 78025551846 zastupanog po punomoćniku IBRAHIM PUNUŠKOVIĆ</item>
    </izvorni_sadrzaj>
    <derivirana_varijabla naziv="DomainObject.Predmet.ProtuStrankaListFormatedOIB_1">
      <item>VIJEĆE ROMSKE NACIONALNE MANJINE GRADA VODNJANA, VODNJAN, OIB 78025551846 zastupanog po punomoćniku IBRAHIM PUNUŠKOVIĆ</item>
    </derivirana_varijabla>
  </DomainObject.Predmet.ProtuStrankaListFormatedOIB>
  <DomainObject.Predmet.ProtuStrankaListFormatedWithAdress>
    <izvorni_sadrzaj>
      <item>VIJEĆE ROMSKE NACIONALNE MANJINE GRADA VODNJANA, VODNJAN, Pian 14, 52100 Vodnjan zastupanog po punomoćniku IBRAHIM PUNUŠKOVIĆ</item>
    </izvorni_sadrzaj>
    <derivirana_varijabla naziv="DomainObject.Predmet.ProtuStrankaListFormatedWithAdress_1">
      <item>VIJEĆE ROMSKE NACIONALNE MANJINE GRADA VODNJANA, VODNJAN, Pian 14, 52100 Vodnjan zastupanog po punomoćniku IBRAHIM PUNUŠKOVIĆ</item>
    </derivirana_varijabla>
  </DomainObject.Predmet.ProtuStrankaListFormatedWithAdress>
  <DomainObject.Predmet.ProtuStrankaListFormatedWithAdressOIB>
    <izvorni_sadrzaj>
      <item>VIJEĆE ROMSKE NACIONALNE MANJINE GRADA VODNJANA, VODNJAN, OIB 78025551846, Pian 14, 52100 Vodnjan zastupanog po punomoćniku IBRAHIM PUNUŠKOVIĆ</item>
    </izvorni_sadrzaj>
    <derivirana_varijabla naziv="DomainObject.Predmet.ProtuStrankaListFormatedWithAdressOIB_1">
      <item>VIJEĆE ROMSKE NACIONALNE MANJINE GRADA VODNJANA, VODNJAN, OIB 78025551846, Pian 14, 52100 Vodnjan zastupanog po punomoćniku IBRAHIM PUNUŠKOVIĆ</item>
    </derivirana_varijabla>
  </DomainObject.Predmet.ProtuStrankaListFormatedWithAdressOIB>
  <DomainObject.Predmet.ProtuStrankaListNazivFormated>
    <izvorni_sadrzaj>
      <item>VIJEĆE ROMSKE NACIONALNE MANJINE GRADA VODNJANA, VODNJAN</item>
    </izvorni_sadrzaj>
    <derivirana_varijabla naziv="DomainObject.Predmet.ProtuStrankaListNazivFormated_1">
      <item>VIJEĆE ROMSKE NACIONALNE MANJINE GRADA VODNJANA, VODNJAN</item>
    </derivirana_varijabla>
  </DomainObject.Predmet.ProtuStrankaListNazivFormated>
  <DomainObject.Predmet.ProtuStrankaListNazivFormatedOIB>
    <izvorni_sadrzaj>
      <item>VIJEĆE ROMSKE NACIONALNE MANJINE GRADA VODNJANA, VODNJAN, OIB 78025551846</item>
    </izvorni_sadrzaj>
    <derivirana_varijabla naziv="DomainObject.Predmet.ProtuStrankaListNazivFormatedOIB_1">
      <item>VIJEĆE ROMSKE NACIONALNE MANJINE GRADA VODNJANA, VODNJAN, OIB 78025551846</item>
    </derivirana_varijabla>
  </DomainObject.Predmet.ProtuStrankaListNazivFormatedOIB>
  <DomainObject.Predmet.OstaliListFormated>
    <izvorni_sadrzaj>
      <item>IBRAHIM PUNUŠKOVIĆ punomoćnik sudionika u postupku VIJEĆE ROMSKE NACIONALNE MANJINE GRADA VODNJANA, VODNJAN</item>
    </izvorni_sadrzaj>
    <derivirana_varijabla naziv="DomainObject.Predmet.OstaliListFormated_1">
      <item>IBRAHIM PUNUŠKOVIĆ punomoćnik sudionika u postupku VIJEĆE ROMSKE NACIONALNE MANJINE GRADA VODNJANA, VODNJAN</item>
    </derivirana_varijabla>
  </DomainObject.Predmet.OstaliListFormated>
  <DomainObject.Predmet.OstaliListFormatedOIB>
    <izvorni_sadrzaj>
      <item>IBRAHIM PUNUŠKOVIĆ punomoćnik sudionika u postupku VIJEĆE ROMSKE NACIONALNE MANJINE GRADA VODNJANA, VODNJAN</item>
    </izvorni_sadrzaj>
    <derivirana_varijabla naziv="DomainObject.Predmet.OstaliListFormatedOIB_1">
      <item>IBRAHIM PUNUŠKOVIĆ punomoćnik sudionika u postupku VIJEĆE ROMSKE NACIONALNE MANJINE GRADA VODNJANA, VODNJAN</item>
    </derivirana_varijabla>
  </DomainObject.Predmet.OstaliListFormatedOIB>
  <DomainObject.Predmet.OstaliListFormatedWithAdress>
    <izvorni_sadrzaj>
      <item>IBRAHIM PUNUŠKOVIĆ, Trgovačka 2, 52100 Vodnjan punomoćnik sudionika u postupku VIJEĆE ROMSKE NACIONALNE MANJINE GRADA VODNJANA, VODNJAN</item>
    </izvorni_sadrzaj>
    <derivirana_varijabla naziv="DomainObject.Predmet.OstaliListFormatedWithAdress_1">
      <item>IBRAHIM PUNUŠKOVIĆ, Trgovačka 2, 52100 Vodnjan punomoćnik sudionika u postupku VIJEĆE ROMSKE NACIONALNE MANJINE GRADA VODNJANA, VODNJAN</item>
    </derivirana_varijabla>
  </DomainObject.Predmet.OstaliListFormatedWithAdress>
  <DomainObject.Predmet.OstaliListFormatedWithAdressOIB>
    <izvorni_sadrzaj>
      <item>IBRAHIM PUNUŠKOVIĆ, Trgovačka 2, 52100 Vodnjan punomoćnik sudionika u postupku VIJEĆE ROMSKE NACIONALNE MANJINE GRADA VODNJANA, VODNJAN</item>
    </izvorni_sadrzaj>
    <derivirana_varijabla naziv="DomainObject.Predmet.OstaliListFormatedWithAdressOIB_1">
      <item>IBRAHIM PUNUŠKOVIĆ, Trgovačka 2, 52100 Vodnjan punomoćnik sudionika u postupku VIJEĆE ROMSKE NACIONALNE MANJINE GRADA VODNJANA, VODNJAN</item>
    </derivirana_varijabla>
  </DomainObject.Predmet.OstaliListFormatedWithAdressOIB>
  <DomainObject.Predmet.OstaliListNazivFormated>
    <izvorni_sadrzaj>
      <item>IBRAHIM PUNUŠKOVIĆ</item>
    </izvorni_sadrzaj>
    <derivirana_varijabla naziv="DomainObject.Predmet.OstaliListNazivFormated_1">
      <item>IBRAHIM PUNUŠKOVIĆ</item>
    </derivirana_varijabla>
  </DomainObject.Predmet.OstaliListNazivFormated>
  <DomainObject.Predmet.OstaliListNazivFormatedOIB>
    <izvorni_sadrzaj>
      <item>IBRAHIM PUNUŠKOVIĆ</item>
    </izvorni_sadrzaj>
    <derivirana_varijabla naziv="DomainObject.Predmet.OstaliListNazivFormatedOIB_1">
      <item>IBRAHIM PUNUŠKOVIĆ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VIJEĆE ROMSKE NACIONALNE MANJINE GRADA VODNJANA, VODNJAN</izvorni_sadrzaj>
    <derivirana_varijabla naziv="DomainObject.Predmet.ProtustrankaIDrugi_1">VIJEĆE ROMSKE NACIONALNE MANJINE GRADA VODNJANA, VODNJAN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VIJEĆE ROMSKE NACIONALNE MANJINE GRADA VODNJANA, VODNJAN, OIB 78025551846, Pian 14, 52100 Vodnjan</izvorni_sadrzaj>
    <derivirana_varijabla naziv="DomainObject.Predmet.ProtustrankaIDrugiAdressOIB_1">VIJEĆE ROMSKE NACIONALNE MANJINE GRADA VODNJANA, VODNJAN, OIB 78025551846, Pian 14,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VIJEĆE ROMSKE NACIONALNE MANJINE GRADA VODNJANA, VODNJAN</item>
      <item>IBRAHIM PUNUŠKOVIĆ</item>
    </izvorni_sadrzaj>
    <derivirana_varijabla naziv="DomainObject.Predmet.SudioniciListNaziv_1">
      <item>FINA, RC RIJEKA, PODRUŽNICA PULA, PULA</item>
      <item>VIJEĆE ROMSKE NACIONALNE MANJINE GRADA VODNJANA, VODNJAN</item>
      <item>IBRAHIM PUNUŠKOVIĆ</item>
    </derivirana_varijabla>
  </DomainObject.Predmet.SudioniciListNaziv>
  <DomainObject.Predmet.SudioniciListAdressOIB>
    <izvorni_sadrzaj>
      <item>FINA, RC RIJEKA, PODRUŽNICA PULA, PULA, OIB 85821130368, Giardini 5,52100 Pula</item>
      <item>VIJEĆE ROMSKE NACIONALNE MANJINE GRADA VODNJANA, VODNJAN, OIB 78025551846, Pian 14,52100 Vodnjan</item>
      <item>IBRAHIM PUNUŠKOVIĆ, Trgovačka 2,52100 Vodnjan</item>
    </izvorni_sadrzaj>
    <derivirana_varijabla naziv="DomainObject.Predmet.SudioniciListAdressOIB_1">
      <item>FINA, RC RIJEKA, PODRUŽNICA PULA, PULA, OIB 85821130368, Giardini 5,52100 Pula</item>
      <item>VIJEĆE ROMSKE NACIONALNE MANJINE GRADA VODNJANA, VODNJAN, OIB 78025551846, Pian 14,52100 Vodnjan</item>
      <item>IBRAHIM PUNUŠKOVIĆ, Trgovačka 2,52100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78025551846</item>
      <item>, OIB null</item>
    </izvorni_sadrzaj>
    <derivirana_varijabla naziv="DomainObject.Predmet.SudioniciListNazivOIB_1">
      <item>, OIB 85821130368</item>
      <item>, OIB 78025551846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D9C232-F33D-42E1-B78A-497DAA256B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3388</properties:Characters>
  <properties:Lines>89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2016-06-20T10:52:00Z</dcterms:created>
  <dc:creator>Jasmina Matika</dc:creator>
  <cp:lastModifiedBy>Sanja Prodan</cp:lastModifiedBy>
  <cp:lastPrinted>2016-06-20T10:55:00Z</cp:lastPrinted>
  <dcterms:modified xmlns:xsi="http://www.w3.org/2001/XMLSchema-instance" xsi:type="dcterms:W3CDTF">2016-06-20T10:56:00Z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