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4db5" w14:paraId="14e4db5" w:rsidRDefault="00923435" w:rsidP="00923435" w:rsidR="00923435" w:rsidRPr="00923435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23435">
        <w:rPr>
          <w:rFonts w:cs="Times New Roman" w:eastAsia="Times New Roman"/>
          <w:lang w:eastAsia="hr-HR"/>
        </w:rPr>
        <w:t xml:space="preserve">    </w:t>
      </w:r>
      <w:r w:rsidRPr="00923435">
        <w:rPr>
          <w:rFonts w:cs="Times New Roman" w:eastAsia="Times New Roman"/>
          <w:b w:val="false"/>
          <w:lang w:eastAsia="hr-HR"/>
        </w:rPr>
        <w:t>REPUBLIKA HRVATSKA</w:t>
      </w: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 xml:space="preserve"> TRGOVAČKI SUD U ZAGREBU</w:t>
      </w: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 xml:space="preserve">         STALNA SLUŽBA </w:t>
      </w: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Karlovac, Ljudevita Šestića 4</w:t>
      </w: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jc w:val="center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R E P U B L I K A   H R V A T  S K A</w:t>
      </w:r>
    </w:p>
    <w:p w:rsidRDefault="00923435" w:rsidP="00923435" w:rsidR="00923435" w:rsidRPr="0092343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R J E Š E N J E</w:t>
      </w: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jc w:val="both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Stečajnom masom stečajnog dužnika KIO d.o.o. u stečaju, Karlovac, Marmontova aleja 6,  dana 31. ožujka 2016. godine</w:t>
      </w: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jc w:val="center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r i j e š i o   j e</w:t>
      </w: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Određuje se upis Stečajne mase stečajnog dužnika KIO d.o.o. u stečaju, Karlovac, Marmontova aleja 6, u sudski registar.</w:t>
      </w:r>
    </w:p>
    <w:p w:rsidRDefault="00923435" w:rsidP="00923435" w:rsidR="00923435" w:rsidRPr="0092343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Za stečajnog upravitelja Stečajne mase stečajnog dužnika KIO d.o.o. u stečaju, Karlovac, Marmontova aleja 6, imenuje se Tomislav Morsan, Karlovac, M. Gambona 4, OIB: 97338652480.</w:t>
      </w:r>
    </w:p>
    <w:p w:rsidRDefault="00923435" w:rsidP="00923435" w:rsidR="00923435" w:rsidRPr="009234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jc w:val="center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Obrazloženje</w:t>
      </w:r>
    </w:p>
    <w:p w:rsidRDefault="00923435" w:rsidP="00923435" w:rsidR="00923435" w:rsidRPr="0092343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23435" w:rsidP="00923435" w:rsidR="00923435" w:rsidRPr="009234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Rješenjem Trgovačkog suda u Karlovcu posl. broj St-206/03 od 25. ožujka 2010. godine zaključen je stečajni postupak nad stečajnim dužnikom  KIO d.o.o. u stečaju, Karlovac, Marmontova aleja 6, temeljem čl. 196. Stečajnog zakona (Narodne novine broj 44/96, 29/99, 129/00, 123/03, 82/06).</w:t>
      </w:r>
    </w:p>
    <w:p w:rsidRDefault="00923435" w:rsidP="00923435" w:rsidR="00923435" w:rsidRPr="009234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Rješenjem Trgovačkog suda u Karlovcu poslovni broj Tt-10/247 od 23. travnja 2010. godine dužnik je brisan iz sudskog registra.</w:t>
      </w:r>
    </w:p>
    <w:p w:rsidRDefault="00923435" w:rsidP="00923435" w:rsidR="00923435" w:rsidRPr="009234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Stečajni upravitelj je podneskom od 30. ožujka 2016. godine obavijestio sud da je ušao u stambeni prostor stečajnog dužnika koji je bio u posjedu stanara Nikole Bogovića, te da radi unovčenja tog prostora treba OIB stečajnoj masi.</w:t>
      </w:r>
    </w:p>
    <w:p w:rsidRDefault="00923435" w:rsidP="00923435" w:rsidR="00923435" w:rsidRPr="009234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Temeljem odredbe čl. 293. st. 4. Stečajnog zakona (Narodne novine broj 71/15, dalje:SZ) i odredbe čl. 133. st. 1. i 2. SZ-a odlučeno je kao u izreci.</w:t>
      </w:r>
    </w:p>
    <w:p w:rsidRDefault="00923435" w:rsidP="00923435" w:rsidR="00923435" w:rsidRPr="009234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U Karlovcu 31. ožujka 2016. godine</w:t>
      </w:r>
    </w:p>
    <w:p w:rsidRDefault="00923435" w:rsidP="00923435" w:rsidR="00923435" w:rsidRPr="0092343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923435" w:rsidP="00923435" w:rsidR="00923435" w:rsidRPr="0092343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 xml:space="preserve">                </w:t>
      </w:r>
      <w:r>
        <w:rPr>
          <w:rFonts w:cs="Times New Roman" w:eastAsia="Times New Roman"/>
          <w:lang w:eastAsia="hr-HR"/>
        </w:rPr>
        <w:t xml:space="preserve">              Jadranka Mađeruh</w:t>
      </w:r>
    </w:p>
    <w:p w:rsidRDefault="00923435" w:rsidP="00923435" w:rsidR="00923435" w:rsidRPr="00923435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923435" w:rsidP="00923435" w:rsidR="00923435">
      <w:pPr>
        <w:spacing w:after="0"/>
        <w:rPr>
          <w:rFonts w:cs="Times New Roman" w:eastAsia="Times New Roman"/>
          <w:lang w:eastAsia="hr-HR"/>
        </w:rPr>
      </w:pPr>
    </w:p>
    <w:p w:rsidRDefault="00923435" w:rsidP="00923435" w:rsidR="00923435" w:rsidRPr="00923435">
      <w:pPr>
        <w:spacing w:after="0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 xml:space="preserve">Dna:                                                                                             </w:t>
      </w:r>
    </w:p>
    <w:p w:rsidRDefault="00923435" w:rsidP="00923435" w:rsidR="00923435" w:rsidRPr="0092343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stečajni upravitelj Tomislav Morsan</w:t>
      </w:r>
    </w:p>
    <w:p w:rsidRDefault="00923435" w:rsidP="00923435" w:rsidR="00923435" w:rsidRPr="0092343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sudski registar ovog suda</w:t>
      </w:r>
    </w:p>
    <w:p w:rsidRDefault="00923435" w:rsidP="00923435" w:rsidR="00923435" w:rsidRPr="0092343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23435">
        <w:rPr>
          <w:rFonts w:cs="Times New Roman" w:eastAsia="Times New Roman"/>
          <w:lang w:eastAsia="hr-HR"/>
        </w:rPr>
        <w:t>e-oglasna ploča suda</w:t>
      </w:r>
    </w:p>
    <w:p w:rsidRDefault="00923435" w:rsidP="00923435" w:rsidR="00923435" w:rsidRPr="00923435">
      <w:pPr>
        <w:spacing w:after="0"/>
        <w:ind w:left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9304407"/>
      <w:docPartObj>
        <w:docPartGallery w:val="Page Numbers (Top of Page)"/>
        <w:docPartUnique/>
      </w:docPartObj>
    </w:sdtPr>
    <w:sdtContent>
      <w:p w:rsidRDefault="00923435" w:rsidR="0092343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23435" w:rsidR="008333A9">
    <w:pPr>
      <w:pStyle w:val="Zaglavlje"/>
    </w:pPr>
    <w:r>
      <w:t>1 St-1971/13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435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45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St-1971/2013-53</izvorni_sadrzaj>
    <derivirana_varijabla naziv="DomainObject.Oznaka_1">St-1971/2013-53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2013.</izvorni_sadrzaj>
    <derivirana_varijabla naziv="DomainObject.Predmet.DatumOsnivanja_1">25.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2014.</izvorni_sadrzaj>
    <derivirana_varijabla naziv="DomainObject.Predmet.DatumRjesavanja_1">29.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 . Prije vođen pod br. St-206/2003</izvorni_sadrzaj>
    <derivirana_varijabla naziv="DomainObject.Predmet.Opis_1">Nastavak postupka radi naknadne diobe . Prije vođen pod br. St-206/2003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St-1971/2013</izvorni_sadrzaj>
    <derivirana_varijabla naziv="DomainObject.Predmet.OznakaBroj_1">St-1971/2013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Brisano u registru 23.4.2010.</izvorni_sadrzaj>
    <derivirana_varijabla naziv="DomainObject.Predmet.PrimjedbaSuca_1">Brisano u registru 23.4.2010.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KIO d.o.o., u stečaju</izvorni_sadrzaj>
    <derivirana_varijabla naziv="DomainObject.Predmet.ProtustrankaFormated_1">  Stečajna masa KIO d.o.o., u stečaju</derivirana_varijabla>
  </DomainObject.Predmet.ProtustrankaFormated>
  <DomainObject.Predmet.ProtustrankaFormatedOIB>
    <izvorni_sadrzaj>  Stečajna masa KIO d.o.o., u stečaju</izvorni_sadrzaj>
    <derivirana_varijabla naziv="DomainObject.Predmet.ProtustrankaFormatedOIB_1">  Stečajna masa KIO d.o.o., u stečaju</derivirana_varijabla>
  </DomainObject.Predmet.ProtustrankaFormatedOIB>
  <DomainObject.Predmet.ProtustrankaFormatedWithAdress>
    <izvorni_sadrzaj> Stečajna masa KIO d.o.o., u stečaju, Marmontova aleja 6, 47000 Karlovac</izvorni_sadrzaj>
    <derivirana_varijabla naziv="DomainObject.Predmet.ProtustrankaFormatedWithAdress_1"> Stečajna masa KIO d.o.o., u stečaju, Marmontova aleja 6, 47000 Karlovac</derivirana_varijabla>
  </DomainObject.Predmet.ProtustrankaFormatedWithAdress>
  <DomainObject.Predmet.ProtustrankaFormatedWithAdressOIB>
    <izvorni_sadrzaj> Stečajna masa KIO d.o.o., u stečaju, Marmontova aleja 6, 47000 Karlovac</izvorni_sadrzaj>
    <derivirana_varijabla naziv="DomainObject.Predmet.ProtustrankaFormatedWithAdressOIB_1"> Stečajna masa KIO d.o.o., u stečaju, Marmontova aleja 6, 47000 Karlovac</derivirana_varijabla>
  </DomainObject.Predmet.ProtustrankaFormatedWithAdressOIB>
  <DomainObject.Predmet.ProtustrankaWithAdress>
    <izvorni_sadrzaj>Stečajna masa KIO d.o.o., u stečaju Marmontova aleja 6, 47000 Karlovac</izvorni_sadrzaj>
    <derivirana_varijabla naziv="DomainObject.Predmet.ProtustrankaWithAdress_1">Stečajna masa KIO d.o.o., u stečaju Marmontova aleja 6, 47000 Karlovac</derivirana_varijabla>
  </DomainObject.Predmet.ProtustrankaWithAdress>
  <DomainObject.Predmet.ProtustrankaWithAdressOIB>
    <izvorni_sadrzaj>Stečajna masa KIO d.o.o., u stečaju, Marmontova aleja 6, 47000 Karlovac</izvorni_sadrzaj>
    <derivirana_varijabla naziv="DomainObject.Predmet.ProtustrankaWithAdressOIB_1">Stečajna masa KIO d.o.o., u stečaju, Marmontova aleja 6, 47000 Karlovac</derivirana_varijabla>
  </DomainObject.Predmet.ProtustrankaWithAdressOIB>
  <DomainObject.Predmet.ProtustrankaNazivFormated>
    <izvorni_sadrzaj>Stečajna masa KIO d.o.o., u stečaju</izvorni_sadrzaj>
    <derivirana_varijabla naziv="DomainObject.Predmet.ProtustrankaNazivFormated_1">Stečajna masa KIO d.o.o., u stečaju</derivirana_varijabla>
  </DomainObject.Predmet.ProtustrankaNazivFormated>
  <DomainObject.Predmet.ProtustrankaNazivFormatedOIB>
    <izvorni_sadrzaj>Stečajna masa KIO d.o.o., u stečaju</izvorni_sadrzaj>
    <derivirana_varijabla naziv="DomainObject.Predmet.ProtustrankaNazivFormatedOIB_1">Stečajna masa KIO d.o.o.,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Đurđica Ostarčević; TOMISLAV MORSAN</izvorni_sadrzaj>
    <derivirana_varijabla naziv="DomainObject.Predmet.StrankaFormated_1">  Đurđica Ostarčević; TOMISLAV MORSAN</derivirana_varijabla>
  </DomainObject.Predmet.StrankaFormated>
  <DomainObject.Predmet.StrankaFormatedOIB>
    <izvorni_sadrzaj>  Đurđica Ostarčević; TOMISLAV MORSAN</izvorni_sadrzaj>
    <derivirana_varijabla naziv="DomainObject.Predmet.StrankaFormatedOIB_1">  Đurđica Ostarčević; TOMISLAV MORSAN</derivirana_varijabla>
  </DomainObject.Predmet.StrankaFormatedOIB>
  <DomainObject.Predmet.StrankaFormatedWithAdress>
    <izvorni_sadrzaj> Đurđica Ostarčević, Primorska 11, 47000 Karlovac; TOMISLAV MORSAN</izvorni_sadrzaj>
    <derivirana_varijabla naziv="DomainObject.Predmet.StrankaFormatedWithAdress_1"> Đurđica Ostarčević, Primorska 11, 47000 Karlovac; TOMISLAV MORSAN</derivirana_varijabla>
  </DomainObject.Predmet.StrankaFormatedWithAdress>
  <DomainObject.Predmet.StrankaFormatedWithAdressOIB>
    <izvorni_sadrzaj> Đurđica Ostarčević, Primorska 11, 47000 Karlovac; TOMISLAV MORSAN</izvorni_sadrzaj>
    <derivirana_varijabla naziv="DomainObject.Predmet.StrankaFormatedWithAdressOIB_1"> Đurđica Ostarčević, Primorska 11, 47000 Karlovac; TOMISLAV MORSAN</derivirana_varijabla>
  </DomainObject.Predmet.StrankaFormatedWithAdressOIB>
  <DomainObject.Predmet.StrankaWithAdress>
    <izvorni_sadrzaj>Đurđica Ostarčević Primorska 11,47000 Karlovac,TOMISLAV MORSAN </izvorni_sadrzaj>
    <derivirana_varijabla naziv="DomainObject.Predmet.StrankaWithAdress_1">Đurđica Ostarčević Primorska 11,47000 Karlovac,TOMISLAV MORSAN </derivirana_varijabla>
  </DomainObject.Predmet.StrankaWithAdress>
  <DomainObject.Predmet.StrankaWithAdressOIB>
    <izvorni_sadrzaj>Đurđica Ostarčević, Primorska 11,47000 Karlovac,TOMISLAV MORSAN</izvorni_sadrzaj>
    <derivirana_varijabla naziv="DomainObject.Predmet.StrankaWithAdressOIB_1">Đurđica Ostarčević, Primorska 11,47000 Karlovac,TOMISLAV MORSAN</derivirana_varijabla>
  </DomainObject.Predmet.StrankaWithAdressOIB>
  <DomainObject.Predmet.StrankaNazivFormated>
    <izvorni_sadrzaj>Đurđica Ostarčević,TOMISLAV MORSAN</izvorni_sadrzaj>
    <derivirana_varijabla naziv="DomainObject.Predmet.StrankaNazivFormated_1">Đurđica Ostarčević,TOMISLAV MORSAN</derivirana_varijabla>
  </DomainObject.Predmet.StrankaNazivFormated>
  <DomainObject.Predmet.StrankaNazivFormatedOIB>
    <izvorni_sadrzaj>Đurđica Ostarčević,TOMISLAV MORSAN</izvorni_sadrzaj>
    <derivirana_varijabla naziv="DomainObject.Predmet.StrankaNazivFormatedOIB_1">Đurđica Ostarčević,TOMISLAV MORSAN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Đurđica Ostarčević</item>
      <item>TOMISLAV MORSAN</item>
    </izvorni_sadrzaj>
    <derivirana_varijabla naziv="DomainObject.Predmet.StrankaListFormated_1">
      <item>Đurđica Ostarčević</item>
      <item>TOMISLAV MORSAN</item>
    </derivirana_varijabla>
  </DomainObject.Predmet.StrankaListFormated>
  <DomainObject.Predmet.StrankaListFormatedOIB>
    <izvorni_sadrzaj>
      <item>Đurđica Ostarčević</item>
      <item>TOMISLAV MORSAN</item>
    </izvorni_sadrzaj>
    <derivirana_varijabla naziv="DomainObject.Predmet.StrankaListFormatedOIB_1">
      <item>Đurđica Ostarčević</item>
      <item>TOMISLAV MORSAN</item>
    </derivirana_varijabla>
  </DomainObject.Predmet.StrankaListFormatedOIB>
  <DomainObject.Predmet.StrankaListFormatedWithAdress>
    <izvorni_sadrzaj>
      <item>Đurđica Ostarčević, Primorska 11, 47000 Karlovac</item>
      <item>TOMISLAV MORSAN</item>
    </izvorni_sadrzaj>
    <derivirana_varijabla naziv="DomainObject.Predmet.StrankaListFormatedWithAdress_1">
      <item>Đurđica Ostarčević, Primorska 11, 47000 Karlovac</item>
      <item>TOMISLAV MORSAN</item>
    </derivirana_varijabla>
  </DomainObject.Predmet.StrankaListFormatedWithAdress>
  <DomainObject.Predmet.StrankaListFormatedWithAdressOIB>
    <izvorni_sadrzaj>
      <item>Đurđica Ostarčević, Primorska 11, 47000 Karlovac</item>
      <item>TOMISLAV MORSAN</item>
    </izvorni_sadrzaj>
    <derivirana_varijabla naziv="DomainObject.Predmet.StrankaListFormatedWithAdressOIB_1">
      <item>Đurđica Ostarčević, Primorska 11, 47000 Karlovac</item>
      <item>TOMISLAV MORSAN</item>
    </derivirana_varijabla>
  </DomainObject.Predmet.StrankaListFormatedWithAdressOIB>
  <DomainObject.Predmet.StrankaListNazivFormated>
    <izvorni_sadrzaj>
      <item>Đurđica Ostarčević</item>
      <item>TOMISLAV MORSAN</item>
    </izvorni_sadrzaj>
    <derivirana_varijabla naziv="DomainObject.Predmet.StrankaListNazivFormated_1">
      <item>Đurđica Ostarčević</item>
      <item>TOMISLAV MORSAN</item>
    </derivirana_varijabla>
  </DomainObject.Predmet.StrankaListNazivFormated>
  <DomainObject.Predmet.StrankaListNazivFormatedOIB>
    <izvorni_sadrzaj>
      <item>Đurđica Ostarčević</item>
      <item>TOMISLAV MORSAN</item>
    </izvorni_sadrzaj>
    <derivirana_varijabla naziv="DomainObject.Predmet.StrankaListNazivFormatedOIB_1">
      <item>Đurđica Ostarčević</item>
      <item>TOMISLAV MORSAN</item>
    </derivirana_varijabla>
  </DomainObject.Predmet.StrankaListNazivFormatedOIB>
  <DomainObject.Predmet.ProtuStrankaListFormated>
    <izvorni_sadrzaj>
      <item>Stečajna masa KIO d.o.o., u stečaju</item>
    </izvorni_sadrzaj>
    <derivirana_varijabla naziv="DomainObject.Predmet.ProtuStrankaListFormated_1">
      <item>Stečajna masa KIO d.o.o., u stečaju</item>
    </derivirana_varijabla>
  </DomainObject.Predmet.ProtuStrankaListFormated>
  <DomainObject.Predmet.ProtuStrankaListFormatedOIB>
    <izvorni_sadrzaj>
      <item>Stečajna masa KIO d.o.o., u stečaju</item>
    </izvorni_sadrzaj>
    <derivirana_varijabla naziv="DomainObject.Predmet.ProtuStrankaListFormatedOIB_1">
      <item>Stečajna masa KIO d.o.o., u stečaju</item>
    </derivirana_varijabla>
  </DomainObject.Predmet.ProtuStrankaListFormatedOIB>
  <DomainObject.Predmet.ProtuStrankaListFormatedWithAdress>
    <izvorni_sadrzaj>
      <item>Stečajna masa KIO d.o.o., u stečaju, Marmontova aleja 6, 47000 Karlovac</item>
    </izvorni_sadrzaj>
    <derivirana_varijabla naziv="DomainObject.Predmet.ProtuStrankaListFormatedWithAdress_1">
      <item>Stečajna masa KIO d.o.o., u stečaju, Marmontova aleja 6, 47000 Karlovac</item>
    </derivirana_varijabla>
  </DomainObject.Predmet.ProtuStrankaListFormatedWithAdress>
  <DomainObject.Predmet.ProtuStrankaListFormatedWithAdressOIB>
    <izvorni_sadrzaj>
      <item>Stečajna masa KIO d.o.o., u stečaju, Marmontova aleja 6, 47000 Karlovac</item>
    </izvorni_sadrzaj>
    <derivirana_varijabla naziv="DomainObject.Predmet.ProtuStrankaListFormatedWithAdressOIB_1">
      <item>Stečajna masa KIO d.o.o., u stečaju, Marmontova aleja 6, 47000 Karlovac</item>
    </derivirana_varijabla>
  </DomainObject.Predmet.ProtuStrankaListFormatedWithAdressOIB>
  <DomainObject.Predmet.ProtuStrankaListNazivFormated>
    <izvorni_sadrzaj>
      <item>Stečajna masa KIO d.o.o., u stečaju</item>
    </izvorni_sadrzaj>
    <derivirana_varijabla naziv="DomainObject.Predmet.ProtuStrankaListNazivFormated_1">
      <item>Stečajna masa KIO d.o.o., u stečaju</item>
    </derivirana_varijabla>
  </DomainObject.Predmet.ProtuStrankaListNazivFormated>
  <DomainObject.Predmet.ProtuStrankaListNazivFormatedOIB>
    <izvorni_sadrzaj>
      <item>Stečajna masa KIO d.o.o., u stečaju</item>
    </izvorni_sadrzaj>
    <derivirana_varijabla naziv="DomainObject.Predmet.ProtuStrankaListNazivFormatedOIB_1">
      <item>Stečajna masa KIO d.o.o., u stečaju</item>
    </derivirana_varijabla>
  </DomainObject.Predmet.ProtuStrankaListNazivFormatedOIB>
  <DomainObject.Predmet.OstaliListFormated>
    <izvorni_sadrzaj>
      <item>Tomislav Morsan</item>
    </izvorni_sadrzaj>
    <derivirana_varijabla naziv="DomainObject.Predmet.OstaliListFormated_1">
      <item>Tomislav Morsan</item>
    </derivirana_varijabla>
  </DomainObject.Predmet.OstaliListFormated>
  <DomainObject.Predmet.OstaliListFormatedOIB>
    <izvorni_sadrzaj>
      <item>Tomislav Morsan, OIB 97338652480</item>
    </izvorni_sadrzaj>
    <derivirana_varijabla naziv="DomainObject.Predmet.OstaliListFormatedOIB_1">
      <item>Tomislav Morsan, OIB 97338652480</item>
    </derivirana_varijabla>
  </DomainObject.Predmet.OstaliListFormatedOIB>
  <DomainObject.Predmet.OstaliListFormatedWithAdress>
    <izvorni_sadrzaj>
      <item>Tomislav Morsan, Gambonova 4, 47000 Karlovac</item>
    </izvorni_sadrzaj>
    <derivirana_varijabla naziv="DomainObject.Predmet.OstaliListFormatedWithAdress_1">
      <item>Tomislav Morsan, Gambonova 4, 47000 Karlovac</item>
    </derivirana_varijabla>
  </DomainObject.Predmet.OstaliListFormatedWithAdress>
  <DomainObject.Predmet.OstaliListFormatedWithAdressOIB>
    <izvorni_sadrzaj>
      <item>Tomislav Morsan, OIB 97338652480, Gambonova 4, 47000 Karlovac</item>
    </izvorni_sadrzaj>
    <derivirana_varijabla naziv="DomainObject.Predmet.OstaliListFormatedWithAdressOIB_1">
      <item>Tomislav Morsan, OIB 97338652480, Gambonova 4, 47000 Karlovac</item>
    </derivirana_varijabla>
  </DomainObject.Predmet.OstaliListFormatedWithAdressOIB>
  <DomainObject.Predmet.OstaliListNazivFormated>
    <izvorni_sadrzaj>
      <item>Tomislav Morsan</item>
    </izvorni_sadrzaj>
    <derivirana_varijabla naziv="DomainObject.Predmet.OstaliListNazivFormated_1">
      <item>Tomislav Morsan</item>
    </derivirana_varijabla>
  </DomainObject.Predmet.OstaliListNazivFormated>
  <DomainObject.Predmet.OstaliListNazivFormatedOIB>
    <izvorni_sadrzaj>
      <item>Tomislav Morsan, OIB 97338652480</item>
    </izvorni_sadrzaj>
    <derivirana_varijabla naziv="DomainObject.Predmet.OstaliListNazivFormatedOIB_1"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St-1971/2013-53</izvorni_sadrzaj>
    <derivirana_varijabla naziv="DomainObject.PoslovniBrojDokumenta_1">St-1971/2013-53</derivirana_varijabla>
  </DomainObject.PoslovniBrojDokumenta>
  <DomainObject.Predmet.StrankaIDrugi>
    <izvorni_sadrzaj>Đurđica Ostarčević i dr.</izvorni_sadrzaj>
    <derivirana_varijabla naziv="DomainObject.Predmet.StrankaIDrugi_1">Đurđica Ostarčević i dr.</derivirana_varijabla>
  </DomainObject.Predmet.StrankaIDrugi>
  <DomainObject.Predmet.ProtustrankaIDrugi>
    <izvorni_sadrzaj>Stečajna masa KIO d.o.o., u stečaju</izvorni_sadrzaj>
    <derivirana_varijabla naziv="DomainObject.Predmet.ProtustrankaIDrugi_1">Stečajna masa KIO d.o.o., u stečaju</derivirana_varijabla>
  </DomainObject.Predmet.ProtustrankaIDrugi>
  <DomainObject.Predmet.StrankaIDrugiAdressOIB>
    <izvorni_sadrzaj>Đurđica Ostarčević, Primorska 11, 47000 Karlovac i dr.</izvorni_sadrzaj>
    <derivirana_varijabla naziv="DomainObject.Predmet.StrankaIDrugiAdressOIB_1">Đurđica Ostarčević, Primorska 11, 47000 Karlovac i dr.</derivirana_varijabla>
  </DomainObject.Predmet.StrankaIDrugiAdressOIB>
  <DomainObject.Predmet.ProtustrankaIDrugiAdressOIB>
    <izvorni_sadrzaj>Stečajna masa KIO d.o.o., u stečaju, Marmontova aleja 6, 47000 Karlovac</izvorni_sadrzaj>
    <derivirana_varijabla naziv="DomainObject.Predmet.ProtustrankaIDrugiAdressOIB_1">Stečajna masa KIO d.o.o., u stečaju, Marmontova aleja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2014.</izvorni_sadrzaj>
    <derivirana_varijabla naziv="DomainObject.Predmet.OdlukaRjesenje.DatumDonosenjaOdluke_1">29. srpnja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St-1971/2013-26</izvorni_sadrzaj>
    <derivirana_varijabla naziv="DomainObject.Predmet.OdlukaRjesenje.Oznaka_1">St-1971/2013-26</derivirana_varijabla>
  </DomainObject.Predmet.OdlukaRjesenje.Oznaka>
  <DomainObject.Predmet.SudioniciListNaziv>
    <izvorni_sadrzaj>
      <item>Stečajna masa KIO d.o.o., u stečaju</item>
      <item>Đurđica Ostarčević</item>
      <item>Tomislav Morsan</item>
      <item>TOMISLAV MORSAN</item>
    </izvorni_sadrzaj>
    <derivirana_varijabla naziv="DomainObject.Predmet.SudioniciListNaziv_1">
      <item>Stečajna masa KIO d.o.o., u stečaju</item>
      <item>Đurđica Ostarčević</item>
      <item>Tomislav Morsan</item>
      <item>TOMISLAV MORSAN</item>
    </derivirana_varijabla>
  </DomainObject.Predmet.SudioniciListNaziv>
  <DomainObject.Predmet.SudioniciListAdressOIB>
    <izvorni_sadrzaj>
      <item>Stečajna masa KIO d.o.o., u stečaju, Marmontova aleja 6,47000 Karlovac</item>
      <item>Đurđica Ostarčević, Primorska 11,47000 Karlovac</item>
      <item>Tomislav Morsan, OIB 97338652480, Gambonova 4,47000 Karlovac</item>
      <item>TOMISLAV MORSAN</item>
    </izvorni_sadrzaj>
    <derivirana_varijabla naziv="DomainObject.Predmet.SudioniciListAdressOIB_1">
      <item>Stečajna masa KIO d.o.o., u stečaju, Marmontova aleja 6,47000 Karlovac</item>
      <item>Đurđica Ostarčević, Primorska 11,47000 Karlovac</item>
      <item>Tomislav Morsan, OIB 97338652480, Gambonova 4,47000 Karlovac</item>
      <item>TOMISLAV MORSAN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44683-2169-4583-9472-B0953AD00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1379</properties:Characters>
  <properties:Lines>56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2016-03-31T07:05:00Z</cp:lastPrinted>
  <dcterms:modified xmlns:xsi="http://www.w3.org/2001/XMLSchema-instance" xsi:type="dcterms:W3CDTF">2016-03-31T07:05:00Z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St-1971/2013-53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