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5406" w14:paraId="6c65406" w:rsidRDefault="003E44AF" w:rsidP="003E44AF" w:rsidR="003E44AF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3E44AF" w:rsidP="003E44AF" w:rsidR="003E44A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3E44AF" w:rsidP="003E44AF" w:rsidR="003E44A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3E44AF" w:rsidP="003E44AF" w:rsidR="003E44A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469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6-10</w:t>
      </w:r>
    </w:p>
    <w:p w:rsidRDefault="003E44AF" w:rsidP="003E44AF" w:rsidR="003E44AF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3E44AF" w:rsidP="003E44AF" w:rsidR="003E44AF" w:rsidRPr="00ED131D">
      <w:pPr>
        <w:jc w:val="both"/>
        <w:rPr>
          <w:sz w:val="23"/>
          <w:szCs w:val="23"/>
        </w:rPr>
      </w:pPr>
    </w:p>
    <w:p w:rsidRDefault="003E44AF" w:rsidP="003E44AF" w:rsidR="003E44AF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3E44AF" w:rsidP="003E44AF" w:rsidR="003E44AF" w:rsidRPr="00ED131D">
      <w:pPr>
        <w:rPr>
          <w:sz w:val="23"/>
          <w:szCs w:val="23"/>
        </w:rPr>
      </w:pPr>
    </w:p>
    <w:p w:rsidRDefault="003E44AF" w:rsidP="003E44AF" w:rsidR="003E44AF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3E44AF" w:rsidP="003E44AF" w:rsidR="003E44AF" w:rsidRPr="00ED131D">
      <w:pPr>
        <w:rPr>
          <w:sz w:val="23"/>
          <w:szCs w:val="23"/>
        </w:rPr>
      </w:pPr>
    </w:p>
    <w:p w:rsidRDefault="003E44AF" w:rsidP="003E44AF" w:rsidR="003E44AF" w:rsidRPr="00A513AD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MARIJO KOP. d.o.o., Medulin, Livadice 22, OIB: 19872708894</w:t>
      </w:r>
      <w:r w:rsidRPr="00A513AD">
        <w:rPr>
          <w:sz w:val="23"/>
          <w:szCs w:val="23"/>
        </w:rPr>
        <w:t xml:space="preserve">, </w:t>
      </w:r>
      <w:r w:rsidR="004B6E8A" w:rsidRPr="00A513AD">
        <w:rPr>
          <w:sz w:val="23"/>
          <w:szCs w:val="23"/>
        </w:rPr>
        <w:t>23</w:t>
      </w:r>
      <w:r w:rsidRPr="00A513AD">
        <w:rPr>
          <w:sz w:val="23"/>
          <w:szCs w:val="23"/>
        </w:rPr>
        <w:t xml:space="preserve">. lipnja 2016. </w:t>
      </w:r>
    </w:p>
    <w:p w:rsidRDefault="003E44AF" w:rsidP="003E44AF" w:rsidR="003E44AF" w:rsidRPr="00ED131D">
      <w:pPr>
        <w:jc w:val="both"/>
        <w:rPr>
          <w:sz w:val="23"/>
          <w:szCs w:val="23"/>
        </w:rPr>
      </w:pPr>
    </w:p>
    <w:p w:rsidRDefault="003E44AF" w:rsidP="003E44AF" w:rsidR="003E44AF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3E44AF" w:rsidP="003E44AF" w:rsidR="003E44AF" w:rsidRPr="00ED131D">
      <w:pPr>
        <w:jc w:val="center"/>
        <w:rPr>
          <w:sz w:val="23"/>
          <w:szCs w:val="23"/>
        </w:rPr>
      </w:pPr>
    </w:p>
    <w:p w:rsidRDefault="003E44AF" w:rsidP="003E44AF" w:rsidR="003E44AF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MARIJO KOP. d.o.o., Medulin, Livadice 22, OIB: 19872708894</w:t>
      </w:r>
      <w:r w:rsidRPr="00ED131D">
        <w:rPr>
          <w:sz w:val="23"/>
          <w:szCs w:val="23"/>
        </w:rPr>
        <w:t>.</w:t>
      </w:r>
    </w:p>
    <w:p w:rsidRDefault="003E44AF" w:rsidP="003E44AF" w:rsidR="003E44AF" w:rsidRPr="00ED131D">
      <w:pPr>
        <w:ind w:firstLine="720"/>
        <w:jc w:val="both"/>
        <w:rPr>
          <w:sz w:val="23"/>
          <w:szCs w:val="23"/>
        </w:rPr>
      </w:pPr>
    </w:p>
    <w:p w:rsidRDefault="003E44AF" w:rsidP="003E44AF" w:rsidR="003E44AF" w:rsidRPr="00A513AD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A513AD">
        <w:rPr>
          <w:sz w:val="23"/>
          <w:szCs w:val="23"/>
        </w:rPr>
        <w:t xml:space="preserve">Za stečajnog upravitelja imenuje se </w:t>
      </w:r>
      <w:r w:rsidR="00A513AD" w:rsidRPr="00A513AD">
        <w:rPr>
          <w:sz w:val="23"/>
          <w:szCs w:val="23"/>
        </w:rPr>
        <w:t>Zdravko Čupković, Rijeka, Gnambova 2/III, OIB: 74095088079</w:t>
      </w:r>
      <w:r w:rsidRPr="00A513AD">
        <w:rPr>
          <w:sz w:val="23"/>
          <w:szCs w:val="23"/>
        </w:rPr>
        <w:t>.</w:t>
      </w:r>
    </w:p>
    <w:p w:rsidRDefault="003E44AF" w:rsidP="003E44AF" w:rsidR="003E44AF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3E44AF" w:rsidP="003E44AF" w:rsidR="003E44AF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MARIJO KOP. d.o.o., Medulin, Livadice 22, OIB: 19872708894</w:t>
      </w:r>
      <w:r w:rsidRPr="00ED131D">
        <w:rPr>
          <w:sz w:val="23"/>
          <w:szCs w:val="23"/>
        </w:rPr>
        <w:t>.</w:t>
      </w:r>
    </w:p>
    <w:p w:rsidRDefault="003E44AF" w:rsidP="003E44AF" w:rsidR="003E44AF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3E44AF" w:rsidP="003E44AF" w:rsidR="003E44AF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3E44AF" w:rsidP="003E44AF" w:rsidR="003E44AF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3E44AF" w:rsidP="003E44AF" w:rsidR="003E44AF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3E44AF" w:rsidP="003E44AF" w:rsidR="003E44AF" w:rsidRPr="00ED131D">
      <w:pPr>
        <w:jc w:val="both"/>
        <w:rPr>
          <w:bCs w:val="false"/>
          <w:sz w:val="23"/>
          <w:szCs w:val="23"/>
        </w:rPr>
      </w:pPr>
    </w:p>
    <w:p w:rsidRDefault="003E44AF" w:rsidP="003E44AF" w:rsidR="003E44AF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3E44AF" w:rsidP="003E44AF" w:rsidR="003E44AF" w:rsidRPr="00ED131D">
      <w:pPr>
        <w:rPr>
          <w:bCs w:val="false"/>
          <w:sz w:val="23"/>
          <w:szCs w:val="23"/>
        </w:rPr>
      </w:pPr>
    </w:p>
    <w:p w:rsidRDefault="003E44AF" w:rsidP="003E44AF" w:rsidR="003E44AF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469/16-3 od 14.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MARIJO KOP. d.o.o., Medulin, Livadice 22, OIB: 19872708894.</w:t>
      </w:r>
    </w:p>
    <w:p w:rsidRDefault="003E44AF" w:rsidP="003E44AF" w:rsidR="003E44AF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27. travnja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3E44AF" w:rsidP="003E44AF" w:rsidR="003E44AF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3E44AF" w:rsidP="003E44AF" w:rsidR="003E44AF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St-469/16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27. travnja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27. travnja 2016</w:t>
      </w:r>
      <w:r w:rsidRPr="00ED131D">
        <w:rPr>
          <w:sz w:val="23"/>
          <w:szCs w:val="23"/>
        </w:rPr>
        <w:t xml:space="preserve">. g. </w:t>
      </w:r>
    </w:p>
    <w:p w:rsidRDefault="003E44AF" w:rsidP="003E44AF" w:rsidR="003E44AF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3E44AF" w:rsidP="003E44AF" w:rsidR="003E44AF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3E44AF" w:rsidP="003E44AF" w:rsidR="003E44AF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3E44AF" w:rsidP="003E44AF" w:rsidR="003E44AF" w:rsidRPr="00ED131D">
      <w:pPr>
        <w:jc w:val="center"/>
        <w:rPr>
          <w:sz w:val="23"/>
          <w:szCs w:val="23"/>
        </w:rPr>
      </w:pPr>
    </w:p>
    <w:p w:rsidRDefault="003E44AF" w:rsidP="003E44AF" w:rsidR="003E44AF" w:rsidRPr="00ED131D">
      <w:pPr>
        <w:jc w:val="center"/>
        <w:rPr>
          <w:sz w:val="23"/>
          <w:szCs w:val="23"/>
        </w:rPr>
      </w:pPr>
    </w:p>
    <w:p w:rsidRDefault="003E44AF" w:rsidP="003E44AF" w:rsidR="003E44AF" w:rsidRPr="00ED131D">
      <w:pPr>
        <w:rPr>
          <w:sz w:val="23"/>
          <w:szCs w:val="23"/>
        </w:rPr>
      </w:pPr>
    </w:p>
    <w:p w:rsidRDefault="003E44AF" w:rsidP="003E44AF" w:rsidR="003E44AF" w:rsidRPr="00A513A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A513AD">
        <w:rPr>
          <w:sz w:val="23"/>
          <w:szCs w:val="23"/>
        </w:rPr>
        <w:t xml:space="preserve">Pazinu, </w:t>
      </w:r>
      <w:r w:rsidR="004B6E8A" w:rsidRPr="00A513AD">
        <w:rPr>
          <w:sz w:val="23"/>
          <w:szCs w:val="23"/>
        </w:rPr>
        <w:t>23</w:t>
      </w:r>
      <w:r w:rsidRPr="00A513AD">
        <w:rPr>
          <w:sz w:val="23"/>
          <w:szCs w:val="23"/>
        </w:rPr>
        <w:t>. lipnja 2016.</w:t>
      </w:r>
    </w:p>
    <w:p w:rsidRDefault="003E44AF" w:rsidP="003E44AF" w:rsidR="003E44AF" w:rsidRPr="00ED131D">
      <w:pPr>
        <w:ind w:firstLine="720" w:left="2880"/>
        <w:jc w:val="both"/>
        <w:rPr>
          <w:sz w:val="23"/>
          <w:szCs w:val="23"/>
        </w:rPr>
      </w:pPr>
    </w:p>
    <w:p w:rsidRDefault="003E44AF" w:rsidP="003E44AF" w:rsidR="003E44AF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3E44AF" w:rsidP="003E44AF" w:rsidR="003E44AF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3E44AF" w:rsidP="003E44AF" w:rsidR="003E44AF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3E44AF" w:rsidP="003E44AF" w:rsidR="003E44AF">
      <w:pPr>
        <w:jc w:val="both"/>
        <w:rPr>
          <w:sz w:val="23"/>
          <w:szCs w:val="23"/>
        </w:rPr>
      </w:pPr>
    </w:p>
    <w:p w:rsidRDefault="003E44AF" w:rsidP="003E44AF" w:rsidR="003E44AF" w:rsidRPr="00ED131D">
      <w:pPr>
        <w:jc w:val="both"/>
        <w:rPr>
          <w:sz w:val="23"/>
          <w:szCs w:val="23"/>
        </w:rPr>
      </w:pPr>
    </w:p>
    <w:p w:rsidRDefault="003E44AF" w:rsidP="003E44AF" w:rsidR="003E44AF" w:rsidRPr="00ED131D">
      <w:pPr>
        <w:jc w:val="both"/>
        <w:rPr>
          <w:sz w:val="23"/>
          <w:szCs w:val="23"/>
        </w:rPr>
      </w:pPr>
    </w:p>
    <w:p w:rsidRDefault="003E44AF" w:rsidP="003E44AF" w:rsidR="003E44AF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3E44AF" w:rsidP="003E44AF" w:rsidR="003E44A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3E44AF" w:rsidP="003E44AF" w:rsidR="003E44AF" w:rsidRPr="00EA6F91">
      <w:pPr>
        <w:jc w:val="both"/>
        <w:rPr>
          <w:sz w:val="23"/>
          <w:szCs w:val="23"/>
        </w:rPr>
      </w:pPr>
    </w:p>
    <w:p w:rsidRDefault="003E44AF" w:rsidP="003E44AF" w:rsidR="003E44A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3E44AF" w:rsidP="003E44AF" w:rsidR="003E44AF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MARIJO KOP. d.o.o., Medulin, Livadice 22</w:t>
      </w:r>
      <w:r w:rsidRPr="00496584">
        <w:rPr>
          <w:sz w:val="23"/>
          <w:szCs w:val="23"/>
        </w:rPr>
        <w:t xml:space="preserve">, </w:t>
      </w:r>
    </w:p>
    <w:p w:rsidRDefault="003E44AF" w:rsidP="003E44AF" w:rsidR="003E44AF" w:rsidRPr="00F74037">
      <w:pPr>
        <w:jc w:val="both"/>
        <w:rPr>
          <w:sz w:val="23"/>
          <w:szCs w:val="23"/>
        </w:rPr>
      </w:pPr>
      <w:r w:rsidRPr="00A513AD">
        <w:rPr>
          <w:sz w:val="23"/>
          <w:szCs w:val="23"/>
        </w:rPr>
        <w:t xml:space="preserve">- stečajni upravitelj </w:t>
      </w:r>
      <w:r w:rsidR="00A513AD" w:rsidRPr="00A513AD">
        <w:rPr>
          <w:sz w:val="23"/>
          <w:szCs w:val="23"/>
        </w:rPr>
        <w:t>Zdravko Čupković, Rijeka, Gnambova 2/III</w:t>
      </w:r>
      <w:r w:rsidR="00A513AD">
        <w:rPr>
          <w:sz w:val="23"/>
          <w:szCs w:val="23"/>
        </w:rPr>
        <w:t>,</w:t>
      </w:r>
    </w:p>
    <w:p w:rsidRDefault="003E44AF" w:rsidP="003E44AF" w:rsidR="003E44AF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3E44AF" w:rsidP="003E44AF" w:rsidR="003E44A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3E44AF" w:rsidP="003E44AF" w:rsidR="003E44A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3E44AF" w:rsidP="003E44AF" w:rsidR="003E44A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3E44AF" w:rsidP="003E44AF" w:rsidR="003E44A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3E44AF" w:rsidP="003E44AF" w:rsidR="003E44AF" w:rsidRPr="00ED131D">
      <w:pPr>
        <w:ind w:left="360"/>
        <w:jc w:val="both"/>
        <w:rPr>
          <w:sz w:val="23"/>
          <w:szCs w:val="23"/>
        </w:rPr>
      </w:pPr>
    </w:p>
    <w:p w:rsidRDefault="003E44AF" w:rsidP="003E44AF" w:rsidR="003E44AF" w:rsidRPr="00ED131D">
      <w:pPr>
        <w:jc w:val="both"/>
        <w:rPr>
          <w:sz w:val="23"/>
          <w:szCs w:val="23"/>
        </w:rPr>
      </w:pPr>
    </w:p>
    <w:p w:rsidRDefault="003E44AF" w:rsidP="003E44AF" w:rsidR="003E44AF" w:rsidRPr="00ED131D">
      <w:pPr>
        <w:rPr>
          <w:sz w:val="23"/>
          <w:szCs w:val="23"/>
        </w:rPr>
      </w:pPr>
    </w:p>
    <w:p w:rsidRDefault="003E44AF" w:rsidP="003E44AF" w:rsidR="003E44AF" w:rsidRPr="00ED131D">
      <w:pPr>
        <w:rPr>
          <w:sz w:val="23"/>
          <w:szCs w:val="23"/>
        </w:rPr>
      </w:pPr>
    </w:p>
    <w:p w:rsidRDefault="003E44AF" w:rsidP="003E44AF" w:rsidR="003E44AF"/>
    <w:p w:rsidRDefault="003E44AF" w:rsidP="003E44AF" w:rsidR="003E44AF"/>
    <w:p w:rsidRDefault="003E44AF" w:rsidP="003E44AF" w:rsidR="003E44AF"/>
    <w:p w:rsidRDefault="003E44AF" w:rsidP="003E44AF" w:rsidR="003E44AF"/>
    <w:p w:rsidRDefault="003E44AF" w:rsidP="003E44AF" w:rsidR="003E44AF"/>
    <w:p w:rsidRDefault="003E44AF" w:rsidP="003E44AF" w:rsidR="003E44AF"/>
    <w:p w:rsidRDefault="003E44AF" w:rsidP="003E44AF" w:rsidR="003E44AF"/>
    <w:p w:rsidRDefault="003E44AF" w:rsidP="003E44AF" w:rsidR="003E44AF"/>
    <w:p w:rsidRDefault="0027094C" w:rsidR="0027094C"/>
    <w:sectPr w:rsidSect="004523B8" w:rsidR="0027094C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4AF" w:rsidP="003E44AF" w:rsidR="003E44AF">
      <w:r>
        <w:separator/>
      </w:r>
    </w:p>
  </w:endnote>
  <w:endnote w:id="0" w:type="continuationSeparator">
    <w:p w:rsidRDefault="003E44AF" w:rsidP="003E44AF" w:rsidR="003E4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4AF" w:rsidP="003E44AF" w:rsidR="003E44AF">
      <w:r>
        <w:separator/>
      </w:r>
    </w:p>
  </w:footnote>
  <w:footnote w:id="0" w:type="continuationSeparator">
    <w:p w:rsidRDefault="003E44AF" w:rsidP="003E44AF" w:rsidR="003E4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3E44AF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C6F87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469/16</w:t>
        </w:r>
        <w:r w:rsidRPr="00ED131D">
          <w:rPr>
            <w:sz w:val="23"/>
            <w:szCs w:val="23"/>
          </w:rPr>
          <w:t>-</w:t>
        </w:r>
        <w:r>
          <w:rPr>
            <w:sz w:val="23"/>
            <w:szCs w:val="23"/>
          </w:rPr>
          <w:t>10</w:t>
        </w:r>
      </w:p>
    </w:sdtContent>
  </w:sdt>
  <w:p w:rsidRDefault="00DC6F8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4A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4AF"/>
    <w:rsid w:val="0027094C"/>
    <w:rsid w:val="003E44AF"/>
    <w:rsid w:val="004B6E8A"/>
    <w:rsid w:val="00A513AD"/>
    <w:rsid w:val="00DC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44A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44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44A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4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4A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44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44A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F8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F87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F87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F87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44A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44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44A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4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4A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44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44A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6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F87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F87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F87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F87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MARIJO KOP. d.o.o. MEDULIN</izvorni_sadrzaj>
    <derivirana_varijabla naziv="DomainObject.Predmet.ProtustrankaFormated_1">  MARIJO KOP. d.o.o. MEDULIN</derivirana_varijabla>
  </DomainObject.Predmet.ProtustrankaFormated>
  <DomainObject.Predmet.ProtustrankaFormatedOIB>
    <izvorni_sadrzaj>  MARIJO KOP. d.o.o. MEDULIN, OIB 19872708894</izvorni_sadrzaj>
    <derivirana_varijabla naziv="DomainObject.Predmet.ProtustrankaFormatedOIB_1">  MARIJO KOP. d.o.o. MEDULIN, OIB 19872708894</derivirana_varijabla>
  </DomainObject.Predmet.ProtustrankaFormatedOIB>
  <DomainObject.Predmet.ProtustrankaFormatedWithAdress>
    <izvorni_sadrzaj> MARIJO KOP. d.o.o. MEDULIN, Livadice 22, 52100 Medulin</izvorni_sadrzaj>
    <derivirana_varijabla naziv="DomainObject.Predmet.ProtustrankaFormatedWithAdress_1"> MARIJO KOP. d.o.o. MEDULIN, Livadice 22, 52100 Medulin</derivirana_varijabla>
  </DomainObject.Predmet.ProtustrankaFormatedWithAdress>
  <DomainObject.Predmet.ProtustrankaFormatedWithAdressOIB>
    <izvorni_sadrzaj> MARIJO KOP. d.o.o. MEDULIN, OIB 19872708894, Livadice 22, 52100 Medulin</izvorni_sadrzaj>
    <derivirana_varijabla naziv="DomainObject.Predmet.ProtustrankaFormatedWithAdressOIB_1"> MARIJO KOP. d.o.o. MEDULIN, OIB 19872708894, Livadice 22, 52100 Medulin</derivirana_varijabla>
  </DomainObject.Predmet.ProtustrankaFormatedWithAdressOIB>
  <DomainObject.Predmet.ProtustrankaWithAdress>
    <izvorni_sadrzaj>MARIJO KOP. d.o.o. MEDULIN Livadice 22, 52100 Medulin</izvorni_sadrzaj>
    <derivirana_varijabla naziv="DomainObject.Predmet.ProtustrankaWithAdress_1">MARIJO KOP. d.o.o. MEDULIN Livadice 22, 52100 Medulin</derivirana_varijabla>
  </DomainObject.Predmet.ProtustrankaWithAdress>
  <DomainObject.Predmet.ProtustrankaWithAdressOIB>
    <izvorni_sadrzaj>MARIJO KOP. d.o.o. MEDULIN, OIB 19872708894, Livadice 22, 52100 Medulin</izvorni_sadrzaj>
    <derivirana_varijabla naziv="DomainObject.Predmet.ProtustrankaWithAdressOIB_1">MARIJO KOP. d.o.o. MEDULIN, OIB 19872708894, Livadice 22, 52100 Medulin</derivirana_varijabla>
  </DomainObject.Predmet.ProtustrankaWithAdressOIB>
  <DomainObject.Predmet.ProtustrankaNazivFormated>
    <izvorni_sadrzaj>MARIJO KOP. d.o.o. MEDULIN</izvorni_sadrzaj>
    <derivirana_varijabla naziv="DomainObject.Predmet.ProtustrankaNazivFormated_1">MARIJO KOP. d.o.o. MEDULIN</derivirana_varijabla>
  </DomainObject.Predmet.ProtustrankaNazivFormated>
  <DomainObject.Predmet.ProtustrankaNazivFormatedOIB>
    <izvorni_sadrzaj>MARIJO KOP. d.o.o. MEDULIN, OIB 19872708894</izvorni_sadrzaj>
    <derivirana_varijabla naziv="DomainObject.Predmet.ProtustrankaNazivFormatedOIB_1">MARIJO KOP. d.o.o. MEDULIN, OIB 19872708894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62497.07</izvorni_sadrzaj>
    <derivirana_varijabla naziv="DomainObject.Predmet.TrenutnaVrijednost_1">62497.07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MARIJO KOP. d.o.o. MEDULIN</item>
    </izvorni_sadrzaj>
    <derivirana_varijabla naziv="DomainObject.Predmet.ProtuStrankaListFormated_1">
      <item>MARIJO KOP. d.o.o. MEDULIN</item>
    </derivirana_varijabla>
  </DomainObject.Predmet.ProtuStrankaListFormated>
  <DomainObject.Predmet.ProtuStrankaListFormatedOIB>
    <izvorni_sadrzaj>
      <item>MARIJO KOP. d.o.o. MEDULIN, OIB 19872708894</item>
    </izvorni_sadrzaj>
    <derivirana_varijabla naziv="DomainObject.Predmet.ProtuStrankaListFormatedOIB_1">
      <item>MARIJO KOP. d.o.o. MEDULIN, OIB 19872708894</item>
    </derivirana_varijabla>
  </DomainObject.Predmet.ProtuStrankaListFormatedOIB>
  <DomainObject.Predmet.ProtuStrankaListFormatedWithAdress>
    <izvorni_sadrzaj>
      <item>MARIJO KOP. d.o.o. MEDULIN, Livadice 22, 52100 Medulin</item>
    </izvorni_sadrzaj>
    <derivirana_varijabla naziv="DomainObject.Predmet.ProtuStrankaListFormatedWithAdress_1">
      <item>MARIJO KOP. d.o.o. MEDULIN, Livadice 22, 52100 Medulin</item>
    </derivirana_varijabla>
  </DomainObject.Predmet.ProtuStrankaListFormatedWithAdress>
  <DomainObject.Predmet.ProtuStrankaListFormatedWithAdressOIB>
    <izvorni_sadrzaj>
      <item>MARIJO KOP. d.o.o. MEDULIN, OIB 19872708894, Livadice 22, 52100 Medulin</item>
    </izvorni_sadrzaj>
    <derivirana_varijabla naziv="DomainObject.Predmet.ProtuStrankaListFormatedWithAdressOIB_1">
      <item>MARIJO KOP. d.o.o. MEDULIN, OIB 19872708894, Livadice 22, 52100 Medulin</item>
    </derivirana_varijabla>
  </DomainObject.Predmet.ProtuStrankaListFormatedWithAdressOIB>
  <DomainObject.Predmet.ProtuStrankaListNazivFormated>
    <izvorni_sadrzaj>
      <item>MARIJO KOP. d.o.o. MEDULIN</item>
    </izvorni_sadrzaj>
    <derivirana_varijabla naziv="DomainObject.Predmet.ProtuStrankaListNazivFormated_1">
      <item>MARIJO KOP. d.o.o. MEDULIN</item>
    </derivirana_varijabla>
  </DomainObject.Predmet.ProtuStrankaListNazivFormated>
  <DomainObject.Predmet.ProtuStrankaListNazivFormatedOIB>
    <izvorni_sadrzaj>
      <item>MARIJO KOP. d.o.o. MEDULIN, OIB 19872708894</item>
    </izvorni_sadrzaj>
    <derivirana_varijabla naziv="DomainObject.Predmet.ProtuStrankaListNazivFormatedOIB_1">
      <item>MARIJO KOP. d.o.o. MEDULIN, OIB 19872708894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MARIJO KOP. d.o.o. MEDULIN</izvorni_sadrzaj>
    <derivirana_varijabla naziv="DomainObject.Predmet.ProtustrankaIDrugi_1">MARIJO KOP.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MARIJO KOP. d.o.o. MEDULIN, OIB 19872708894, Livadice 22, 52100 Medulin</izvorni_sadrzaj>
    <derivirana_varijabla naziv="DomainObject.Predmet.ProtustrankaIDrugiAdressOIB_1">MARIJO KOP. d.o.o. MEDULIN, OIB 19872708894, Livadice 22,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MARIJO KOP. d.o.o. MEDULIN</item>
    </izvorni_sadrzaj>
    <derivirana_varijabla naziv="DomainObject.Predmet.SudioniciListNaziv_1">
      <item>FINANCIJSKA AGENCIJA, RC RIJEKA, PODRUŽNICA PULA, PULA</item>
      <item>MARIJO KOP.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MARIJO KOP. d.o.o. MEDULIN, OIB 19872708894, Livadice 22,52100 Medulin</item>
    </izvorni_sadrzaj>
    <derivirana_varijabla naziv="DomainObject.Predmet.SudioniciListAdressOIB_1">
      <item>FINANCIJSKA AGENCIJA, RC RIJEKA, PODRUŽNICA PULA, PULA, OIB 85821130368, Ulica grada Vukovara 70,10000 Zagreb</item>
      <item>MARIJO KOP. d.o.o. MEDULIN, OIB 19872708894, Livadice 22,52100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19872708894</item>
    </izvorni_sadrzaj>
    <derivirana_varijabla naziv="DomainObject.Predmet.SudioniciListNazivOIB_1">
      <item>, OIB 85821130368</item>
      <item>, OIB 19872708894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3360</properties:Characters>
  <properties:Lines>98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2016-06-16T09:57:00Z</dcterms:created>
  <dc:creator>Jasmina Matika</dc:creator>
  <cp:lastModifiedBy>Jasmina Matika</cp:lastModifiedBy>
  <dcterms:modified xmlns:xsi="http://www.w3.org/2001/XMLSchema-instance" xsi:type="dcterms:W3CDTF">2016-06-23T06:56:00Z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