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bce7" w14:paraId="476bce7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7687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687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61BFA"/>
    <w:rsid w:val="00BA045A"/>
    <w:rsid w:val="00BE2C01"/>
    <w:rsid w:val="00C824E4"/>
    <w:rsid w:val="00C973BF"/>
    <w:rsid w:val="00C97687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ADDIKO BANK 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