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84337" w14:paraId="2a84337" w:rsidRDefault="006D7A0A" w:rsidP="006D7A0A" w:rsidR="006D7A0A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6D7A0A" w:rsidP="006D7A0A" w:rsidR="006D7A0A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6D7A0A" w:rsidP="006D7A0A" w:rsidR="006D7A0A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6D7A0A" w:rsidP="006D7A0A" w:rsidR="006D7A0A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598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6-10</w:t>
      </w:r>
    </w:p>
    <w:p w:rsidRDefault="006D7A0A" w:rsidP="006D7A0A" w:rsidR="006D7A0A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6D7A0A" w:rsidP="006D7A0A" w:rsidR="006D7A0A" w:rsidRPr="00ED131D">
      <w:pPr>
        <w:jc w:val="both"/>
        <w:rPr>
          <w:sz w:val="23"/>
          <w:szCs w:val="23"/>
        </w:rPr>
      </w:pPr>
    </w:p>
    <w:p w:rsidRDefault="006D7A0A" w:rsidP="006D7A0A" w:rsidR="006D7A0A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6D7A0A" w:rsidP="006D7A0A" w:rsidR="006D7A0A" w:rsidRPr="00ED131D">
      <w:pPr>
        <w:rPr>
          <w:sz w:val="23"/>
          <w:szCs w:val="23"/>
        </w:rPr>
      </w:pPr>
    </w:p>
    <w:p w:rsidRDefault="006D7A0A" w:rsidP="006D7A0A" w:rsidR="006D7A0A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6D7A0A" w:rsidP="006D7A0A" w:rsidR="006D7A0A" w:rsidRPr="00ED131D">
      <w:pPr>
        <w:rPr>
          <w:sz w:val="23"/>
          <w:szCs w:val="23"/>
        </w:rPr>
      </w:pPr>
    </w:p>
    <w:p w:rsidRDefault="006D7A0A" w:rsidP="006D7A0A" w:rsidR="006D7A0A" w:rsidRPr="007218BD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 xml:space="preserve">MIHELIĆ USLUGE j.d.o.o. Mihelići, Mihelići 9, OIB: </w:t>
      </w:r>
      <w:r w:rsidRPr="007218BD">
        <w:rPr>
          <w:sz w:val="23"/>
          <w:szCs w:val="23"/>
        </w:rPr>
        <w:t xml:space="preserve">64083036259, 8. srpnja 2016. </w:t>
      </w:r>
    </w:p>
    <w:p w:rsidRDefault="006D7A0A" w:rsidP="006D7A0A" w:rsidR="006D7A0A" w:rsidRPr="007218BD">
      <w:pPr>
        <w:jc w:val="both"/>
        <w:rPr>
          <w:sz w:val="23"/>
          <w:szCs w:val="23"/>
        </w:rPr>
      </w:pPr>
    </w:p>
    <w:p w:rsidRDefault="006D7A0A" w:rsidP="006D7A0A" w:rsidR="006D7A0A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6D7A0A" w:rsidP="006D7A0A" w:rsidR="006D7A0A" w:rsidRPr="00ED131D">
      <w:pPr>
        <w:jc w:val="center"/>
        <w:rPr>
          <w:sz w:val="23"/>
          <w:szCs w:val="23"/>
        </w:rPr>
      </w:pPr>
    </w:p>
    <w:p w:rsidRDefault="006D7A0A" w:rsidP="006D7A0A" w:rsidR="006D7A0A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MIHELIĆ USLUGE j.d.o.o. Mihelići, Mihelići 9, OIB: 64083036259</w:t>
      </w:r>
      <w:r w:rsidRPr="00ED131D">
        <w:rPr>
          <w:sz w:val="23"/>
          <w:szCs w:val="23"/>
        </w:rPr>
        <w:t>.</w:t>
      </w:r>
    </w:p>
    <w:p w:rsidRDefault="006D7A0A" w:rsidP="006D7A0A" w:rsidR="006D7A0A" w:rsidRPr="00ED131D">
      <w:pPr>
        <w:ind w:firstLine="720"/>
        <w:jc w:val="both"/>
        <w:rPr>
          <w:sz w:val="23"/>
          <w:szCs w:val="23"/>
        </w:rPr>
      </w:pPr>
    </w:p>
    <w:p w:rsidRDefault="006D7A0A" w:rsidP="006D7A0A" w:rsidR="006D7A0A" w:rsidRPr="00C41E41">
      <w:pPr>
        <w:ind w:firstLine="720"/>
        <w:jc w:val="both"/>
        <w:rPr>
          <w:color w:val="FF0000"/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F17054">
        <w:rPr>
          <w:sz w:val="23"/>
          <w:szCs w:val="23"/>
        </w:rPr>
        <w:t xml:space="preserve">Za stečajnog upravitelja imenuje </w:t>
      </w:r>
      <w:r w:rsidR="007218BD">
        <w:rPr>
          <w:sz w:val="23"/>
          <w:szCs w:val="23"/>
        </w:rPr>
        <w:t>Bogdan Veselinović, Rijeka, Marijana Stepčića 34, OIB: 56077684422.</w:t>
      </w:r>
    </w:p>
    <w:p w:rsidRDefault="006D7A0A" w:rsidP="006D7A0A" w:rsidR="006D7A0A" w:rsidRPr="00F17054">
      <w:pPr>
        <w:ind w:firstLine="720"/>
        <w:jc w:val="both"/>
        <w:rPr>
          <w:bCs w:val="false"/>
          <w:sz w:val="23"/>
          <w:szCs w:val="23"/>
        </w:rPr>
      </w:pPr>
    </w:p>
    <w:p w:rsidRDefault="006D7A0A" w:rsidP="006D7A0A" w:rsidR="006D7A0A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MIHELIĆ USLUGE j.d.o.o. Mihelići, Mihelići 9, OIB: 64083036259</w:t>
      </w:r>
      <w:r w:rsidRPr="00ED131D">
        <w:rPr>
          <w:sz w:val="23"/>
          <w:szCs w:val="23"/>
        </w:rPr>
        <w:t>.</w:t>
      </w:r>
    </w:p>
    <w:p w:rsidRDefault="006D7A0A" w:rsidP="006D7A0A" w:rsidR="006D7A0A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6D7A0A" w:rsidP="006D7A0A" w:rsidR="006D7A0A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6D7A0A" w:rsidP="006D7A0A" w:rsidR="006D7A0A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6D7A0A" w:rsidP="006D7A0A" w:rsidR="006D7A0A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6D7A0A" w:rsidP="006D7A0A" w:rsidR="006D7A0A" w:rsidRPr="00ED131D">
      <w:pPr>
        <w:jc w:val="both"/>
        <w:rPr>
          <w:bCs w:val="false"/>
          <w:sz w:val="23"/>
          <w:szCs w:val="23"/>
        </w:rPr>
      </w:pPr>
    </w:p>
    <w:p w:rsidRDefault="006D7A0A" w:rsidP="006D7A0A" w:rsidR="006D7A0A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6D7A0A" w:rsidP="006D7A0A" w:rsidR="006D7A0A" w:rsidRPr="00ED131D">
      <w:pPr>
        <w:rPr>
          <w:bCs w:val="false"/>
          <w:sz w:val="23"/>
          <w:szCs w:val="23"/>
        </w:rPr>
      </w:pPr>
    </w:p>
    <w:p w:rsidRDefault="006D7A0A" w:rsidP="006D7A0A" w:rsidR="006D7A0A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598/16-3 od 5. travnja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MIHELIĆ USLUGE j.d.o.o. Mihelići, Mihelići 9, OIB: 64083036259.</w:t>
      </w:r>
    </w:p>
    <w:p w:rsidRDefault="006D7A0A" w:rsidP="006D7A0A" w:rsidR="006D7A0A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30. svibnja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6D7A0A" w:rsidP="006D7A0A" w:rsidR="006D7A0A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6D7A0A" w:rsidP="006D7A0A" w:rsidR="006D7A0A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St-598/16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6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30. svibnja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30. svibnja 2016</w:t>
      </w:r>
      <w:r w:rsidRPr="00ED131D">
        <w:rPr>
          <w:sz w:val="23"/>
          <w:szCs w:val="23"/>
        </w:rPr>
        <w:t xml:space="preserve">. g. </w:t>
      </w:r>
    </w:p>
    <w:p w:rsidRDefault="006D7A0A" w:rsidP="006D7A0A" w:rsidR="006D7A0A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6D7A0A" w:rsidP="006D7A0A" w:rsidR="006D7A0A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6D7A0A" w:rsidP="006D7A0A" w:rsidR="006D7A0A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6D7A0A" w:rsidP="006D7A0A" w:rsidR="006D7A0A" w:rsidRPr="00ED131D">
      <w:pPr>
        <w:jc w:val="center"/>
        <w:rPr>
          <w:sz w:val="23"/>
          <w:szCs w:val="23"/>
        </w:rPr>
      </w:pPr>
    </w:p>
    <w:p w:rsidRDefault="006D7A0A" w:rsidP="006D7A0A" w:rsidR="006D7A0A" w:rsidRPr="00ED131D">
      <w:pPr>
        <w:jc w:val="center"/>
        <w:rPr>
          <w:sz w:val="23"/>
          <w:szCs w:val="23"/>
        </w:rPr>
      </w:pPr>
    </w:p>
    <w:p w:rsidRDefault="006D7A0A" w:rsidP="006D7A0A" w:rsidR="006D7A0A" w:rsidRPr="00ED131D">
      <w:pPr>
        <w:rPr>
          <w:sz w:val="23"/>
          <w:szCs w:val="23"/>
        </w:rPr>
      </w:pPr>
    </w:p>
    <w:p w:rsidRDefault="006D7A0A" w:rsidP="006D7A0A" w:rsidR="006D7A0A" w:rsidRPr="00F17054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 w:rsidRPr="00F17054">
        <w:rPr>
          <w:sz w:val="23"/>
          <w:szCs w:val="23"/>
        </w:rPr>
        <w:t>Pazinu</w:t>
      </w:r>
      <w:r w:rsidRPr="007218BD">
        <w:rPr>
          <w:sz w:val="23"/>
          <w:szCs w:val="23"/>
        </w:rPr>
        <w:t>, 8. srpnja 2016</w:t>
      </w:r>
      <w:r w:rsidRPr="00F17054">
        <w:rPr>
          <w:sz w:val="23"/>
          <w:szCs w:val="23"/>
        </w:rPr>
        <w:t>.</w:t>
      </w:r>
    </w:p>
    <w:p w:rsidRDefault="006D7A0A" w:rsidP="006D7A0A" w:rsidR="006D7A0A" w:rsidRPr="00ED131D">
      <w:pPr>
        <w:ind w:firstLine="720" w:left="2880"/>
        <w:jc w:val="both"/>
        <w:rPr>
          <w:sz w:val="23"/>
          <w:szCs w:val="23"/>
        </w:rPr>
      </w:pPr>
    </w:p>
    <w:p w:rsidRDefault="006D7A0A" w:rsidP="006D7A0A" w:rsidR="006D7A0A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6D7A0A" w:rsidP="006D7A0A" w:rsidR="006D7A0A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6D7A0A" w:rsidP="006D7A0A" w:rsidR="006D7A0A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6D7A0A" w:rsidP="006D7A0A" w:rsidR="006D7A0A">
      <w:pPr>
        <w:jc w:val="both"/>
        <w:rPr>
          <w:sz w:val="23"/>
          <w:szCs w:val="23"/>
        </w:rPr>
      </w:pPr>
    </w:p>
    <w:p w:rsidRDefault="006D7A0A" w:rsidP="006D7A0A" w:rsidR="006D7A0A" w:rsidRPr="00ED131D">
      <w:pPr>
        <w:jc w:val="both"/>
        <w:rPr>
          <w:sz w:val="23"/>
          <w:szCs w:val="23"/>
        </w:rPr>
      </w:pPr>
    </w:p>
    <w:p w:rsidRDefault="006D7A0A" w:rsidP="006D7A0A" w:rsidR="006D7A0A" w:rsidRPr="00ED131D">
      <w:pPr>
        <w:jc w:val="both"/>
        <w:rPr>
          <w:sz w:val="23"/>
          <w:szCs w:val="23"/>
        </w:rPr>
      </w:pPr>
    </w:p>
    <w:p w:rsidRDefault="006D7A0A" w:rsidP="006D7A0A" w:rsidR="006D7A0A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6D7A0A" w:rsidP="006D7A0A" w:rsidR="006D7A0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6D7A0A" w:rsidP="006D7A0A" w:rsidR="006D7A0A" w:rsidRPr="00EA6F91">
      <w:pPr>
        <w:jc w:val="both"/>
        <w:rPr>
          <w:sz w:val="23"/>
          <w:szCs w:val="23"/>
        </w:rPr>
      </w:pPr>
    </w:p>
    <w:p w:rsidRDefault="006D7A0A" w:rsidP="006D7A0A" w:rsidR="006D7A0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6D7A0A" w:rsidP="006D7A0A" w:rsidR="006D7A0A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MIHELIĆ USLUGE j.d.o.o. Mihelići, Mihelići 9, </w:t>
      </w:r>
    </w:p>
    <w:p w:rsidRDefault="006D7A0A" w:rsidP="006D7A0A" w:rsidR="006D7A0A" w:rsidRPr="00F74037">
      <w:pPr>
        <w:jc w:val="both"/>
        <w:rPr>
          <w:sz w:val="23"/>
          <w:szCs w:val="23"/>
        </w:rPr>
      </w:pPr>
      <w:r w:rsidRPr="00F17054">
        <w:rPr>
          <w:sz w:val="23"/>
          <w:szCs w:val="23"/>
        </w:rPr>
        <w:t xml:space="preserve">- stečajni upravitelj </w:t>
      </w:r>
      <w:r w:rsidR="007218BD">
        <w:rPr>
          <w:sz w:val="23"/>
          <w:szCs w:val="23"/>
        </w:rPr>
        <w:t>Bogdan Veselinović, Rijeka, Marijana Stepčića 34</w:t>
      </w:r>
      <w:r w:rsidRPr="00942237">
        <w:rPr>
          <w:sz w:val="23"/>
          <w:szCs w:val="23"/>
        </w:rPr>
        <w:t xml:space="preserve">, </w:t>
      </w:r>
    </w:p>
    <w:p w:rsidRDefault="006D7A0A" w:rsidP="006D7A0A" w:rsidR="006D7A0A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60,  </w:t>
      </w:r>
    </w:p>
    <w:p w:rsidRDefault="006D7A0A" w:rsidP="006D7A0A" w:rsidR="006D7A0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5,</w:t>
      </w:r>
    </w:p>
    <w:p w:rsidRDefault="006D7A0A" w:rsidP="006D7A0A" w:rsidR="006D7A0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  <w:r>
        <w:rPr>
          <w:sz w:val="23"/>
          <w:szCs w:val="23"/>
        </w:rPr>
        <w:t>,</w:t>
      </w:r>
    </w:p>
    <w:p w:rsidRDefault="006D7A0A" w:rsidP="006D7A0A" w:rsidR="006D7A0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  <w:r>
        <w:rPr>
          <w:sz w:val="23"/>
          <w:szCs w:val="23"/>
        </w:rPr>
        <w:t>,</w:t>
      </w:r>
    </w:p>
    <w:p w:rsidRDefault="006D7A0A" w:rsidP="006D7A0A" w:rsidR="006D7A0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>pravomoćnosti</w:t>
      </w:r>
      <w:r>
        <w:rPr>
          <w:sz w:val="23"/>
          <w:szCs w:val="23"/>
        </w:rPr>
        <w:t>.</w:t>
      </w:r>
      <w:r w:rsidRPr="00EA6F91">
        <w:rPr>
          <w:sz w:val="23"/>
          <w:szCs w:val="23"/>
        </w:rPr>
        <w:t xml:space="preserve"> </w:t>
      </w:r>
    </w:p>
    <w:p w:rsidRDefault="006D7A0A" w:rsidP="006D7A0A" w:rsidR="006D7A0A" w:rsidRPr="00ED131D">
      <w:pPr>
        <w:ind w:left="360"/>
        <w:jc w:val="both"/>
        <w:rPr>
          <w:sz w:val="23"/>
          <w:szCs w:val="23"/>
        </w:rPr>
      </w:pPr>
    </w:p>
    <w:p w:rsidRDefault="006D7A0A" w:rsidP="006D7A0A" w:rsidR="006D7A0A" w:rsidRPr="00ED131D">
      <w:pPr>
        <w:jc w:val="both"/>
        <w:rPr>
          <w:sz w:val="23"/>
          <w:szCs w:val="23"/>
        </w:rPr>
      </w:pPr>
    </w:p>
    <w:p w:rsidRDefault="006D7A0A" w:rsidP="006D7A0A" w:rsidR="006D7A0A" w:rsidRPr="00ED131D">
      <w:pPr>
        <w:rPr>
          <w:sz w:val="23"/>
          <w:szCs w:val="23"/>
        </w:rPr>
      </w:pPr>
    </w:p>
    <w:p w:rsidRDefault="006D7A0A" w:rsidP="006D7A0A" w:rsidR="006D7A0A" w:rsidRPr="00ED131D">
      <w:pPr>
        <w:rPr>
          <w:sz w:val="23"/>
          <w:szCs w:val="23"/>
        </w:rPr>
      </w:pPr>
    </w:p>
    <w:p w:rsidRDefault="006D7A0A" w:rsidP="006D7A0A" w:rsidR="006D7A0A"/>
    <w:p w:rsidRDefault="006D7A0A" w:rsidP="006D7A0A" w:rsidR="006D7A0A"/>
    <w:p w:rsidRDefault="006D7A0A" w:rsidP="006D7A0A" w:rsidR="006D7A0A"/>
    <w:p w:rsidRDefault="006D7A0A" w:rsidP="006D7A0A" w:rsidR="006D7A0A"/>
    <w:p w:rsidRDefault="006D7A0A" w:rsidP="006D7A0A" w:rsidR="006D7A0A"/>
    <w:p w:rsidRDefault="006D7A0A" w:rsidP="006D7A0A" w:rsidR="006D7A0A"/>
    <w:p w:rsidRDefault="006D7A0A" w:rsidP="006D7A0A" w:rsidR="006D7A0A"/>
    <w:p w:rsidRDefault="006D7A0A" w:rsidP="006D7A0A" w:rsidR="006D7A0A"/>
    <w:p w:rsidRDefault="00751576" w:rsidR="00751576"/>
    <w:sectPr w:rsidSect="004523B8" w:rsidR="00751576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A0A" w:rsidP="006D7A0A" w:rsidR="006D7A0A">
      <w:r>
        <w:separator/>
      </w:r>
    </w:p>
  </w:endnote>
  <w:endnote w:id="0" w:type="continuationSeparator">
    <w:p w:rsidRDefault="006D7A0A" w:rsidP="006D7A0A" w:rsidR="006D7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A0A" w:rsidP="006D7A0A" w:rsidR="006D7A0A">
      <w:r>
        <w:separator/>
      </w:r>
    </w:p>
  </w:footnote>
  <w:footnote w:id="0" w:type="continuationSeparator">
    <w:p w:rsidRDefault="006D7A0A" w:rsidP="006D7A0A" w:rsidR="006D7A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6D7A0A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3016C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598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6-10</w:t>
        </w:r>
      </w:p>
    </w:sdtContent>
  </w:sdt>
  <w:p w:rsidRDefault="00F3016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A0A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A0A"/>
    <w:rsid w:val="001A03B3"/>
    <w:rsid w:val="006D7A0A"/>
    <w:rsid w:val="007218BD"/>
    <w:rsid w:val="00751576"/>
    <w:rsid w:val="00986BD8"/>
    <w:rsid w:val="00F3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7A0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7A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A0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7A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7A0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A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A0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0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3B3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3B3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3B3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3B3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7A0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7A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A0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7A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7A0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A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A0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0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3B3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3B3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3B3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3B3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St-598/2016-10</izvorni_sadrzaj>
    <derivirana_varijabla naziv="DomainObject.Oznaka_1">St-598/2016-10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St-598/2016</izvorni_sadrzaj>
    <derivirana_varijabla naziv="DomainObject.Predmet.OznakaBroj_1">St-598/2016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MIHELIĆ USLUGE j.d.o.o. MIHELIĆI</izvorni_sadrzaj>
    <derivirana_varijabla naziv="DomainObject.Predmet.ProtustrankaFormated_1">  MIHELIĆ USLUGE j.d.o.o. MIHELIĆI</derivirana_varijabla>
  </DomainObject.Predmet.ProtustrankaFormated>
  <DomainObject.Predmet.ProtustrankaFormatedOIB>
    <izvorni_sadrzaj>  MIHELIĆ USLUGE j.d.o.o. MIHELIĆI, OIB 64083036259</izvorni_sadrzaj>
    <derivirana_varijabla naziv="DomainObject.Predmet.ProtustrankaFormatedOIB_1">  MIHELIĆ USLUGE j.d.o.o. MIHELIĆI, OIB 64083036259</derivirana_varijabla>
  </DomainObject.Predmet.ProtustrankaFormatedOIB>
  <DomainObject.Predmet.ProtustrankaFormatedWithAdress>
    <izvorni_sadrzaj> MIHELIĆ USLUGE j.d.o.o. MIHELIĆI, Mihelići 9, 52440 Mihelići</izvorni_sadrzaj>
    <derivirana_varijabla naziv="DomainObject.Predmet.ProtustrankaFormatedWithAdress_1"> MIHELIĆ USLUGE j.d.o.o. MIHELIĆI, Mihelići 9, 52440 Mihelići</derivirana_varijabla>
  </DomainObject.Predmet.ProtustrankaFormatedWithAdress>
  <DomainObject.Predmet.ProtustrankaFormatedWithAdressOIB>
    <izvorni_sadrzaj> MIHELIĆ USLUGE j.d.o.o. MIHELIĆI, OIB 64083036259, Mihelići 9, 52440 Mihelići</izvorni_sadrzaj>
    <derivirana_varijabla naziv="DomainObject.Predmet.ProtustrankaFormatedWithAdressOIB_1"> MIHELIĆ USLUGE j.d.o.o. MIHELIĆI, OIB 64083036259, Mihelići 9, 52440 Mihelići</derivirana_varijabla>
  </DomainObject.Predmet.ProtustrankaFormatedWithAdressOIB>
  <DomainObject.Predmet.ProtustrankaWithAdress>
    <izvorni_sadrzaj>MIHELIĆ USLUGE j.d.o.o. MIHELIĆI Mihelići 9, 52440 Mihelići</izvorni_sadrzaj>
    <derivirana_varijabla naziv="DomainObject.Predmet.ProtustrankaWithAdress_1">MIHELIĆ USLUGE j.d.o.o. MIHELIĆI Mihelići 9, 52440 Mihelići</derivirana_varijabla>
  </DomainObject.Predmet.ProtustrankaWithAdress>
  <DomainObject.Predmet.ProtustrankaWithAdressOIB>
    <izvorni_sadrzaj>MIHELIĆ USLUGE j.d.o.o. MIHELIĆI, OIB 64083036259, Mihelići 9, 52440 Mihelići</izvorni_sadrzaj>
    <derivirana_varijabla naziv="DomainObject.Predmet.ProtustrankaWithAdressOIB_1">MIHELIĆ USLUGE j.d.o.o. MIHELIĆI, OIB 64083036259, Mihelići 9, 52440 Mihelići</derivirana_varijabla>
  </DomainObject.Predmet.ProtustrankaWithAdressOIB>
  <DomainObject.Predmet.ProtustrankaNazivFormated>
    <izvorni_sadrzaj>MIHELIĆ USLUGE j.d.o.o. MIHELIĆI</izvorni_sadrzaj>
    <derivirana_varijabla naziv="DomainObject.Predmet.ProtustrankaNazivFormated_1">MIHELIĆ USLUGE j.d.o.o. MIHELIĆI</derivirana_varijabla>
  </DomainObject.Predmet.ProtustrankaNazivFormated>
  <DomainObject.Predmet.ProtustrankaNazivFormatedOIB>
    <izvorni_sadrzaj>MIHELIĆ USLUGE j.d.o.o. MIHELIĆI, OIB 64083036259</izvorni_sadrzaj>
    <derivirana_varijabla naziv="DomainObject.Predmet.ProtustrankaNazivFormatedOIB_1">MIHELIĆ USLUGE j.d.o.o. MIHELIĆI, OIB 64083036259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51107.40</izvorni_sadrzaj>
    <derivirana_varijabla naziv="DomainObject.Predmet.TrenutnaVrijednost_1">51107.40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MIHELIĆ USLUGE j.d.o.o. MIHELIĆI</item>
    </izvorni_sadrzaj>
    <derivirana_varijabla naziv="DomainObject.Predmet.ProtuStrankaListFormated_1">
      <item>MIHELIĆ USLUGE j.d.o.o. MIHELIĆI</item>
    </derivirana_varijabla>
  </DomainObject.Predmet.ProtuStrankaListFormated>
  <DomainObject.Predmet.ProtuStrankaListFormatedOIB>
    <izvorni_sadrzaj>
      <item>MIHELIĆ USLUGE j.d.o.o. MIHELIĆI, OIB 64083036259</item>
    </izvorni_sadrzaj>
    <derivirana_varijabla naziv="DomainObject.Predmet.ProtuStrankaListFormatedOIB_1">
      <item>MIHELIĆ USLUGE j.d.o.o. MIHELIĆI, OIB 64083036259</item>
    </derivirana_varijabla>
  </DomainObject.Predmet.ProtuStrankaListFormatedOIB>
  <DomainObject.Predmet.ProtuStrankaListFormatedWithAdress>
    <izvorni_sadrzaj>
      <item>MIHELIĆ USLUGE j.d.o.o. MIHELIĆI, Mihelići 9, 52440 Mihelići</item>
    </izvorni_sadrzaj>
    <derivirana_varijabla naziv="DomainObject.Predmet.ProtuStrankaListFormatedWithAdress_1">
      <item>MIHELIĆ USLUGE j.d.o.o. MIHELIĆI, Mihelići 9, 52440 Mihelići</item>
    </derivirana_varijabla>
  </DomainObject.Predmet.ProtuStrankaListFormatedWithAdress>
  <DomainObject.Predmet.ProtuStrankaListFormatedWithAdressOIB>
    <izvorni_sadrzaj>
      <item>MIHELIĆ USLUGE j.d.o.o. MIHELIĆI, OIB 64083036259, Mihelići 9, 52440 Mihelići</item>
    </izvorni_sadrzaj>
    <derivirana_varijabla naziv="DomainObject.Predmet.ProtuStrankaListFormatedWithAdressOIB_1">
      <item>MIHELIĆ USLUGE j.d.o.o. MIHELIĆI, OIB 64083036259, Mihelići 9, 52440 Mihelići</item>
    </derivirana_varijabla>
  </DomainObject.Predmet.ProtuStrankaListFormatedWithAdressOIB>
  <DomainObject.Predmet.ProtuStrankaListNazivFormated>
    <izvorni_sadrzaj>
      <item>MIHELIĆ USLUGE j.d.o.o. MIHELIĆI</item>
    </izvorni_sadrzaj>
    <derivirana_varijabla naziv="DomainObject.Predmet.ProtuStrankaListNazivFormated_1">
      <item>MIHELIĆ USLUGE j.d.o.o. MIHELIĆI</item>
    </derivirana_varijabla>
  </DomainObject.Predmet.ProtuStrankaListNazivFormated>
  <DomainObject.Predmet.ProtuStrankaListNazivFormatedOIB>
    <izvorni_sadrzaj>
      <item>MIHELIĆ USLUGE j.d.o.o. MIHELIĆI, OIB 64083036259</item>
    </izvorni_sadrzaj>
    <derivirana_varijabla naziv="DomainObject.Predmet.ProtuStrankaListNazivFormatedOIB_1">
      <item>MIHELIĆ USLUGE j.d.o.o. MIHELIĆI, OIB 64083036259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St-598/2016-10</izvorni_sadrzaj>
    <derivirana_varijabla naziv="DomainObject.PoslovniBrojDokumenta_1">St-598/2016-10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MIHELIĆ USLUGE j.d.o.o. MIHELIĆI</izvorni_sadrzaj>
    <derivirana_varijabla naziv="DomainObject.Predmet.ProtustrankaIDrugi_1">MIHELIĆ USLUGE j.d.o.o. MIHELIĆI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MIHELIĆ USLUGE j.d.o.o. MIHELIĆI, OIB 64083036259, Mihelići 9, 52440 Mihelići</izvorni_sadrzaj>
    <derivirana_varijabla naziv="DomainObject.Predmet.ProtustrankaIDrugiAdressOIB_1">MIHELIĆ USLUGE j.d.o.o. MIHELIĆI, OIB 64083036259, Mihelići 9, 52440 Mihelići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MIHELIĆ USLUGE j.d.o.o. MIHELIĆI</item>
    </izvorni_sadrzaj>
    <derivirana_varijabla naziv="DomainObject.Predmet.SudioniciListNaziv_1">
      <item>FINANCIJSKA AGENCIJA, RC RIJEKA, PODRUŽNICA PULA, PULA</item>
      <item>MIHELIĆ USLUGE j.d.o.o. MIHELIĆI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MIHELIĆ USLUGE j.d.o.o. MIHELIĆI, OIB 64083036259, Mihelići 9,52440 Mihelići</item>
    </izvorni_sadrzaj>
    <derivirana_varijabla naziv="DomainObject.Predmet.SudioniciListAdressOIB_1">
      <item>FINANCIJSKA AGENCIJA, RC RIJEKA, PODRUŽNICA PULA, PULA, OIB 85821130368, Ulica grada Vukovara 70,10000 Zagreb</item>
      <item>MIHELIĆ USLUGE j.d.o.o. MIHELIĆI, OIB 64083036259, Mihelići 9,52440 Mihelići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64083036259</item>
    </izvorni_sadrzaj>
    <derivirana_varijabla naziv="DomainObject.Predmet.SudioniciListNazivOIB_1">
      <item>, OIB 85821130368</item>
      <item>, OIB 64083036259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3395</properties:Characters>
  <properties:Lines>98</properties:Lines>
  <properties:Paragraphs>33</properties:Paragraphs>
  <properties:TotalTime>8</properties:TotalTime>
  <properties:ScaleCrop>false</properties:ScaleCrop>
  <properties:LinksUpToDate>false</properties:LinksUpToDate>
  <properties:CharactersWithSpaces>4162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2016-07-08T05:58:00Z</dcterms:created>
  <dc:creator>Jasmina Matika</dc:creator>
  <cp:lastModifiedBy>Jasmina Matika</cp:lastModifiedBy>
  <dcterms:modified xmlns:xsi="http://www.w3.org/2001/XMLSchema-instance" xsi:type="dcterms:W3CDTF">2016-07-08T10:08:00Z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St-598/2016-10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