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CA0BA8">
                    <w:rPr>
                      <w:sz w:val="22"/>
                      <w:szCs w:val="22"/>
                    </w:rPr>
                    <w:t xml:space="preserve"> 18. St-909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690486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f972b8" w14:paraId="0f972b8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CA0BA8">
        <w:t>SNAŠINA KUJNA jednostavno društvo s ograničenom odgovornošću za proizvodnju, trgovinu i usluge, Županja, Savska 48, MBS: 030167531, OIB: 84295959874</w:t>
      </w:r>
      <w:r w:rsidR="002655F0">
        <w:t>,</w:t>
      </w:r>
      <w:r>
        <w:t xml:space="preserve">  dana </w:t>
      </w:r>
      <w:r w:rsidR="00742BDD">
        <w:t>24</w:t>
      </w:r>
      <w:r w:rsidR="00690486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CA0BA8">
        <w:t>SNAŠINA KUJNA jednostavno društvo s ograničenom odgovornošću za proizvodnju, trgovinu i usluge, Županja, Savska 48, MBS: 030167531, OIB: 84295959874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742BDD" w:rsidR="00710D23">
      <w:pPr>
        <w:pStyle w:val="Odlomakpopisa"/>
        <w:numPr>
          <w:ilvl w:val="0"/>
          <w:numId w:val="2"/>
        </w:numPr>
        <w:tabs>
          <w:tab w:pos="5835" w:val="left"/>
        </w:tabs>
        <w:jc w:val="both"/>
      </w:pPr>
      <w:r>
        <w:t xml:space="preserve">Za stečajnog upravitelja imenuje se </w:t>
      </w:r>
      <w:r w:rsidR="00742BDD">
        <w:t>Nikola Bojanić, Osijek, Bračka 179</w:t>
      </w:r>
      <w:r w:rsidR="00742BDD" w:rsidRPr="00B03FBD">
        <w:t>, OIB</w:t>
      </w:r>
      <w:r w:rsidR="00742BDD">
        <w:t>:</w:t>
      </w:r>
      <w:r w:rsidR="00742BDD" w:rsidRPr="00B03FBD">
        <w:t xml:space="preserve"> </w:t>
      </w:r>
      <w:r w:rsidR="00742BDD">
        <w:t>32886956915.</w:t>
      </w:r>
      <w:r w:rsidR="00742BDD">
        <w:tab/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53427">
        <w:t>SNAŠINA KUJNA jednostavno društvo s ograničenom odgovornošću za proizvodnju, trgovinu i usluge, Županja, Savska 48, MBS: 030167531, OIB: 84295959874</w:t>
      </w:r>
      <w:r w:rsidR="00710D23">
        <w:t>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5E2FE4">
        <w:rPr>
          <w:bCs/>
        </w:rPr>
        <w:t xml:space="preserve">6. </w:t>
      </w:r>
      <w:r w:rsidR="00742BDD">
        <w:rPr>
          <w:bCs/>
        </w:rPr>
        <w:t>lipnja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690486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 04-06-18-</w:t>
      </w:r>
      <w:r w:rsidR="005E2FE4">
        <w:rPr>
          <w:bCs/>
        </w:rPr>
        <w:t>2</w:t>
      </w:r>
      <w:r w:rsidR="00753427">
        <w:rPr>
          <w:bCs/>
        </w:rPr>
        <w:t>415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E2FE4">
        <w:rPr>
          <w:bCs/>
        </w:rPr>
        <w:t>5</w:t>
      </w:r>
      <w:r w:rsidR="00710D23">
        <w:rPr>
          <w:bCs/>
        </w:rPr>
        <w:t xml:space="preserve">. </w:t>
      </w:r>
      <w:r w:rsidR="00742BDD">
        <w:rPr>
          <w:bCs/>
        </w:rPr>
        <w:t>lipnja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753427">
        <w:t>SNAŠINA KUJNA jednostavno društvo s ograničenom odgovornošću za proizvodnju, trgovinu i usluge, Županja, Savska 48, MBS: 030167531, OIB: 84295959874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753427">
        <w:rPr>
          <w:bCs/>
        </w:rPr>
        <w:t>St-909</w:t>
      </w:r>
      <w:r w:rsidR="00710D23">
        <w:rPr>
          <w:bCs/>
        </w:rPr>
        <w:t>/18</w:t>
      </w:r>
      <w:r w:rsidR="00C614AA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42BDD">
        <w:t>8</w:t>
      </w:r>
      <w:r w:rsidR="00057E16">
        <w:t xml:space="preserve">. </w:t>
      </w:r>
      <w:r w:rsidR="00742BDD">
        <w:t>lipnja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753427">
        <w:t>909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742BDD">
        <w:t>24</w:t>
      </w:r>
      <w:r w:rsidR="00C614AA">
        <w:t>. siječnja 2019</w:t>
      </w:r>
      <w:r w:rsidR="002F3C3A">
        <w:t xml:space="preserve">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614AA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742BDD">
        <w:t>15</w:t>
      </w:r>
      <w:r>
        <w:t>.04.  2019</w:t>
      </w:r>
      <w:r w:rsidR="002F3C3A">
        <w:t>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56659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2FE4"/>
    <w:rsid w:val="00616E68"/>
    <w:rsid w:val="006320D2"/>
    <w:rsid w:val="006414F4"/>
    <w:rsid w:val="00681766"/>
    <w:rsid w:val="00690486"/>
    <w:rsid w:val="00696430"/>
    <w:rsid w:val="006B0165"/>
    <w:rsid w:val="006E7282"/>
    <w:rsid w:val="00710D23"/>
    <w:rsid w:val="00720319"/>
    <w:rsid w:val="00740D9B"/>
    <w:rsid w:val="00742BDD"/>
    <w:rsid w:val="00753427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614AA"/>
    <w:rsid w:val="00C82963"/>
    <w:rsid w:val="00CA0BA8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St-909/2018</izvorni_sadrzaj>
    <derivirana_varijabla naziv="DomainObject.Predmet.OznakaBroj_1">St-909/2018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SNAŠINA KUJNA jednostavno društvo s ograničenom odgovornošću za proizvodnju, trgovinu i usluge</izvorni_sadrzaj>
    <derivirana_varijabla naziv="DomainObject.Predmet.ProtustrankaFormated_1">  SNAŠINA KUJNA jednostavno društvo s ograničenom odgovornošću za proizvodnju, trgovinu i usluge</derivirana_varijabla>
  </DomainObject.Predmet.ProtustrankaFormated>
  <DomainObject.Predmet.ProtustrankaFormatedOIB>
    <izvorni_sadrzaj>  SNAŠINA KUJNA jednostavno društvo s ograničenom odgovornošću za proizvodnju, trgovinu i usluge, OIB 84295959874</izvorni_sadrzaj>
    <derivirana_varijabla naziv="DomainObject.Predmet.ProtustrankaFormatedOIB_1">  SNAŠINA KUJNA jednostavno društvo s ograničenom odgovornošću za proizvodnju, trgovinu i usluge, OIB 84295959874</derivirana_varijabla>
  </DomainObject.Predmet.ProtustrankaFormatedOIB>
  <DomainObject.Predmet.ProtustrankaFormatedWithAdress>
    <izvorni_sadrzaj> SNAŠINA KUJNA jednostavno društvo s ograničenom odgovornošću za proizvodnju, trgovinu i usluge, Savska 48, 32270 Županja</izvorni_sadrzaj>
    <derivirana_varijabla naziv="DomainObject.Predmet.ProtustrankaFormatedWithAdress_1"> SNAŠINA KUJNA jednostavno društvo s ograničenom odgovornošću za proizvodnju, trgovinu i usluge, Savska 48, 32270 Županja</derivirana_varijabla>
  </DomainObject.Predmet.ProtustrankaFormatedWithAdress>
  <DomainObject.Predmet.ProtustrankaFormatedWithAdressOIB>
    <izvorni_sadrzaj> SNAŠINA KUJNA jednostavno društvo s ograničenom odgovornošću za proizvodnju, trgovinu i usluge, OIB 84295959874, Savska 48, 32270 Županja</izvorni_sadrzaj>
    <derivirana_varijabla naziv="DomainObject.Predmet.ProtustrankaFormatedWithAdressOIB_1"> SNAŠINA KUJNA jednostavno društvo s ograničenom odgovornošću za proizvodnju, trgovinu i usluge, OIB 84295959874, Savska 48, 32270 Županja</derivirana_varijabla>
  </DomainObject.Predmet.ProtustrankaFormatedWithAdressOIB>
  <DomainObject.Predmet.ProtustrankaWithAdress>
    <izvorni_sadrzaj>SNAŠINA KUJNA jednostavno društvo s ograničenom odgovornošću za proizvodnju, trgovinu i usluge Savska 48, 32270 Županja</izvorni_sadrzaj>
    <derivirana_varijabla naziv="DomainObject.Predmet.ProtustrankaWithAdress_1">SNAŠINA KUJNA jednostavno društvo s ograničenom odgovornošću za proizvodnju, trgovinu i usluge Savska 48, 32270 Županja</derivirana_varijabla>
  </DomainObject.Predmet.ProtustrankaWithAdress>
  <DomainObject.Predmet.ProtustrankaWithAdressOIB>
    <izvorni_sadrzaj>SNAŠINA KUJNA jednostavno društvo s ograničenom odgovornošću za proizvodnju, trgovinu i usluge, OIB 84295959874, Savska 48, 32270 Županja</izvorni_sadrzaj>
    <derivirana_varijabla naziv="DomainObject.Predmet.ProtustrankaWithAdressOIB_1">SNAŠINA KUJNA jednostavno društvo s ograničenom odgovornošću za proizvodnju, trgovinu i usluge, OIB 84295959874, Savska 48, 32270 Županja</derivirana_varijabla>
  </DomainObject.Predmet.ProtustrankaWithAdressOIB>
  <DomainObject.Predmet.ProtustrankaNazivFormated>
    <izvorni_sadrzaj>SNAŠINA KUJNA jednostavno društvo s ograničenom odgovornošću za proizvodnju, trgovinu i usluge</izvorni_sadrzaj>
    <derivirana_varijabla naziv="DomainObject.Predmet.ProtustrankaNazivFormated_1">SNAŠINA KUJNA jednostavno društvo s ograničenom odgovornošću za proizvodnju, trgovinu i usluge</derivirana_varijabla>
  </DomainObject.Predmet.ProtustrankaNazivFormated>
  <DomainObject.Predmet.ProtustrankaNazivFormatedOIB>
    <izvorni_sadrzaj>SNAŠINA KUJNA jednostavno društvo s ograničenom odgovornošću za proizvodnju, trgovinu i usluge, OIB 84295959874</izvorni_sadrzaj>
    <derivirana_varijabla naziv="DomainObject.Predmet.ProtustrankaNazivFormatedOIB_1">SNAŠINA KUJNA jednostavno društvo s ograničenom odgovornošću za proizvodnju, trgovinu i usluge, OIB 84295959874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SNAŠINA KUJNA jednostavno društvo s ograničenom odgovornošću za proizvodnju, trgovinu i usluge</item>
    </izvorni_sadrzaj>
    <derivirana_varijabla naziv="DomainObject.Predmet.ProtuStrankaListFormated_1">
      <item>SNAŠINA KUJNA jednostavno društvo s ograničenom odgovornošću za proizvodnju, trgovinu i usluge</item>
    </derivirana_varijabla>
  </DomainObject.Predmet.ProtuStrankaListFormated>
  <DomainObject.Predmet.ProtuStrankaListFormatedOIB>
    <izvorni_sadrzaj>
      <item>SNAŠINA KUJNA jednostavno društvo s ograničenom odgovornošću za proizvodnju, trgovinu i usluge, OIB 84295959874</item>
    </izvorni_sadrzaj>
    <derivirana_varijabla naziv="DomainObject.Predmet.ProtuStrankaListFormatedOIB_1">
      <item>SNAŠINA KUJNA jednostavno društvo s ograničenom odgovornošću za proizvodnju, trgovinu i usluge, OIB 84295959874</item>
    </derivirana_varijabla>
  </DomainObject.Predmet.ProtuStrankaListFormatedOIB>
  <DomainObject.Predmet.ProtuStrankaListFormatedWithAdress>
    <izvorni_sadrzaj>
      <item>SNAŠINA KUJNA jednostavno društvo s ograničenom odgovornošću za proizvodnju, trgovinu i usluge, Savska 48, 32270 Županja</item>
    </izvorni_sadrzaj>
    <derivirana_varijabla naziv="DomainObject.Predmet.ProtuStrankaListFormatedWithAdress_1">
      <item>SNAŠINA KUJNA jednostavno društvo s ograničenom odgovornošću za proizvodnju, trgovinu i usluge, Savska 48, 32270 Županja</item>
    </derivirana_varijabla>
  </DomainObject.Predmet.ProtuStrankaListFormatedWithAdress>
  <DomainObject.Predmet.ProtuStrankaListFormatedWithAdressOIB>
    <izvorni_sadrzaj>
      <item>SNAŠINA KUJNA jednostavno društvo s ograničenom odgovornošću za proizvodnju, trgovinu i usluge, OIB 84295959874, Savska 48, 32270 Županja</item>
    </izvorni_sadrzaj>
    <derivirana_varijabla naziv="DomainObject.Predmet.ProtuStrankaListFormatedWithAdressOIB_1">
      <item>SNAŠINA KUJNA jednostavno društvo s ograničenom odgovornošću za proizvodnju, trgovinu i usluge, OIB 84295959874, Savska 48, 32270 Županja</item>
    </derivirana_varijabla>
  </DomainObject.Predmet.ProtuStrankaListFormatedWithAdressOIB>
  <DomainObject.Predmet.ProtuStrankaListNazivFormated>
    <izvorni_sadrzaj>
      <item>SNAŠINA KUJNA jednostavno društvo s ograničenom odgovornošću za proizvodnju, trgovinu i usluge</item>
    </izvorni_sadrzaj>
    <derivirana_varijabla naziv="DomainObject.Predmet.ProtuStrankaListNazivFormated_1">
      <item>SNAŠINA KUJNA jednostavno društvo s ograničenom odgovornošću za proizvodnju, trgovinu i usluge</item>
    </derivirana_varijabla>
  </DomainObject.Predmet.ProtuStrankaListNazivFormated>
  <DomainObject.Predmet.ProtuStrankaListNazivFormatedOIB>
    <izvorni_sadrzaj>
      <item>SNAŠINA KUJNA jednostavno društvo s ograničenom odgovornošću za proizvodnju, trgovinu i usluge, OIB 84295959874</item>
    </izvorni_sadrzaj>
    <derivirana_varijabla naziv="DomainObject.Predmet.ProtuStrankaListNazivFormatedOIB_1">
      <item>SNAŠINA KUJNA jednostavno društvo s ograničenom odgovornošću za proizvodnju, trgovinu i usluge, OIB 84295959874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SNAŠINA KUJNA jednostavno društvo s ograničenom odgovornošću za proizvodnju, trgovinu i usluge</izvorni_sadrzaj>
    <derivirana_varijabla naziv="DomainObject.Predmet.ProtustrankaIDrugi_1">SNAŠINA KUJNA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SNAŠINA KUJNA jednostavno društvo s ograničenom odgovornošću za proizvodnju, trgovinu i usluge, OIB 84295959874, Savska 48, 32270 Županja</izvorni_sadrzaj>
    <derivirana_varijabla naziv="DomainObject.Predmet.ProtustrankaIDrugiAdressOIB_1">SNAŠINA KUJNA jednostavno društvo s ograničenom odgovornošću za proizvodnju, trgovinu i usluge, OIB 84295959874, Savska 48,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SNAŠINA KUJNA jednostavno društvo s ograničenom odgovornošću za proizvodnju, trgovinu i usluge</item>
    </izvorni_sadrzaj>
    <derivirana_varijabla naziv="DomainObject.Predmet.SudioniciListNaziv_1">
      <item>FINA RC OSIJEK</item>
      <item>SNAŠINA KUJNA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SNAŠINA KUJNA jednostavno društvo s ograničenom odgovornošću za proizvodnju, trgovinu i usluge, OIB 84295959874, Savska 48,32270 Županja</item>
    </izvorni_sadrzaj>
    <derivirana_varijabla naziv="DomainObject.Predmet.SudioniciListAdressOIB_1">
      <item>FINA RC OSIJEK, OIB 85821130368</item>
      <item>SNAŠINA KUJNA jednostavno društvo s ograničenom odgovornošću za proizvodnju, trgovinu i usluge, OIB 84295959874, Savska 48,32270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84295959874</item>
    </izvorni_sadrzaj>
    <derivirana_varijabla naziv="DomainObject.Predmet.SudioniciListNazivOIB_1">
      <item>, OIB 85821130368</item>
      <item>, OIB 84295959874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3038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2019-01-24T11:22:00Z</dcterms:created>
  <dc:creator>Snježana Andrijanić</dc:creator>
  <cp:lastModifiedBy>Gordana Harc</cp:lastModifiedBy>
  <cp:lastPrinted>2019-01-24T11:22:00Z</cp:lastPrinted>
  <dcterms:modified xmlns:xsi="http://www.w3.org/2001/XMLSchema-instance" xsi:type="dcterms:W3CDTF">2019-01-24T11:23:00Z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St-909-18-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