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d99f" w14:paraId="603d99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777AF">
        <w:rPr>
          <w:sz w:val="24"/>
        </w:rPr>
        <w:t>5975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74E3F">
        <w:rPr>
          <w:sz w:val="24"/>
          <w:szCs w:val="24"/>
          <w:lang w:val="pt-BR"/>
        </w:rPr>
        <w:t xml:space="preserve">INTERAKTIVNE TEHNOLOGIJE d.o.o., Zagreb, Cekovići 27, OIB: </w:t>
      </w:r>
      <w:proofErr w:type="spellStart"/>
      <w:r w:rsidR="00274E3F" w:rsidRPr="001C7787">
        <w:rPr>
          <w:sz w:val="24"/>
          <w:szCs w:val="24"/>
        </w:rPr>
        <w:t>48882037128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0F1BE5">
        <w:rPr>
          <w:sz w:val="24"/>
          <w:szCs w:val="24"/>
        </w:rPr>
        <w:t>25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A498B" w:rsidP="00CF56FE" w:rsidR="009A49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46E85">
        <w:rPr>
          <w:sz w:val="24"/>
          <w:szCs w:val="24"/>
          <w:lang w:val="pt-BR"/>
        </w:rPr>
        <w:t xml:space="preserve">INTERAKTIVNE TEHNOLOGIJE d.o.o., Zagreb, Cekovići 27, OIB: </w:t>
      </w:r>
      <w:proofErr w:type="spellStart"/>
      <w:r w:rsidR="00146E85" w:rsidRPr="001C7787">
        <w:rPr>
          <w:sz w:val="24"/>
          <w:szCs w:val="24"/>
        </w:rPr>
        <w:t>48882037128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0F1BE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146E85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6658C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6658C">
        <w:rPr>
          <w:sz w:val="24"/>
          <w:szCs w:val="24"/>
        </w:rPr>
        <w:t>ju:</w:t>
      </w:r>
    </w:p>
    <w:p w:rsidRDefault="0076658C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76658C" w:rsidP="00A41146" w:rsidR="0076658C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76658C" w:rsidP="00A41146" w:rsidR="0076658C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0F1BE5">
        <w:rPr>
          <w:sz w:val="24"/>
          <w:szCs w:val="24"/>
        </w:rPr>
        <w:t>25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82C6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82C63" w:rsidP="00B82C63" w:rsidR="00B82C6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82C63" w:rsidP="00B82C63" w:rsidR="00B82C6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BE5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E8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4E3F"/>
    <w:rsid w:val="002777AF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543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677B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58C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98B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2C63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F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F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St-5975/2016-13</izvorni_sadrzaj>
    <derivirana_varijabla naziv="DomainObject.Oznaka_1">St-5975/2016-13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St-5975/2016-13</izvorni_sadrzaj>
    <derivirana_varijabla naziv="DomainObject.PoslovniBrojDokumenta_1">St-5975/2016-13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778</properties:Characters>
  <properties:Lines>41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2017-05-25T07:04:00Z</cp:lastPrinted>
  <dcterms:modified xmlns:xsi="http://www.w3.org/2001/XMLSchema-instance" xsi:type="dcterms:W3CDTF">2017-05-25T07:04:00Z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