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aea8" w14:paraId="827aea8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3451DE">
        <w:rPr>
          <w:rFonts w:cs="Times New Roman" w:eastAsia="Times New Roman"/>
          <w:b/>
          <w:szCs w:val="20"/>
          <w:lang w:eastAsia="hr-HR"/>
        </w:rPr>
        <w:t xml:space="preserve"> 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AA5D6A">
        <w:rPr>
          <w:rFonts w:cs="Times New Roman" w:eastAsia="Times New Roman"/>
          <w:szCs w:val="20"/>
          <w:lang w:eastAsia="hr-HR"/>
        </w:rPr>
        <w:t>3680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AA5D6A">
        <w:rPr>
          <w:rFonts w:cs="Times New Roman" w:eastAsia="Times New Roman"/>
          <w:szCs w:val="24"/>
          <w:lang w:eastAsia="hr-HR"/>
        </w:rPr>
        <w:t xml:space="preserve">METAL-MODEL PROJEKT </w:t>
      </w:r>
      <w:r w:rsidR="002D7620">
        <w:rPr>
          <w:rFonts w:cs="Times New Roman" w:eastAsia="Times New Roman"/>
          <w:szCs w:val="24"/>
          <w:lang w:eastAsia="hr-HR"/>
        </w:rPr>
        <w:t xml:space="preserve">d.o.o., Zagreb, </w:t>
      </w:r>
      <w:r w:rsidR="00AA5D6A">
        <w:rPr>
          <w:rFonts w:cs="Times New Roman" w:eastAsia="Times New Roman"/>
          <w:szCs w:val="24"/>
          <w:lang w:eastAsia="hr-HR"/>
        </w:rPr>
        <w:t>2. Gajnički vidikovac 12/2</w:t>
      </w:r>
      <w:r w:rsidR="002D7620">
        <w:rPr>
          <w:rFonts w:cs="Times New Roman" w:eastAsia="Times New Roman"/>
          <w:szCs w:val="24"/>
          <w:lang w:eastAsia="hr-HR"/>
        </w:rPr>
        <w:t>, MBS:</w:t>
      </w:r>
      <w:r w:rsidR="00AD0516">
        <w:rPr>
          <w:rFonts w:cs="Times New Roman" w:eastAsia="Times New Roman"/>
          <w:szCs w:val="24"/>
          <w:lang w:eastAsia="hr-HR"/>
        </w:rPr>
        <w:t xml:space="preserve"> </w:t>
      </w:r>
      <w:r w:rsidR="002D7620">
        <w:rPr>
          <w:rFonts w:cs="Times New Roman" w:eastAsia="Times New Roman"/>
          <w:szCs w:val="24"/>
          <w:lang w:eastAsia="hr-HR"/>
        </w:rPr>
        <w:t>080</w:t>
      </w:r>
      <w:r w:rsidR="00AA5D6A">
        <w:rPr>
          <w:rFonts w:cs="Times New Roman" w:eastAsia="Times New Roman"/>
          <w:szCs w:val="24"/>
          <w:lang w:eastAsia="hr-HR"/>
        </w:rPr>
        <w:t>549969</w:t>
      </w:r>
      <w:r w:rsidR="002D7620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AA5D6A">
        <w:rPr>
          <w:rFonts w:cs="Times New Roman" w:eastAsia="Times New Roman"/>
          <w:szCs w:val="24"/>
          <w:lang w:eastAsia="hr-HR"/>
        </w:rPr>
        <w:t>21910809440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AA5D6A">
        <w:rPr>
          <w:rFonts w:cs="Times New Roman" w:eastAsia="Times New Roman"/>
          <w:szCs w:val="24"/>
          <w:lang w:eastAsia="hr-HR"/>
        </w:rPr>
        <w:t>17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CA377B" w:rsidR="009B6322" w:rsidRPr="00CA377B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F136B1">
        <w:rPr>
          <w:rFonts w:cs="Times New Roman" w:eastAsia="Times New Roman"/>
          <w:szCs w:val="24"/>
          <w:lang w:eastAsia="hr-HR"/>
        </w:rPr>
        <w:t xml:space="preserve">METAL-MODEL PROJEKT d.o.o., Zagreb, 2. Gajnički vidikovac 12/2, MBS: 080549969, </w:t>
      </w:r>
      <w:r w:rsidR="00F136B1" w:rsidRPr="00CA377B">
        <w:rPr>
          <w:rFonts w:cs="Times New Roman" w:eastAsia="Times New Roman"/>
          <w:szCs w:val="24"/>
          <w:lang w:eastAsia="hr-HR"/>
        </w:rPr>
        <w:t>OIB</w:t>
      </w:r>
      <w:r w:rsidR="00F136B1">
        <w:rPr>
          <w:rFonts w:cs="Times New Roman" w:eastAsia="Times New Roman"/>
          <w:szCs w:val="24"/>
          <w:lang w:eastAsia="hr-HR"/>
        </w:rPr>
        <w:t>: 21910809440/,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F1988">
        <w:rPr>
          <w:rFonts w:cs="Times New Roman" w:eastAsia="Times New Roman"/>
          <w:szCs w:val="24"/>
          <w:lang w:eastAsia="hr-HR"/>
        </w:rPr>
        <w:t xml:space="preserve">METAL-MODEL PROJEKT d.o.o., Zagreb, 2. Gajnički vidikovac 12/2, MBS: 080549969, </w:t>
      </w:r>
      <w:r w:rsidR="00CF1988" w:rsidRPr="00CA377B">
        <w:rPr>
          <w:rFonts w:cs="Times New Roman" w:eastAsia="Times New Roman"/>
          <w:szCs w:val="24"/>
          <w:lang w:eastAsia="hr-HR"/>
        </w:rPr>
        <w:t>OIB</w:t>
      </w:r>
      <w:r w:rsidR="00CF1988">
        <w:rPr>
          <w:rFonts w:cs="Times New Roman" w:eastAsia="Times New Roman"/>
          <w:szCs w:val="24"/>
          <w:lang w:eastAsia="hr-HR"/>
        </w:rPr>
        <w:t>: 21910809440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3B3999">
        <w:rPr>
          <w:rFonts w:cs="Times New Roman" w:eastAsia="Times New Roman"/>
          <w:szCs w:val="24"/>
          <w:lang w:eastAsia="hr-HR"/>
        </w:rPr>
        <w:t>17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D15A8"/>
    <w:rsid w:val="002B4845"/>
    <w:rsid w:val="002D7620"/>
    <w:rsid w:val="003451DE"/>
    <w:rsid w:val="00353C98"/>
    <w:rsid w:val="003868EA"/>
    <w:rsid w:val="003B3999"/>
    <w:rsid w:val="003C6AD3"/>
    <w:rsid w:val="004178C4"/>
    <w:rsid w:val="0042350A"/>
    <w:rsid w:val="00425DFA"/>
    <w:rsid w:val="004751F8"/>
    <w:rsid w:val="00487F58"/>
    <w:rsid w:val="00500241"/>
    <w:rsid w:val="00610C15"/>
    <w:rsid w:val="006309FB"/>
    <w:rsid w:val="007371BB"/>
    <w:rsid w:val="008859AB"/>
    <w:rsid w:val="008A5480"/>
    <w:rsid w:val="009B6322"/>
    <w:rsid w:val="009C51EF"/>
    <w:rsid w:val="009C68B2"/>
    <w:rsid w:val="00A53062"/>
    <w:rsid w:val="00AA5D6A"/>
    <w:rsid w:val="00AC4759"/>
    <w:rsid w:val="00AD0516"/>
    <w:rsid w:val="00CA377B"/>
    <w:rsid w:val="00CA7AFD"/>
    <w:rsid w:val="00CC2211"/>
    <w:rsid w:val="00CF1988"/>
    <w:rsid w:val="00CF345E"/>
    <w:rsid w:val="00D5307F"/>
    <w:rsid w:val="00D80DFA"/>
    <w:rsid w:val="00E62603"/>
    <w:rsid w:val="00ED7AD5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7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1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1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1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1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7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1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1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1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1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3680</izvorni_sadrzaj>
    <derivirana_varijabla naziv="DomainObject.Predmet.Broj_1">3680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St-3680/2015</izvorni_sadrzaj>
    <derivirana_varijabla naziv="DomainObject.Predmet.OznakaBroj_1">St-3680/2015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METAL-MODEL PROJEKT d.o.o.</izvorni_sadrzaj>
    <derivirana_varijabla naziv="DomainObject.Predmet.ProtustrankaFormated_1">  METAL-MODEL PROJEKT d.o.o.</derivirana_varijabla>
  </DomainObject.Predmet.ProtustrankaFormated>
  <DomainObject.Predmet.ProtustrankaFormatedOIB>
    <izvorni_sadrzaj>  METAL-MODEL PROJEKT d.o.o., OIB 21910809440</izvorni_sadrzaj>
    <derivirana_varijabla naziv="DomainObject.Predmet.ProtustrankaFormatedOIB_1">  METAL-MODEL PROJEKT d.o.o., OIB 21910809440</derivirana_varijabla>
  </DomainObject.Predmet.ProtustrankaFormatedOIB>
  <DomainObject.Predmet.ProtustrankaFormatedWithAdress>
    <izvorni_sadrzaj> METAL-MODEL PROJEKT d.o.o., 2. Gajnički vidikovac 12/2, 10000 Zagreb</izvorni_sadrzaj>
    <derivirana_varijabla naziv="DomainObject.Predmet.ProtustrankaFormatedWithAdress_1"> METAL-MODEL PROJEKT d.o.o., 2. Gajnički vidikovac 12/2, 10000 Zagreb</derivirana_varijabla>
  </DomainObject.Predmet.ProtustrankaFormatedWithAdress>
  <DomainObject.Predmet.ProtustrankaFormatedWithAdressOIB>
    <izvorni_sadrzaj> METAL-MODEL PROJEKT d.o.o., OIB 21910809440, 2. Gajnički vidikovac 12/2, 10000 Zagreb</izvorni_sadrzaj>
    <derivirana_varijabla naziv="DomainObject.Predmet.ProtustrankaFormatedWithAdressOIB_1"> METAL-MODEL PROJEKT d.o.o., OIB 21910809440, 2. Gajnički vidikovac 12/2, 10000 Zagreb</derivirana_varijabla>
  </DomainObject.Predmet.ProtustrankaFormatedWithAdressOIB>
  <DomainObject.Predmet.ProtustrankaWithAdress>
    <izvorni_sadrzaj>METAL-MODEL PROJEKT d.o.o. 2. Gajnički vidikovac 12/2, 10000 Zagreb</izvorni_sadrzaj>
    <derivirana_varijabla naziv="DomainObject.Predmet.ProtustrankaWithAdress_1">METAL-MODEL PROJEKT d.o.o. 2. Gajnički vidikovac 12/2, 10000 Zagreb</derivirana_varijabla>
  </DomainObject.Predmet.ProtustrankaWithAdress>
  <DomainObject.Predmet.ProtustrankaWithAdressOIB>
    <izvorni_sadrzaj>METAL-MODEL PROJEKT d.o.o., OIB 21910809440, 2. Gajnički vidikovac 12/2, 10000 Zagreb</izvorni_sadrzaj>
    <derivirana_varijabla naziv="DomainObject.Predmet.ProtustrankaWithAdressOIB_1">METAL-MODEL PROJEKT d.o.o., OIB 21910809440, 2. Gajnički vidikovac 12/2, 10000 Zagreb</derivirana_varijabla>
  </DomainObject.Predmet.ProtustrankaWithAdressOIB>
  <DomainObject.Predmet.ProtustrankaNazivFormated>
    <izvorni_sadrzaj>METAL-MODEL PROJEKT d.o.o.</izvorni_sadrzaj>
    <derivirana_varijabla naziv="DomainObject.Predmet.ProtustrankaNazivFormated_1">METAL-MODEL PROJEKT d.o.o.</derivirana_varijabla>
  </DomainObject.Predmet.ProtustrankaNazivFormated>
  <DomainObject.Predmet.ProtustrankaNazivFormatedOIB>
    <izvorni_sadrzaj>METAL-MODEL PROJEKT d.o.o., OIB 21910809440</izvorni_sadrzaj>
    <derivirana_varijabla naziv="DomainObject.Predmet.ProtustrankaNazivFormatedOIB_1">METAL-MODEL PROJEKT d.o.o., OIB 21910809440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METAL-MODEL PROJEKT d.o.o.</item>
    </izvorni_sadrzaj>
    <derivirana_varijabla naziv="DomainObject.Predmet.ProtuStrankaListFormated_1">
      <item>METAL-MODEL PROJEKT d.o.o.</item>
    </derivirana_varijabla>
  </DomainObject.Predmet.ProtuStrankaListFormated>
  <DomainObject.Predmet.ProtuStrankaListFormatedOIB>
    <izvorni_sadrzaj>
      <item>METAL-MODEL PROJEKT d.o.o., OIB 21910809440</item>
    </izvorni_sadrzaj>
    <derivirana_varijabla naziv="DomainObject.Predmet.ProtuStrankaListFormatedOIB_1">
      <item>METAL-MODEL PROJEKT d.o.o., OIB 21910809440</item>
    </derivirana_varijabla>
  </DomainObject.Predmet.ProtuStrankaListFormatedOIB>
  <DomainObject.Predmet.ProtuStrankaListFormatedWithAdress>
    <izvorni_sadrzaj>
      <item>METAL-MODEL PROJEKT d.o.o., 2. Gajnički vidikovac 12/2, 10000 Zagreb</item>
    </izvorni_sadrzaj>
    <derivirana_varijabla naziv="DomainObject.Predmet.ProtuStrankaListFormatedWithAdress_1">
      <item>METAL-MODEL PROJEKT d.o.o., 2. Gajnički vidikovac 12/2, 10000 Zagreb</item>
    </derivirana_varijabla>
  </DomainObject.Predmet.ProtuStrankaListFormatedWithAdress>
  <DomainObject.Predmet.ProtuStrankaListFormatedWithAdressOIB>
    <izvorni_sadrzaj>
      <item>METAL-MODEL PROJEKT d.o.o., OIB 21910809440, 2. Gajnički vidikovac 12/2, 10000 Zagreb</item>
    </izvorni_sadrzaj>
    <derivirana_varijabla naziv="DomainObject.Predmet.ProtuStrankaListFormatedWithAdressOIB_1">
      <item>METAL-MODEL PROJEKT d.o.o., OIB 21910809440, 2. Gajnički vidikovac 12/2, 10000 Zagreb</item>
    </derivirana_varijabla>
  </DomainObject.Predmet.ProtuStrankaListFormatedWithAdressOIB>
  <DomainObject.Predmet.ProtuStrankaListNazivFormated>
    <izvorni_sadrzaj>
      <item>METAL-MODEL PROJEKT d.o.o.</item>
    </izvorni_sadrzaj>
    <derivirana_varijabla naziv="DomainObject.Predmet.ProtuStrankaListNazivFormated_1">
      <item>METAL-MODEL PROJEKT d.o.o.</item>
    </derivirana_varijabla>
  </DomainObject.Predmet.ProtuStrankaListNazivFormated>
  <DomainObject.Predmet.ProtuStrankaListNazivFormatedOIB>
    <izvorni_sadrzaj>
      <item>METAL-MODEL PROJEKT d.o.o., OIB 21910809440</item>
    </izvorni_sadrzaj>
    <derivirana_varijabla naziv="DomainObject.Predmet.ProtuStrankaListNazivFormatedOIB_1">
      <item>METAL-MODEL PROJEKT d.o.o., OIB 21910809440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METAL-MODEL PROJEKT d.o.o.</izvorni_sadrzaj>
    <derivirana_varijabla naziv="DomainObject.Predmet.ProtustrankaIDrugi_1">METAL-MODEL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METAL-MODEL PROJEKT d.o.o., OIB 21910809440, 2. Gajnički vidikovac 12/2, 10000 Zagreb</izvorni_sadrzaj>
    <derivirana_varijabla naziv="DomainObject.Predmet.ProtustrankaIDrugiAdressOIB_1">METAL-MODEL PROJEKT d.o.o., OIB 21910809440, 2. Gajnički vidikovac 12/2,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METAL-MODEL PROJEKT d.o.o.</item>
    </izvorni_sadrzaj>
    <derivirana_varijabla naziv="DomainObject.Predmet.SudioniciListNaziv_1">
      <item>FINA Regionalni centar Zagreb</item>
      <item>METAL-MODEL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METAL-MODEL PROJEKT d.o.o., OIB 21910809440, 2. Gajnički vidikovac 12/2,10000 Zagreb</item>
    </izvorni_sadrzaj>
    <derivirana_varijabla naziv="DomainObject.Predmet.SudioniciListAdressOIB_1">
      <item>FINA Regionalni centar Zagreb, OIB 85821130368, Trg svibanjskih žrtava 1995. 1,10000 Zagreb</item>
      <item>METAL-MODEL PROJEKT d.o.o., OIB 21910809440, 2. Gajnički vidikovac 12/2,10000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21910809440</item>
    </izvorni_sadrzaj>
    <derivirana_varijabla naziv="DomainObject.Predmet.SudioniciListNazivOIB_1">
      <item>, OIB 85821130368</item>
      <item>, OIB 21910809440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1862</properties:Characters>
  <properties:Lines>45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2015-11-17T09:50:00Z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2015-11-19T09:35:00Z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