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f94c" w14:paraId="b89f94c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104F00">
        <w:t>735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1302CA">
        <w:t>1</w:t>
      </w:r>
      <w:r w:rsidR="00104F00">
        <w:t>8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104F00">
        <w:t>GRAFOTEHNA NOVI PROFILI</w:t>
      </w:r>
      <w:r w:rsidR="00FF32D9">
        <w:t xml:space="preserve"> </w:t>
      </w:r>
      <w:r w:rsidR="003621A7">
        <w:t xml:space="preserve">d.o.o., </w:t>
      </w:r>
      <w:r w:rsidR="001302CA">
        <w:t xml:space="preserve">Zadar, </w:t>
      </w:r>
      <w:r w:rsidR="00104F00">
        <w:t xml:space="preserve">Grgura </w:t>
      </w:r>
      <w:proofErr w:type="spellStart"/>
      <w:r w:rsidR="00104F00">
        <w:t>Budislavića</w:t>
      </w:r>
      <w:proofErr w:type="spellEnd"/>
      <w:r w:rsidR="00104F00">
        <w:t xml:space="preserve"> 1b</w:t>
      </w:r>
      <w:r w:rsidR="003621A7">
        <w:t xml:space="preserve">, OIB: </w:t>
      </w:r>
      <w:r w:rsidR="00104F00">
        <w:t>17798119991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04F00">
        <w:t xml:space="preserve">GRAFOTEHNA NOVI PROFILI d.o.o., Zadar, Grgura </w:t>
      </w:r>
      <w:proofErr w:type="spellStart"/>
      <w:r w:rsidR="00104F00">
        <w:t>Budislavića</w:t>
      </w:r>
      <w:proofErr w:type="spellEnd"/>
      <w:r w:rsidR="00104F00">
        <w:t xml:space="preserve"> 1b, OIB: 17798119991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2754F"/>
    <w:rsid w:val="001302CA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C0BC1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BC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BC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BC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BC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BC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BC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GRAFOTEHNA NOVI PROFILI d.o.o. za tiskarsku djelatnost i trgovinu</izvorni_sadrzaj>
    <derivirana_varijabla naziv="DomainObject.Predmet.ProtustrankaFormated_1">  GRAFOTEHNA NOVI PROFILI d.o.o. za tiskarsku djelatnost i trgovinu</derivirana_varijabla>
  </DomainObject.Predmet.ProtustrankaFormated>
  <DomainObject.Predmet.ProtustrankaFormatedOIB>
    <izvorni_sadrzaj>  GRAFOTEHNA NOVI PROFILI d.o.o. za tiskarsku djelatnost i trgovinu, OIB 17798119991</izvorni_sadrzaj>
    <derivirana_varijabla naziv="DomainObject.Predmet.ProtustrankaFormatedOIB_1">  GRAFOTEHNA NOVI PROFILI d.o.o. za tiskarsku djelatnost i trgovinu, OIB 17798119991</derivirana_varijabla>
  </DomainObject.Predmet.ProtustrankaFormatedOIB>
  <DomainObject.Predmet.ProtustrankaFormatedWithAdress>
    <izvorni_sadrzaj> GRAFOTEHNA NOVI PROFILI d.o.o. za tiskarsku djelatnost i trgovinu, Grgura Budislavića 1b, 23000 Zadar</izvorni_sadrzaj>
    <derivirana_varijabla naziv="DomainObject.Predmet.ProtustrankaFormatedWithAdress_1"> GRAFOTEHNA NOVI PROFILI d.o.o. za tiskarsku djelatnost i trgovinu, Grgura Budislavića 1b, 23000 Zadar</derivirana_varijabla>
  </DomainObject.Predmet.ProtustrankaFormatedWithAdress>
  <DomainObject.Predmet.ProtustrankaFormatedWithAdressOIB>
    <izvorni_sadrzaj> GRAFOTEHNA NOVI PROFILI d.o.o. za tiskarsku djelatnost i trgovinu, OIB 17798119991, Grgura Budislavića 1b, 23000 Zadar</izvorni_sadrzaj>
    <derivirana_varijabla naziv="DomainObject.Predmet.ProtustrankaFormatedWithAdressOIB_1"> GRAFOTEHNA NOVI PROFILI d.o.o. za tiskarsku djelatnost i trgovinu, OIB 17798119991, Grgura Budislavića 1b, 23000 Zadar</derivirana_varijabla>
  </DomainObject.Predmet.ProtustrankaFormatedWithAdressOIB>
  <DomainObject.Predmet.ProtustrankaWithAdress>
    <izvorni_sadrzaj>GRAFOTEHNA NOVI PROFILI d.o.o. za tiskarsku djelatnost i trgovinu Grgura Budislavića 1b, 23000 Zadar</izvorni_sadrzaj>
    <derivirana_varijabla naziv="DomainObject.Predmet.ProtustrankaWithAdress_1">GRAFOTEHNA NOVI PROFILI d.o.o. za tiskarsku djelatnost i trgovinu Grgura Budislavića 1b, 23000 Zadar</derivirana_varijabla>
  </DomainObject.Predmet.ProtustrankaWithAdress>
  <DomainObject.Predmet.ProtustrankaWithAdressOIB>
    <izvorni_sadrzaj>GRAFOTEHNA NOVI PROFILI d.o.o. za tiskarsku djelatnost i trgovinu, OIB 17798119991, Grgura Budislavića 1b, 23000 Zadar</izvorni_sadrzaj>
    <derivirana_varijabla naziv="DomainObject.Predmet.ProtustrankaWithAdressOIB_1">GRAFOTEHNA NOVI PROFILI d.o.o. za tiskarsku djelatnost i trgovinu, OIB 17798119991, Grgura Budislavića 1b, 23000 Zadar</derivirana_varijabla>
  </DomainObject.Predmet.ProtustrankaWithAdressOIB>
  <DomainObject.Predmet.ProtustrankaNazivFormated>
    <izvorni_sadrzaj>GRAFOTEHNA NOVI PROFILI d.o.o. za tiskarsku djelatnost i trgovinu</izvorni_sadrzaj>
    <derivirana_varijabla naziv="DomainObject.Predmet.ProtustrankaNazivFormated_1">GRAFOTEHNA NOVI PROFILI d.o.o. za tiskarsku djelatnost i trgovinu</derivirana_varijabla>
  </DomainObject.Predmet.ProtustrankaNazivFormated>
  <DomainObject.Predmet.ProtustrankaNazivFormatedOIB>
    <izvorni_sadrzaj>GRAFOTEHNA NOVI PROFILI d.o.o. za tiskarsku djelatnost i trgovinu, OIB 17798119991</izvorni_sadrzaj>
    <derivirana_varijabla naziv="DomainObject.Predmet.ProtustrankaNazivFormatedOIB_1">GRAFOTEHNA NOVI PROFILI d.o.o. za tiskarsku djelatnost i trgovinu, OIB 17798119991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556423.83</izvorni_sadrzaj>
    <derivirana_varijabla naziv="DomainObject.Predmet.TrenutnaVrijednost_1">556423.83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GRAFOTEHNA NOVI PROFILI d.o.o. za tiskarsku djelatnost i trgovinu</item>
    </izvorni_sadrzaj>
    <derivirana_varijabla naziv="DomainObject.Predmet.ProtuStrankaListFormated_1">
      <item>GRAFOTEHNA NOVI PROFILI d.o.o. za tiskarsku djelatnost i trgovinu</item>
    </derivirana_varijabla>
  </DomainObject.Predmet.ProtuStrankaListFormated>
  <DomainObject.Predmet.ProtuStrankaListFormatedOIB>
    <izvorni_sadrzaj>
      <item>GRAFOTEHNA NOVI PROFILI d.o.o. za tiskarsku djelatnost i trgovinu, OIB 17798119991</item>
    </izvorni_sadrzaj>
    <derivirana_varijabla naziv="DomainObject.Predmet.ProtuStrankaListFormatedOIB_1">
      <item>GRAFOTEHNA NOVI PROFILI d.o.o. za tiskarsku djelatnost i trgovinu, OIB 17798119991</item>
    </derivirana_varijabla>
  </DomainObject.Predmet.ProtuStrankaListFormatedOIB>
  <DomainObject.Predmet.ProtuStrankaListFormatedWithAdress>
    <izvorni_sadrzaj>
      <item>GRAFOTEHNA NOVI PROFILI d.o.o. za tiskarsku djelatnost i trgovinu, Grgura Budislavića 1b, 23000 Zadar</item>
    </izvorni_sadrzaj>
    <derivirana_varijabla naziv="DomainObject.Predmet.ProtuStrankaListFormatedWithAdress_1">
      <item>GRAFOTEHNA NOVI PROFILI d.o.o. za tiskarsku djelatnost i trgovinu, Grgura Budislavića 1b, 23000 Zadar</item>
    </derivirana_varijabla>
  </DomainObject.Predmet.ProtuStrankaListFormatedWithAdress>
  <DomainObject.Predmet.ProtuStrankaListFormatedWithAdressOIB>
    <izvorni_sadrzaj>
      <item>GRAFOTEHNA NOVI PROFILI d.o.o. za tiskarsku djelatnost i trgovinu, OIB 17798119991, Grgura Budislavića 1b, 23000 Zadar</item>
    </izvorni_sadrzaj>
    <derivirana_varijabla naziv="DomainObject.Predmet.ProtuStrankaListFormatedWithAdressOIB_1">
      <item>GRAFOTEHNA NOVI PROFILI d.o.o. za tiskarsku djelatnost i trgovinu, OIB 17798119991, Grgura Budislavića 1b, 23000 Zadar</item>
    </derivirana_varijabla>
  </DomainObject.Predmet.ProtuStrankaListFormatedWithAdressOIB>
  <DomainObject.Predmet.ProtuStrankaListNazivFormated>
    <izvorni_sadrzaj>
      <item>GRAFOTEHNA NOVI PROFILI d.o.o. za tiskarsku djelatnost i trgovinu</item>
    </izvorni_sadrzaj>
    <derivirana_varijabla naziv="DomainObject.Predmet.ProtuStrankaListNazivFormated_1">
      <item>GRAFOTEHNA NOVI PROFILI d.o.o. za tiskarsku djelatnost i trgovinu</item>
    </derivirana_varijabla>
  </DomainObject.Predmet.ProtuStrankaListNazivFormated>
  <DomainObject.Predmet.ProtuStrankaListNazivFormatedOIB>
    <izvorni_sadrzaj>
      <item>GRAFOTEHNA NOVI PROFILI d.o.o. za tiskarsku djelatnost i trgovinu, OIB 17798119991</item>
    </izvorni_sadrzaj>
    <derivirana_varijabla naziv="DomainObject.Predmet.ProtuStrankaListNazivFormatedOIB_1">
      <item>GRAFOTEHNA NOVI PROFILI d.o.o. za tiskarsku djelatnost i trgovinu, OIB 17798119991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GRAFOTEHNA NOVI PROFILI d.o.o. za tiskarsku djelatnost i trgovinu</izvorni_sadrzaj>
    <derivirana_varijabla naziv="DomainObject.Predmet.ProtustrankaIDrugi_1">GRAFOTEHNA NOVI PROFILI d.o.o. za tiskarsku djelatnost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GRAFOTEHNA NOVI PROFILI d.o.o. za tiskarsku djelatnost i trgovinu, OIB 17798119991, Grgura Budislavića 1b, 23000 Zadar</izvorni_sadrzaj>
    <derivirana_varijabla naziv="DomainObject.Predmet.ProtustrankaIDrugiAdressOIB_1">GRAFOTEHNA NOVI PROFILI d.o.o. za tiskarsku djelatnost i trgovinu, OIB 17798119991, Grgura Budislavića 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GRAFOTEHNA NOVI PROFILI d.o.o. za tiskarsku djelatnost i trgovinu</item>
      <item>Ernest Klarin</item>
    </izvorni_sadrzaj>
    <derivirana_varijabla naziv="DomainObject.Predmet.SudioniciListNaziv_1">
      <item>FINA</item>
      <item>GRAFOTEHNA NOVI PROFILI d.o.o. za tiskarsku djelatnost i trgovinu</item>
      <item>Ernest Klarin</item>
    </derivirana_varijabla>
  </DomainObject.Predmet.SudioniciListNaziv>
  <DomainObject.Predmet.SudioniciListAdressOIB>
    <izvorni_sadrzaj>
      <item>FINA, OIB 85821130368</item>
      <item>GRAFOTEHNA NOVI PROFILI d.o.o. za tiskarsku djelatnost i trgovinu, OIB 17798119991, Grgura Budislavića 1b,23000 Zadar</item>
      <item>Ernest Klarin, OIB 52055776237, Ljudevita Jonkea 3,23000 Zadar</item>
    </izvorni_sadrzaj>
    <derivirana_varijabla naziv="DomainObject.Predmet.SudioniciListAdressOIB_1">
      <item>FINA, OIB 85821130368</item>
      <item>GRAFOTEHNA NOVI PROFILI d.o.o. za tiskarsku djelatnost i trgovinu, OIB 17798119991, Grgura Budislavića 1b,23000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17798119991</item>
      <item>, OIB 52055776237</item>
    </izvorni_sadrzaj>
    <derivirana_varijabla naziv="DomainObject.Predmet.SudioniciListNazivOIB_1">
      <item>, OIB 85821130368</item>
      <item>, OIB 17798119991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537</properties:Characters>
  <properties:Lines>38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2017-06-13T08:59:00Z</dcterms:created>
  <dc:creator>Administrator</dc:creator>
  <cp:lastModifiedBy>Nena Mužanović</cp:lastModifiedBy>
  <cp:lastPrinted>2017-06-13T08:56:00Z</cp:lastPrinted>
  <dcterms:modified xmlns:xsi="http://www.w3.org/2001/XMLSchema-instance" xsi:type="dcterms:W3CDTF">2017-06-13T09:02:00Z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