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7fc49" w14:paraId="d27fc49" w:rsidRDefault="00C142BB" w:rsidP="00C142BB" w:rsidR="00C142BB" w:rsidRPr="003B37E1">
      <w:pPr>
        <w15:collapsed w:val="false"/>
      </w:pPr>
      <w:bookmarkStart w:name="_GoBack" w:id="0"/>
      <w:bookmarkEnd w:id="0"/>
      <w:r w:rsidRPr="003B37E1">
        <w:t xml:space="preserve">           </w:t>
      </w: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C142BB" w:rsidR="00C142BB" w:rsidRPr="003B37E1">
      <w:pPr>
        <w:spacing w:before="50"/>
      </w:pPr>
      <w:r w:rsidRPr="003B37E1">
        <w:t>REPUBLIKA HRVATSKA</w:t>
      </w:r>
      <w:r w:rsidRPr="003B37E1">
        <w:tab/>
      </w:r>
      <w:r w:rsidRPr="003B37E1">
        <w:tab/>
      </w:r>
      <w:r w:rsidRPr="003B37E1">
        <w:tab/>
      </w:r>
      <w:r w:rsidRPr="003B37E1">
        <w:tab/>
      </w:r>
      <w:r w:rsidRPr="003B37E1">
        <w:tab/>
      </w:r>
      <w:r w:rsidRPr="003B37E1">
        <w:tab/>
        <w:t xml:space="preserve">      </w:t>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413064" w:rsidR="00FF05FA" w:rsidRPr="00FF05FA">
      <w:pPr>
        <w:spacing w:after="240" w:before="240"/>
        <w:jc w:val="center"/>
        <w:rPr>
          <w:spacing w:val="60"/>
        </w:rPr>
      </w:pPr>
      <w:r w:rsidRPr="00FF05FA">
        <w:rPr>
          <w:spacing w:val="60"/>
        </w:rPr>
        <w:t>REPUBLIKA HRVATSKA</w:t>
      </w:r>
    </w:p>
    <w:p w:rsidRDefault="00FF05FA" w:rsidP="00413064" w:rsidR="00FF05FA" w:rsidRPr="00FF05FA">
      <w:pPr>
        <w:spacing w:after="240" w:before="240"/>
        <w:jc w:val="center"/>
        <w:rPr>
          <w:rFonts w:eastAsia="Calibri"/>
          <w:lang w:eastAsia="en-US"/>
        </w:rPr>
      </w:pPr>
      <w:r>
        <w:rPr>
          <w:rFonts w:eastAsia="Calibri"/>
          <w:lang w:eastAsia="en-US"/>
        </w:rPr>
        <w:t>R J E Š E N J E</w:t>
      </w:r>
    </w:p>
    <w:p w:rsidRDefault="0058272A" w:rsidP="006B361B" w:rsidR="005B3C1C">
      <w:pPr>
        <w:pStyle w:val="Tijeloteksta"/>
        <w:ind w:hanging="180"/>
        <w:rPr>
          <w:b/>
          <w:bCs/>
        </w:rPr>
      </w:pPr>
      <w:r>
        <w:tab/>
      </w:r>
      <w:r>
        <w:tab/>
        <w:t>Trgovački sud u Splitu,</w:t>
      </w:r>
      <w:r w:rsidR="00E7102F">
        <w:t xml:space="preserve"> po</w:t>
      </w:r>
      <w:r w:rsidR="00421738">
        <w:t xml:space="preserve"> sutkinji An</w:t>
      </w:r>
      <w:r w:rsidR="00421738" w:rsidRPr="00BE3146">
        <w:t>i Golub Gruić,</w:t>
      </w:r>
      <w:r w:rsidR="00421738">
        <w:t xml:space="preserve"> u </w:t>
      </w:r>
      <w:r w:rsidR="00421738" w:rsidRPr="00B15E7C">
        <w:t>stečajnom postupku</w:t>
      </w:r>
      <w:r w:rsidR="00421738">
        <w:t xml:space="preserve"> nad </w:t>
      </w:r>
      <w:r w:rsidR="00E7102F">
        <w:t xml:space="preserve">dužnikom </w:t>
      </w:r>
      <w:r w:rsidR="00BB2962" w:rsidRPr="00BB2962">
        <w:rPr>
          <w:bCs/>
        </w:rPr>
        <w:t>TIGAR d.o.o. u stečaju Split, Put Supavla 1, OIB: 65051360088</w:t>
      </w:r>
      <w:r w:rsidR="00E7102F" w:rsidRPr="006C37D8">
        <w:t>,</w:t>
      </w:r>
      <w:r w:rsidR="0085235A">
        <w:t xml:space="preserve"> </w:t>
      </w:r>
      <w:r w:rsidRPr="006C37D8">
        <w:t>nakon</w:t>
      </w:r>
      <w:r w:rsidR="0085235A">
        <w:t xml:space="preserve"> </w:t>
      </w:r>
      <w:r w:rsidR="00BB2962">
        <w:t xml:space="preserve">posebnog </w:t>
      </w:r>
      <w:r w:rsidRPr="006C37D8">
        <w:t>ispitn</w:t>
      </w:r>
      <w:r w:rsidR="0004502B" w:rsidRPr="006C37D8">
        <w:t>og</w:t>
      </w:r>
      <w:r w:rsidR="00AF2307">
        <w:t xml:space="preserve"> </w:t>
      </w:r>
      <w:r w:rsidRPr="006C37D8">
        <w:t>ročišta održan</w:t>
      </w:r>
      <w:r w:rsidR="0004502B" w:rsidRPr="006C37D8">
        <w:t>og</w:t>
      </w:r>
      <w:r w:rsidRPr="006C37D8">
        <w:t xml:space="preserve"> kod ovog suda </w:t>
      </w:r>
      <w:r w:rsidR="00522193">
        <w:t xml:space="preserve">dana </w:t>
      </w:r>
      <w:r w:rsidR="00BA5791">
        <w:t>2</w:t>
      </w:r>
      <w:r w:rsidR="00BB2962">
        <w:t>2</w:t>
      </w:r>
      <w:r w:rsidR="005A6990">
        <w:t>. prosinca 2015</w:t>
      </w:r>
      <w:r w:rsidR="000F16DB" w:rsidRPr="006C37D8">
        <w:t>. godine</w:t>
      </w:r>
      <w:r w:rsidR="00C11D3A">
        <w:t>, dana 28. prosinca 2015. godine</w:t>
      </w:r>
    </w:p>
    <w:p w:rsidRDefault="00E7102F" w:rsidP="00413064" w:rsidR="00912B79">
      <w:pPr>
        <w:spacing w:after="300" w:before="300"/>
        <w:jc w:val="center"/>
        <w:rPr>
          <w:rFonts w:eastAsia="Calibri"/>
          <w:lang w:eastAsia="en-US"/>
        </w:rPr>
      </w:pPr>
      <w:r w:rsidRPr="00E7102F">
        <w:rPr>
          <w:rFonts w:eastAsia="Calibri"/>
          <w:lang w:eastAsia="en-US"/>
        </w:rPr>
        <w:t xml:space="preserve">r i j e š i o    j e         </w:t>
      </w:r>
    </w:p>
    <w:p w:rsidRDefault="004233FF" w:rsidP="00BB2962" w:rsidR="00522193">
      <w:pPr>
        <w:spacing w:after="200" w:before="200"/>
        <w:ind w:firstLine="709"/>
        <w:rPr>
          <w:rFonts w:eastAsia="Arial Unicode MS"/>
          <w:lang w:eastAsia="en-US"/>
        </w:rPr>
      </w:pPr>
      <w:r w:rsidRPr="00566257">
        <w:rPr>
          <w:rFonts w:eastAsia="Arial Unicode MS"/>
          <w:lang w:eastAsia="en-US"/>
        </w:rPr>
        <w:t xml:space="preserve">I. </w:t>
      </w:r>
      <w:r w:rsidR="00912B79" w:rsidRPr="00566257">
        <w:rPr>
          <w:rFonts w:eastAsia="Arial Unicode MS"/>
          <w:lang w:eastAsia="en-US"/>
        </w:rPr>
        <w:t xml:space="preserve">Utvrđuju se tražbine vjerovnika I. višeg isplatnog </w:t>
      </w:r>
      <w:r w:rsidR="00522193">
        <w:rPr>
          <w:rFonts w:eastAsia="Arial Unicode MS"/>
          <w:lang w:eastAsia="en-US"/>
        </w:rPr>
        <w:t>reda:</w:t>
      </w:r>
    </w:p>
    <w:tbl>
      <w:tblPr>
        <w:tblW w:type="pct" w:w="5000"/>
        <w:jc w:val="center"/>
        <w:tblCellMar>
          <w:left w:type="dxa" w:w="30"/>
          <w:right w:type="dxa" w:w="30"/>
        </w:tblCellMar>
        <w:tblLook w:val="04A0" w:noVBand="1" w:noHBand="0" w:lastColumn="0" w:firstColumn="1" w:lastRow="0" w:firstRow="1"/>
      </w:tblPr>
      <w:tblGrid>
        <w:gridCol w:w="1030"/>
        <w:gridCol w:w="5418"/>
        <w:gridCol w:w="2682"/>
      </w:tblGrid>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bCs/>
                <w:color w:val="000000"/>
              </w:rPr>
            </w:pPr>
            <w:r w:rsidRPr="00BB2962">
              <w:rPr>
                <w:bCs/>
                <w:color w:val="000000"/>
              </w:rPr>
              <w:t>Red. br.</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bCs/>
                <w:color w:val="000000"/>
              </w:rPr>
            </w:pPr>
            <w:r w:rsidRPr="00BB2962">
              <w:rPr>
                <w:bCs/>
                <w:color w:val="000000"/>
              </w:rPr>
              <w:t>Vjerovnik</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autoSpaceDE w:val="false"/>
              <w:autoSpaceDN w:val="false"/>
              <w:adjustRightInd w:val="false"/>
              <w:jc w:val="center"/>
              <w:rPr>
                <w:bCs/>
                <w:color w:val="000000"/>
              </w:rPr>
            </w:pPr>
            <w:r w:rsidRPr="00BB2962">
              <w:rPr>
                <w:bCs/>
                <w:color w:val="000000"/>
              </w:rPr>
              <w:t>Iznos utvrđene tražbine u kn</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IVO RIZVAN</w:t>
            </w:r>
          </w:p>
          <w:p w:rsidRDefault="00413064" w:rsidP="00BB2962" w:rsidR="00413064" w:rsidRPr="00BB2962">
            <w:pPr>
              <w:autoSpaceDE w:val="false"/>
              <w:autoSpaceDN w:val="false"/>
              <w:adjustRightInd w:val="false"/>
              <w:jc w:val="center"/>
              <w:rPr>
                <w:color w:val="000000"/>
              </w:rPr>
            </w:pPr>
            <w:r>
              <w:rPr>
                <w:color w:val="000000"/>
              </w:rPr>
              <w:t>Bilice II 12, Split</w:t>
            </w:r>
          </w:p>
          <w:p w:rsidRDefault="00BB2962" w:rsidP="00BB2962" w:rsidR="00BB2962" w:rsidRPr="00BB2962">
            <w:pPr>
              <w:autoSpaceDE w:val="false"/>
              <w:autoSpaceDN w:val="false"/>
              <w:adjustRightInd w:val="false"/>
              <w:jc w:val="center"/>
              <w:rPr>
                <w:color w:val="000000"/>
              </w:rPr>
            </w:pPr>
            <w:r w:rsidRPr="00BB2962">
              <w:rPr>
                <w:color w:val="000000"/>
              </w:rPr>
              <w:t>OIB: 85328238536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15.601,65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REPUBLIKA HRVATSKA MINISTARSTVO FINANCIJA POREZNA UPRAVA</w:t>
            </w:r>
          </w:p>
          <w:p w:rsidRDefault="00BB2962" w:rsidP="00BB2962" w:rsidR="00BB2962" w:rsidRPr="00BB2962">
            <w:pPr>
              <w:autoSpaceDE w:val="false"/>
              <w:autoSpaceDN w:val="false"/>
              <w:adjustRightInd w:val="false"/>
              <w:jc w:val="center"/>
              <w:rPr>
                <w:color w:val="000000"/>
              </w:rPr>
            </w:pPr>
            <w:r w:rsidRPr="00BB2962">
              <w:rPr>
                <w:color w:val="000000"/>
              </w:rPr>
              <w:t>OIB:18683136487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3.356.934,15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REPUBLIKA HRVATSKA MINISTARSTVO FINANCIJA POREZNA UPRAVA</w:t>
            </w:r>
          </w:p>
          <w:p w:rsidRDefault="00BB2962" w:rsidP="00BB2962" w:rsidR="00BB2962" w:rsidRPr="00BB2962">
            <w:pPr>
              <w:autoSpaceDE w:val="false"/>
              <w:autoSpaceDN w:val="false"/>
              <w:adjustRightInd w:val="false"/>
              <w:jc w:val="center"/>
              <w:rPr>
                <w:color w:val="000000"/>
              </w:rPr>
            </w:pPr>
            <w:r w:rsidRPr="00BB2962">
              <w:rPr>
                <w:color w:val="000000"/>
              </w:rPr>
              <w:t>OIB:18683136487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2.723.880,32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Pr>
                <w:color w:val="000000"/>
                <w:lang w:eastAsia="en-US" w:val="en-GB"/>
              </w:rPr>
              <w:t>4</w:t>
            </w:r>
            <w:r w:rsidRPr="00BB2962">
              <w:rPr>
                <w:color w:val="000000"/>
                <w:lang w:eastAsia="en-US" w:val="en-GB"/>
              </w:rPr>
              <w:t>.</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SINIŠA PUHAK</w:t>
            </w:r>
          </w:p>
          <w:p w:rsidRDefault="00413064" w:rsidP="00BB2962" w:rsidR="00413064" w:rsidRPr="00BB2962">
            <w:pPr>
              <w:autoSpaceDE w:val="false"/>
              <w:autoSpaceDN w:val="false"/>
              <w:adjustRightInd w:val="false"/>
              <w:jc w:val="center"/>
              <w:rPr>
                <w:color w:val="000000"/>
              </w:rPr>
            </w:pPr>
            <w:r>
              <w:rPr>
                <w:color w:val="000000"/>
              </w:rPr>
              <w:t>Kustošijanski venec 98, Zagreb</w:t>
            </w:r>
          </w:p>
          <w:p w:rsidRDefault="00BB2962" w:rsidP="00BB2962" w:rsidR="00BB2962" w:rsidRPr="00BB2962">
            <w:pPr>
              <w:autoSpaceDE w:val="false"/>
              <w:autoSpaceDN w:val="false"/>
              <w:adjustRightInd w:val="false"/>
              <w:jc w:val="center"/>
              <w:rPr>
                <w:color w:val="000000"/>
              </w:rPr>
            </w:pPr>
            <w:r w:rsidRPr="00BB2962">
              <w:rPr>
                <w:color w:val="000000"/>
              </w:rPr>
              <w:t>OIB:01959181385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7.707,97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ANTOCIC IVICA, F. Hermana 55, Zagreb</w:t>
            </w:r>
          </w:p>
          <w:p w:rsidRDefault="00BB2962" w:rsidP="00BB2962" w:rsidR="00BB2962" w:rsidRPr="00BB2962">
            <w:pPr>
              <w:autoSpaceDE w:val="false"/>
              <w:autoSpaceDN w:val="false"/>
              <w:adjustRightInd w:val="false"/>
              <w:jc w:val="center"/>
              <w:rPr>
                <w:color w:val="000000"/>
              </w:rPr>
            </w:pPr>
            <w:r w:rsidRPr="00BB2962">
              <w:rPr>
                <w:color w:val="000000"/>
              </w:rPr>
              <w:t>OIB:30343196273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31.611,92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ANIĆ ZORAN,</w:t>
            </w:r>
          </w:p>
          <w:p w:rsidRDefault="00BB2962" w:rsidP="00BB2962" w:rsidR="00BB2962" w:rsidRPr="00BB2962">
            <w:pPr>
              <w:autoSpaceDE w:val="false"/>
              <w:autoSpaceDN w:val="false"/>
              <w:adjustRightInd w:val="false"/>
              <w:jc w:val="center"/>
              <w:rPr>
                <w:color w:val="000000"/>
              </w:rPr>
            </w:pPr>
            <w:r w:rsidRPr="00BB2962">
              <w:rPr>
                <w:color w:val="000000"/>
              </w:rPr>
              <w:t>K.Branimira, Čepin</w:t>
            </w:r>
          </w:p>
          <w:p w:rsidRDefault="00BB2962" w:rsidP="00BB2962" w:rsidR="00BB2962" w:rsidRPr="00BB2962">
            <w:pPr>
              <w:autoSpaceDE w:val="false"/>
              <w:autoSpaceDN w:val="false"/>
              <w:adjustRightInd w:val="false"/>
              <w:jc w:val="center"/>
              <w:rPr>
                <w:color w:val="000000"/>
              </w:rPr>
            </w:pPr>
            <w:r w:rsidRPr="00BB2962">
              <w:rPr>
                <w:color w:val="000000"/>
              </w:rPr>
              <w:t>OIB:67621772321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6.197,94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BABIĆ DRAŽEN,</w:t>
            </w:r>
          </w:p>
          <w:p w:rsidRDefault="00BB2962" w:rsidP="00BB2962" w:rsidR="00BB2962" w:rsidRPr="00BB2962">
            <w:pPr>
              <w:autoSpaceDE w:val="false"/>
              <w:autoSpaceDN w:val="false"/>
              <w:adjustRightInd w:val="false"/>
              <w:jc w:val="center"/>
              <w:rPr>
                <w:color w:val="000000"/>
              </w:rPr>
            </w:pPr>
            <w:r w:rsidRPr="00BB2962">
              <w:rPr>
                <w:color w:val="000000"/>
              </w:rPr>
              <w:t>Dugi Rat, Mosorska 5</w:t>
            </w:r>
          </w:p>
          <w:p w:rsidRDefault="00BB2962" w:rsidP="00BB2962" w:rsidR="00BB2962" w:rsidRPr="00BB2962">
            <w:pPr>
              <w:autoSpaceDE w:val="false"/>
              <w:autoSpaceDN w:val="false"/>
              <w:adjustRightInd w:val="false"/>
              <w:jc w:val="center"/>
              <w:rPr>
                <w:color w:val="000000"/>
              </w:rPr>
            </w:pPr>
            <w:r w:rsidRPr="00BB2962">
              <w:rPr>
                <w:color w:val="000000"/>
              </w:rPr>
              <w:t>OIB:58244738194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19.714,66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BAČIĆ NENAD,</w:t>
            </w:r>
          </w:p>
          <w:p w:rsidRDefault="00BB2962" w:rsidP="00BB2962" w:rsidR="00BB2962" w:rsidRPr="00BB2962">
            <w:pPr>
              <w:autoSpaceDE w:val="false"/>
              <w:autoSpaceDN w:val="false"/>
              <w:adjustRightInd w:val="false"/>
              <w:jc w:val="center"/>
              <w:rPr>
                <w:color w:val="000000"/>
              </w:rPr>
            </w:pPr>
            <w:r w:rsidRPr="00BB2962">
              <w:rPr>
                <w:color w:val="000000"/>
              </w:rPr>
              <w:t>Table 3, Split</w:t>
            </w:r>
          </w:p>
          <w:p w:rsidRDefault="00BB2962" w:rsidP="00BB2962" w:rsidR="00BB2962" w:rsidRPr="00BB2962">
            <w:pPr>
              <w:autoSpaceDE w:val="false"/>
              <w:autoSpaceDN w:val="false"/>
              <w:adjustRightInd w:val="false"/>
              <w:jc w:val="center"/>
              <w:rPr>
                <w:color w:val="000000"/>
              </w:rPr>
            </w:pPr>
            <w:r w:rsidRPr="00BB2962">
              <w:rPr>
                <w:color w:val="000000"/>
              </w:rPr>
              <w:t>OIB:27285780849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1.525,42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BAKARIĆ GORAN,</w:t>
            </w:r>
          </w:p>
          <w:p w:rsidRDefault="00BB2962" w:rsidP="00BB2962" w:rsidR="00BB2962" w:rsidRPr="00BB2962">
            <w:pPr>
              <w:autoSpaceDE w:val="false"/>
              <w:autoSpaceDN w:val="false"/>
              <w:adjustRightInd w:val="false"/>
              <w:jc w:val="center"/>
              <w:rPr>
                <w:color w:val="000000"/>
              </w:rPr>
            </w:pPr>
            <w:r w:rsidRPr="00BB2962">
              <w:rPr>
                <w:color w:val="000000"/>
              </w:rPr>
              <w:t>Zadar,Vlatka Mačeka 4</w:t>
            </w:r>
          </w:p>
          <w:p w:rsidRDefault="00BB2962" w:rsidP="00BB2962" w:rsidR="00BB2962" w:rsidRPr="00BB2962">
            <w:pPr>
              <w:autoSpaceDE w:val="false"/>
              <w:autoSpaceDN w:val="false"/>
              <w:adjustRightInd w:val="false"/>
              <w:jc w:val="center"/>
              <w:rPr>
                <w:color w:val="000000"/>
              </w:rPr>
            </w:pPr>
            <w:r w:rsidRPr="00BB2962">
              <w:rPr>
                <w:color w:val="000000"/>
              </w:rPr>
              <w:t>OIB:25428505448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27.711,39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BAN MILKO,</w:t>
            </w:r>
          </w:p>
          <w:p w:rsidRDefault="00BB2962" w:rsidP="00BB2962" w:rsidR="00BB2962" w:rsidRPr="00BB2962">
            <w:pPr>
              <w:autoSpaceDE w:val="false"/>
              <w:autoSpaceDN w:val="false"/>
              <w:adjustRightInd w:val="false"/>
              <w:jc w:val="center"/>
              <w:rPr>
                <w:color w:val="000000"/>
              </w:rPr>
            </w:pPr>
            <w:r w:rsidRPr="00BB2962">
              <w:rPr>
                <w:color w:val="000000"/>
              </w:rPr>
              <w:t>Split, Senjska 13</w:t>
            </w:r>
          </w:p>
          <w:p w:rsidRDefault="00BB2962" w:rsidP="00BB2962" w:rsidR="00BB2962" w:rsidRPr="00BB2962">
            <w:pPr>
              <w:autoSpaceDE w:val="false"/>
              <w:autoSpaceDN w:val="false"/>
              <w:adjustRightInd w:val="false"/>
              <w:jc w:val="center"/>
              <w:rPr>
                <w:color w:val="000000"/>
              </w:rPr>
            </w:pPr>
            <w:r w:rsidRPr="00BB2962">
              <w:rPr>
                <w:color w:val="000000"/>
              </w:rPr>
              <w:t>OIB:93926634183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24.883,07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w:t>
            </w:r>
          </w:p>
        </w:tc>
        <w:tc>
          <w:tcPr>
            <w:tcW w:type="pct" w:w="2967"/>
            <w:tcBorders>
              <w:top w:space="0" w:sz="6" w:color="auto" w:val="single"/>
              <w:left w:space="0" w:sz="6" w:color="auto" w:val="single"/>
              <w:bottom w:space="0" w:sz="6" w:color="auto" w:val="single"/>
              <w:right w:space="0" w:sz="6" w:color="auto" w:val="single"/>
            </w:tcBorders>
            <w:vAlign w:val="center"/>
          </w:tcPr>
          <w:p w:rsidRDefault="00BB2962" w:rsidP="00BB2962" w:rsidR="00BB2962">
            <w:pPr>
              <w:autoSpaceDE w:val="false"/>
              <w:autoSpaceDN w:val="false"/>
              <w:adjustRightInd w:val="false"/>
              <w:jc w:val="center"/>
              <w:rPr>
                <w:color w:val="000000"/>
              </w:rPr>
            </w:pPr>
            <w:r w:rsidRPr="00BB2962">
              <w:rPr>
                <w:color w:val="000000"/>
              </w:rPr>
              <w:t xml:space="preserve">BAREŠIĆ NEVEN, </w:t>
            </w:r>
          </w:p>
          <w:p w:rsidRDefault="00BB2962" w:rsidP="00BB2962" w:rsidR="00BB2962" w:rsidRPr="00BB2962">
            <w:pPr>
              <w:autoSpaceDE w:val="false"/>
              <w:autoSpaceDN w:val="false"/>
              <w:adjustRightInd w:val="false"/>
              <w:jc w:val="center"/>
              <w:rPr>
                <w:color w:val="000000"/>
              </w:rPr>
            </w:pPr>
            <w:r w:rsidRPr="00BB2962">
              <w:rPr>
                <w:color w:val="000000"/>
              </w:rPr>
              <w:t>I.Gundulića 9, Pakoštane</w:t>
            </w:r>
          </w:p>
          <w:p w:rsidRDefault="00BB2962" w:rsidP="00BB2962" w:rsidR="00BB2962" w:rsidRPr="00BB2962">
            <w:pPr>
              <w:autoSpaceDE w:val="false"/>
              <w:autoSpaceDN w:val="false"/>
              <w:adjustRightInd w:val="false"/>
              <w:jc w:val="center"/>
              <w:rPr>
                <w:color w:val="000000"/>
              </w:rPr>
            </w:pPr>
            <w:r w:rsidRPr="00BB2962">
              <w:rPr>
                <w:color w:val="000000"/>
              </w:rPr>
              <w:t>OIB:05176040202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15.602,65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BARIŠIĆ MARKO,</w:t>
            </w:r>
          </w:p>
          <w:p w:rsidRDefault="00BB2962" w:rsidP="00BB2962" w:rsidR="00BB2962" w:rsidRPr="00BB2962">
            <w:pPr>
              <w:autoSpaceDE w:val="false"/>
              <w:autoSpaceDN w:val="false"/>
              <w:adjustRightInd w:val="false"/>
              <w:jc w:val="center"/>
              <w:rPr>
                <w:color w:val="000000"/>
              </w:rPr>
            </w:pPr>
            <w:r w:rsidRPr="00BB2962">
              <w:rPr>
                <w:color w:val="000000"/>
              </w:rPr>
              <w:t>Ledenik, Odranska 25</w:t>
            </w:r>
          </w:p>
          <w:p w:rsidRDefault="00BB2962" w:rsidP="00BB2962" w:rsidR="00BB2962" w:rsidRPr="00BB2962">
            <w:pPr>
              <w:autoSpaceDE w:val="false"/>
              <w:autoSpaceDN w:val="false"/>
              <w:adjustRightInd w:val="false"/>
              <w:jc w:val="center"/>
              <w:rPr>
                <w:color w:val="000000"/>
              </w:rPr>
            </w:pPr>
            <w:r w:rsidRPr="00BB2962">
              <w:rPr>
                <w:color w:val="000000"/>
              </w:rPr>
              <w:t>OIB:96743367534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18.252,13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BAŠIĆ JAVOR,</w:t>
            </w:r>
          </w:p>
          <w:p w:rsidRDefault="00BB2962" w:rsidP="00BB2962" w:rsidR="00BB2962" w:rsidRPr="00BB2962">
            <w:pPr>
              <w:autoSpaceDE w:val="false"/>
              <w:autoSpaceDN w:val="false"/>
              <w:adjustRightInd w:val="false"/>
              <w:jc w:val="center"/>
              <w:rPr>
                <w:color w:val="000000"/>
              </w:rPr>
            </w:pPr>
            <w:r w:rsidRPr="00BB2962">
              <w:rPr>
                <w:color w:val="000000"/>
              </w:rPr>
              <w:t>Split, Poljička cesta 19</w:t>
            </w:r>
          </w:p>
          <w:p w:rsidRDefault="00BB2962" w:rsidP="00BB2962" w:rsidR="00BB2962" w:rsidRPr="00BB2962">
            <w:pPr>
              <w:autoSpaceDE w:val="false"/>
              <w:autoSpaceDN w:val="false"/>
              <w:adjustRightInd w:val="false"/>
              <w:jc w:val="center"/>
              <w:rPr>
                <w:color w:val="000000"/>
              </w:rPr>
            </w:pPr>
            <w:r w:rsidRPr="00BB2962">
              <w:rPr>
                <w:color w:val="000000"/>
              </w:rPr>
              <w:t>OIB:20136958410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19.813,91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BAŠIĆ JURICA, </w:t>
            </w:r>
          </w:p>
          <w:p w:rsidRDefault="00BB2962" w:rsidP="00BB2962" w:rsidR="00BB2962" w:rsidRPr="00BB2962">
            <w:pPr>
              <w:autoSpaceDE w:val="false"/>
              <w:autoSpaceDN w:val="false"/>
              <w:adjustRightInd w:val="false"/>
              <w:jc w:val="center"/>
              <w:rPr>
                <w:color w:val="000000"/>
              </w:rPr>
            </w:pPr>
            <w:r w:rsidRPr="00BB2962">
              <w:rPr>
                <w:color w:val="000000"/>
              </w:rPr>
              <w:t>Put Dragovoda 70A, Split</w:t>
            </w:r>
          </w:p>
          <w:p w:rsidRDefault="00BB2962" w:rsidP="00BB2962" w:rsidR="00BB2962" w:rsidRPr="00BB2962">
            <w:pPr>
              <w:autoSpaceDE w:val="false"/>
              <w:autoSpaceDN w:val="false"/>
              <w:adjustRightInd w:val="false"/>
              <w:jc w:val="center"/>
              <w:rPr>
                <w:color w:val="000000"/>
              </w:rPr>
            </w:pPr>
            <w:r w:rsidRPr="00BB2962">
              <w:rPr>
                <w:color w:val="000000"/>
              </w:rPr>
              <w:t>OIB:06976757341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18.359,68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BEČIREVIĆ MUHAREM,</w:t>
            </w:r>
          </w:p>
          <w:p w:rsidRDefault="00BB2962" w:rsidP="00BB2962" w:rsidR="00BB2962" w:rsidRPr="00BB2962">
            <w:pPr>
              <w:autoSpaceDE w:val="false"/>
              <w:autoSpaceDN w:val="false"/>
              <w:adjustRightInd w:val="false"/>
              <w:jc w:val="center"/>
              <w:rPr>
                <w:color w:val="000000"/>
              </w:rPr>
            </w:pPr>
            <w:r w:rsidRPr="00BB2962">
              <w:rPr>
                <w:color w:val="000000"/>
              </w:rPr>
              <w:t>Brezovička c.87, Zagreb</w:t>
            </w:r>
          </w:p>
          <w:p w:rsidRDefault="00BB2962" w:rsidP="00BB2962" w:rsidR="00BB2962" w:rsidRPr="00BB2962">
            <w:pPr>
              <w:autoSpaceDE w:val="false"/>
              <w:autoSpaceDN w:val="false"/>
              <w:adjustRightInd w:val="false"/>
              <w:jc w:val="center"/>
              <w:rPr>
                <w:color w:val="000000"/>
              </w:rPr>
            </w:pPr>
            <w:r w:rsidRPr="00BB2962">
              <w:rPr>
                <w:color w:val="000000"/>
              </w:rPr>
              <w:t>OIB:29441512871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15.847,99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BEGONJA TOMISLAV,</w:t>
            </w:r>
          </w:p>
          <w:p w:rsidRDefault="00BB2962" w:rsidP="00BB2962" w:rsidR="00BB2962" w:rsidRPr="00BB2962">
            <w:pPr>
              <w:autoSpaceDE w:val="false"/>
              <w:autoSpaceDN w:val="false"/>
              <w:adjustRightInd w:val="false"/>
              <w:jc w:val="center"/>
              <w:rPr>
                <w:color w:val="000000"/>
              </w:rPr>
            </w:pPr>
            <w:r w:rsidRPr="00BB2962">
              <w:rPr>
                <w:color w:val="000000"/>
              </w:rPr>
              <w:t>Plitvička 12, Osijek</w:t>
            </w:r>
          </w:p>
          <w:p w:rsidRDefault="00BB2962" w:rsidP="00BB2962" w:rsidR="00BB2962" w:rsidRPr="00BB2962">
            <w:pPr>
              <w:autoSpaceDE w:val="false"/>
              <w:autoSpaceDN w:val="false"/>
              <w:adjustRightInd w:val="false"/>
              <w:jc w:val="center"/>
              <w:rPr>
                <w:color w:val="000000"/>
              </w:rPr>
            </w:pPr>
            <w:r w:rsidRPr="00BB2962">
              <w:rPr>
                <w:color w:val="000000"/>
              </w:rPr>
              <w:t>OIB:82798098139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14.319,97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BEKAVAC DRAGANA,</w:t>
            </w:r>
          </w:p>
          <w:p w:rsidRDefault="00BB2962" w:rsidP="00BB2962" w:rsidR="00BB2962" w:rsidRPr="00BB2962">
            <w:pPr>
              <w:autoSpaceDE w:val="false"/>
              <w:autoSpaceDN w:val="false"/>
              <w:adjustRightInd w:val="false"/>
              <w:jc w:val="center"/>
              <w:rPr>
                <w:color w:val="000000"/>
              </w:rPr>
            </w:pPr>
            <w:r w:rsidRPr="00BB2962">
              <w:rPr>
                <w:color w:val="000000"/>
              </w:rPr>
              <w:t>K. Kambelovac,</w:t>
            </w:r>
          </w:p>
          <w:p w:rsidRDefault="00BB2962" w:rsidP="00BB2962" w:rsidR="00BB2962" w:rsidRPr="00BB2962">
            <w:pPr>
              <w:autoSpaceDE w:val="false"/>
              <w:autoSpaceDN w:val="false"/>
              <w:adjustRightInd w:val="false"/>
              <w:jc w:val="center"/>
              <w:rPr>
                <w:color w:val="000000"/>
              </w:rPr>
            </w:pPr>
            <w:r w:rsidRPr="00BB2962">
              <w:rPr>
                <w:color w:val="000000"/>
              </w:rPr>
              <w:t>Cesta dr. Franje Tuđmana bb</w:t>
            </w:r>
          </w:p>
          <w:p w:rsidRDefault="00BB2962" w:rsidP="00BB2962" w:rsidR="00BB2962" w:rsidRPr="00BB2962">
            <w:pPr>
              <w:autoSpaceDE w:val="false"/>
              <w:autoSpaceDN w:val="false"/>
              <w:adjustRightInd w:val="false"/>
              <w:jc w:val="center"/>
              <w:rPr>
                <w:color w:val="000000"/>
              </w:rPr>
            </w:pPr>
            <w:r w:rsidRPr="00BB2962">
              <w:rPr>
                <w:color w:val="000000"/>
              </w:rPr>
              <w:t>OIB:43710700460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17.640,67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BERISLAVIĆ JOSIP,</w:t>
            </w:r>
          </w:p>
          <w:p w:rsidRDefault="00BB2962" w:rsidP="00BB2962" w:rsidR="00BB2962" w:rsidRPr="00BB2962">
            <w:pPr>
              <w:autoSpaceDE w:val="false"/>
              <w:autoSpaceDN w:val="false"/>
              <w:adjustRightInd w:val="false"/>
              <w:jc w:val="center"/>
              <w:rPr>
                <w:color w:val="000000"/>
              </w:rPr>
            </w:pPr>
            <w:r w:rsidRPr="00BB2962">
              <w:rPr>
                <w:color w:val="000000"/>
              </w:rPr>
              <w:t>Sopnička 36, Zagreb</w:t>
            </w:r>
          </w:p>
          <w:p w:rsidRDefault="00BB2962" w:rsidP="00BB2962" w:rsidR="00BB2962" w:rsidRPr="00BB2962">
            <w:pPr>
              <w:autoSpaceDE w:val="false"/>
              <w:autoSpaceDN w:val="false"/>
              <w:adjustRightInd w:val="false"/>
              <w:jc w:val="center"/>
              <w:rPr>
                <w:color w:val="000000"/>
              </w:rPr>
            </w:pPr>
            <w:r w:rsidRPr="00BB2962">
              <w:rPr>
                <w:color w:val="000000"/>
              </w:rPr>
              <w:t>OIB:71273241392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26.473,75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BEŠLIĆ IVAN,</w:t>
            </w:r>
          </w:p>
          <w:p w:rsidRDefault="00BB2962" w:rsidP="00BB2962" w:rsidR="00BB2962" w:rsidRPr="00BB2962">
            <w:pPr>
              <w:autoSpaceDE w:val="false"/>
              <w:autoSpaceDN w:val="false"/>
              <w:adjustRightInd w:val="false"/>
              <w:jc w:val="center"/>
              <w:rPr>
                <w:color w:val="000000"/>
              </w:rPr>
            </w:pPr>
            <w:r w:rsidRPr="00BB2962">
              <w:rPr>
                <w:color w:val="000000"/>
              </w:rPr>
              <w:t>Plinarska 7, Split</w:t>
            </w:r>
          </w:p>
          <w:p w:rsidRDefault="00BB2962" w:rsidP="00BB2962" w:rsidR="00BB2962" w:rsidRPr="00BB2962">
            <w:pPr>
              <w:autoSpaceDE w:val="false"/>
              <w:autoSpaceDN w:val="false"/>
              <w:adjustRightInd w:val="false"/>
              <w:jc w:val="center"/>
              <w:rPr>
                <w:color w:val="000000"/>
              </w:rPr>
            </w:pPr>
            <w:r w:rsidRPr="00BB2962">
              <w:rPr>
                <w:color w:val="000000"/>
              </w:rPr>
              <w:t>OIB:77865655228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4.149,54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BEŠLIĆ SLAVKO, </w:t>
            </w:r>
          </w:p>
          <w:p w:rsidRDefault="00BB2962" w:rsidP="00BB2962" w:rsidR="00BB2962" w:rsidRPr="00BB2962">
            <w:pPr>
              <w:autoSpaceDE w:val="false"/>
              <w:autoSpaceDN w:val="false"/>
              <w:adjustRightInd w:val="false"/>
              <w:jc w:val="center"/>
              <w:rPr>
                <w:color w:val="000000"/>
              </w:rPr>
            </w:pPr>
            <w:r w:rsidRPr="00BB2962">
              <w:rPr>
                <w:color w:val="000000"/>
              </w:rPr>
              <w:t>Split, Makarska 1</w:t>
            </w:r>
          </w:p>
          <w:p w:rsidRDefault="00BB2962" w:rsidP="00BB2962" w:rsidR="00BB2962" w:rsidRPr="00BB2962">
            <w:pPr>
              <w:autoSpaceDE w:val="false"/>
              <w:autoSpaceDN w:val="false"/>
              <w:adjustRightInd w:val="false"/>
              <w:jc w:val="center"/>
              <w:rPr>
                <w:color w:val="000000"/>
              </w:rPr>
            </w:pPr>
            <w:r w:rsidRPr="00BB2962">
              <w:rPr>
                <w:color w:val="000000"/>
              </w:rPr>
              <w:t>OIB:34601709087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22.332,45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BEZIĆ LJUBOMIR,</w:t>
            </w:r>
          </w:p>
          <w:p w:rsidRDefault="00BB2962" w:rsidP="00BB2962" w:rsidR="00BB2962" w:rsidRPr="00BB2962">
            <w:pPr>
              <w:autoSpaceDE w:val="false"/>
              <w:autoSpaceDN w:val="false"/>
              <w:adjustRightInd w:val="false"/>
              <w:jc w:val="center"/>
              <w:rPr>
                <w:color w:val="000000"/>
              </w:rPr>
            </w:pPr>
            <w:r w:rsidRPr="00BB2962">
              <w:rPr>
                <w:color w:val="000000"/>
              </w:rPr>
              <w:t>Iločka 16, Split</w:t>
            </w:r>
          </w:p>
          <w:p w:rsidRDefault="00BB2962" w:rsidP="00BB2962" w:rsidR="00BB2962" w:rsidRPr="00BB2962">
            <w:pPr>
              <w:autoSpaceDE w:val="false"/>
              <w:autoSpaceDN w:val="false"/>
              <w:adjustRightInd w:val="false"/>
              <w:jc w:val="center"/>
              <w:rPr>
                <w:color w:val="000000"/>
              </w:rPr>
            </w:pPr>
            <w:r w:rsidRPr="00BB2962">
              <w:rPr>
                <w:color w:val="000000"/>
              </w:rPr>
              <w:t>OIB:61773400038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15.609,58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BOBAN DMITAR,</w:t>
            </w:r>
          </w:p>
          <w:p w:rsidRDefault="00BB2962" w:rsidP="00BB2962" w:rsidR="00BB2962" w:rsidRPr="00BB2962">
            <w:pPr>
              <w:autoSpaceDE w:val="false"/>
              <w:autoSpaceDN w:val="false"/>
              <w:adjustRightInd w:val="false"/>
              <w:jc w:val="center"/>
              <w:rPr>
                <w:color w:val="000000"/>
              </w:rPr>
            </w:pPr>
            <w:r w:rsidRPr="00BB2962">
              <w:rPr>
                <w:color w:val="000000"/>
              </w:rPr>
              <w:t>Kroz Smrdečac 33, Split</w:t>
            </w:r>
          </w:p>
          <w:p w:rsidRDefault="00BB2962" w:rsidP="00BB2962" w:rsidR="00BB2962" w:rsidRPr="00BB2962">
            <w:pPr>
              <w:autoSpaceDE w:val="false"/>
              <w:autoSpaceDN w:val="false"/>
              <w:adjustRightInd w:val="false"/>
              <w:jc w:val="center"/>
              <w:rPr>
                <w:color w:val="000000"/>
              </w:rPr>
            </w:pPr>
            <w:r w:rsidRPr="00BB2962">
              <w:rPr>
                <w:color w:val="000000"/>
              </w:rPr>
              <w:t>OIB:78677802886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15.601,60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BONAČIĆ-KREŠIĆ FRANKO,</w:t>
            </w:r>
          </w:p>
          <w:p w:rsidRDefault="00BB2962" w:rsidP="00BB2962" w:rsidR="00BB2962" w:rsidRPr="00BB2962">
            <w:pPr>
              <w:autoSpaceDE w:val="false"/>
              <w:autoSpaceDN w:val="false"/>
              <w:adjustRightInd w:val="false"/>
              <w:jc w:val="center"/>
              <w:rPr>
                <w:color w:val="000000"/>
              </w:rPr>
            </w:pPr>
            <w:r w:rsidRPr="00BB2962">
              <w:rPr>
                <w:color w:val="000000"/>
              </w:rPr>
              <w:t>Split, Papandopulova 11</w:t>
            </w:r>
          </w:p>
          <w:p w:rsidRDefault="00BB2962" w:rsidP="00BB2962" w:rsidR="00BB2962" w:rsidRPr="00BB2962">
            <w:pPr>
              <w:autoSpaceDE w:val="false"/>
              <w:autoSpaceDN w:val="false"/>
              <w:adjustRightInd w:val="false"/>
              <w:jc w:val="center"/>
              <w:rPr>
                <w:color w:val="000000"/>
              </w:rPr>
            </w:pPr>
            <w:r w:rsidRPr="00BB2962">
              <w:rPr>
                <w:color w:val="000000"/>
              </w:rPr>
              <w:t>OIB:04821243972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27.172,31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BOSEK JASNA,</w:t>
            </w:r>
          </w:p>
          <w:p w:rsidRDefault="00BB2962" w:rsidP="00BB2962" w:rsidR="00BB2962" w:rsidRPr="00BB2962">
            <w:pPr>
              <w:autoSpaceDE w:val="false"/>
              <w:autoSpaceDN w:val="false"/>
              <w:adjustRightInd w:val="false"/>
              <w:jc w:val="center"/>
              <w:rPr>
                <w:color w:val="000000"/>
              </w:rPr>
            </w:pPr>
            <w:r w:rsidRPr="00BB2962">
              <w:rPr>
                <w:color w:val="000000"/>
              </w:rPr>
              <w:t>Oroslavje, Zagrebačka ul. 8</w:t>
            </w:r>
          </w:p>
          <w:p w:rsidRDefault="00BB2962" w:rsidP="00BB2962" w:rsidR="00BB2962" w:rsidRPr="00BB2962">
            <w:pPr>
              <w:autoSpaceDE w:val="false"/>
              <w:autoSpaceDN w:val="false"/>
              <w:adjustRightInd w:val="false"/>
              <w:jc w:val="center"/>
              <w:rPr>
                <w:color w:val="000000"/>
              </w:rPr>
            </w:pPr>
            <w:r w:rsidRPr="00BB2962">
              <w:rPr>
                <w:color w:val="000000"/>
              </w:rPr>
              <w:t>OIB:62063000841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11.577,23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25.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BOŠNJAK ADRIJANA, </w:t>
            </w:r>
          </w:p>
          <w:p w:rsidRDefault="00BB2962" w:rsidP="00BB2962" w:rsidR="00BB2962" w:rsidRPr="00BB2962">
            <w:pPr>
              <w:autoSpaceDE w:val="false"/>
              <w:autoSpaceDN w:val="false"/>
              <w:adjustRightInd w:val="false"/>
              <w:jc w:val="center"/>
              <w:rPr>
                <w:color w:val="000000"/>
              </w:rPr>
            </w:pPr>
            <w:r w:rsidRPr="00BB2962">
              <w:rPr>
                <w:color w:val="000000"/>
              </w:rPr>
              <w:t>Podstrana, Tješimirova ul.17</w:t>
            </w:r>
          </w:p>
          <w:p w:rsidRDefault="00BB2962" w:rsidP="00BB2962" w:rsidR="00BB2962" w:rsidRPr="00BB2962">
            <w:pPr>
              <w:autoSpaceDE w:val="false"/>
              <w:autoSpaceDN w:val="false"/>
              <w:adjustRightInd w:val="false"/>
              <w:jc w:val="center"/>
              <w:rPr>
                <w:color w:val="000000"/>
              </w:rPr>
            </w:pPr>
            <w:r w:rsidRPr="00BB2962">
              <w:rPr>
                <w:color w:val="000000"/>
              </w:rPr>
              <w:t>OIB:08076704914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15.473,22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BOŽINOVIĆ MATE,</w:t>
            </w:r>
          </w:p>
          <w:p w:rsidRDefault="00BB2962" w:rsidP="00BB2962" w:rsidR="00BB2962" w:rsidRPr="00BB2962">
            <w:pPr>
              <w:autoSpaceDE w:val="false"/>
              <w:autoSpaceDN w:val="false"/>
              <w:adjustRightInd w:val="false"/>
              <w:jc w:val="center"/>
              <w:rPr>
                <w:color w:val="000000"/>
              </w:rPr>
            </w:pPr>
            <w:r w:rsidRPr="00BB2962">
              <w:rPr>
                <w:color w:val="000000"/>
              </w:rPr>
              <w:t>Split, Krležina 4</w:t>
            </w:r>
          </w:p>
          <w:p w:rsidRDefault="00BB2962" w:rsidP="00BB2962" w:rsidR="00BB2962" w:rsidRPr="00BB2962">
            <w:pPr>
              <w:autoSpaceDE w:val="false"/>
              <w:autoSpaceDN w:val="false"/>
              <w:adjustRightInd w:val="false"/>
              <w:jc w:val="center"/>
              <w:rPr>
                <w:color w:val="000000"/>
              </w:rPr>
            </w:pPr>
            <w:r w:rsidRPr="00BB2962">
              <w:rPr>
                <w:color w:val="000000"/>
              </w:rPr>
              <w:t>OIB:14174168899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18.780,10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BRATINČEVIĆ LADO,</w:t>
            </w:r>
          </w:p>
          <w:p w:rsidRDefault="00BB2962" w:rsidP="00BB2962" w:rsidR="00BB2962" w:rsidRPr="00BB2962">
            <w:pPr>
              <w:autoSpaceDE w:val="false"/>
              <w:autoSpaceDN w:val="false"/>
              <w:adjustRightInd w:val="false"/>
              <w:jc w:val="center"/>
              <w:rPr>
                <w:color w:val="000000"/>
              </w:rPr>
            </w:pPr>
            <w:r w:rsidRPr="00BB2962">
              <w:rPr>
                <w:color w:val="000000"/>
              </w:rPr>
              <w:t>K. Sućurac,</w:t>
            </w:r>
          </w:p>
          <w:p w:rsidRDefault="00BB2962" w:rsidP="00BB2962" w:rsidR="00BB2962" w:rsidRPr="00BB2962">
            <w:pPr>
              <w:autoSpaceDE w:val="false"/>
              <w:autoSpaceDN w:val="false"/>
              <w:adjustRightInd w:val="false"/>
              <w:jc w:val="center"/>
              <w:rPr>
                <w:color w:val="000000"/>
              </w:rPr>
            </w:pPr>
            <w:r w:rsidRPr="00BB2962">
              <w:rPr>
                <w:color w:val="000000"/>
              </w:rPr>
              <w:t>Magistrala Sučurac 46</w:t>
            </w:r>
          </w:p>
          <w:p w:rsidRDefault="00BB2962" w:rsidP="00BB2962" w:rsidR="00BB2962" w:rsidRPr="00BB2962">
            <w:pPr>
              <w:autoSpaceDE w:val="false"/>
              <w:autoSpaceDN w:val="false"/>
              <w:adjustRightInd w:val="false"/>
              <w:jc w:val="center"/>
              <w:rPr>
                <w:color w:val="000000"/>
              </w:rPr>
            </w:pPr>
            <w:r w:rsidRPr="00BB2962">
              <w:rPr>
                <w:color w:val="000000"/>
              </w:rPr>
              <w:t>OIB:08054464199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20.397,02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BULOVIĆ NENAD,</w:t>
            </w:r>
          </w:p>
          <w:p w:rsidRDefault="00BB2962" w:rsidP="00BB2962" w:rsidR="00BB2962" w:rsidRPr="00BB2962">
            <w:pPr>
              <w:autoSpaceDE w:val="false"/>
              <w:autoSpaceDN w:val="false"/>
              <w:adjustRightInd w:val="false"/>
              <w:jc w:val="center"/>
              <w:rPr>
                <w:color w:val="000000"/>
              </w:rPr>
            </w:pPr>
            <w:r w:rsidRPr="00BB2962">
              <w:rPr>
                <w:color w:val="000000"/>
              </w:rPr>
              <w:t xml:space="preserve"> Carrarina poljana 3, Split</w:t>
            </w:r>
          </w:p>
          <w:p w:rsidRDefault="00BB2962" w:rsidP="00BB2962" w:rsidR="00BB2962" w:rsidRPr="00BB2962">
            <w:pPr>
              <w:autoSpaceDE w:val="false"/>
              <w:autoSpaceDN w:val="false"/>
              <w:adjustRightInd w:val="false"/>
              <w:jc w:val="center"/>
              <w:rPr>
                <w:color w:val="000000"/>
              </w:rPr>
            </w:pPr>
            <w:r w:rsidRPr="00BB2962">
              <w:rPr>
                <w:color w:val="000000"/>
              </w:rPr>
              <w:t>OIB:92887111197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67.030,84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29.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CIKATIĆ IVANA,</w:t>
            </w:r>
          </w:p>
          <w:p w:rsidRDefault="00BB2962" w:rsidP="00BB2962" w:rsidR="00BB2962" w:rsidRPr="00BB2962">
            <w:pPr>
              <w:autoSpaceDE w:val="false"/>
              <w:autoSpaceDN w:val="false"/>
              <w:adjustRightInd w:val="false"/>
              <w:jc w:val="center"/>
              <w:rPr>
                <w:color w:val="000000"/>
              </w:rPr>
            </w:pPr>
            <w:r w:rsidRPr="00BB2962">
              <w:rPr>
                <w:color w:val="000000"/>
              </w:rPr>
              <w:t>Gornje Prekrižje 42A, Zagreb</w:t>
            </w:r>
          </w:p>
          <w:p w:rsidRDefault="00BB2962" w:rsidP="00BB2962" w:rsidR="00BB2962" w:rsidRPr="00BB2962">
            <w:pPr>
              <w:autoSpaceDE w:val="false"/>
              <w:autoSpaceDN w:val="false"/>
              <w:adjustRightInd w:val="false"/>
              <w:jc w:val="center"/>
              <w:rPr>
                <w:color w:val="000000"/>
              </w:rPr>
            </w:pPr>
            <w:r w:rsidRPr="00BB2962">
              <w:rPr>
                <w:color w:val="000000"/>
              </w:rPr>
              <w:t>OIB:99983465478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47.267,20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CRLJEN IVICA,</w:t>
            </w:r>
          </w:p>
          <w:p w:rsidRDefault="00BB2962" w:rsidP="00BB2962" w:rsidR="00BB2962" w:rsidRPr="00BB2962">
            <w:pPr>
              <w:autoSpaceDE w:val="false"/>
              <w:autoSpaceDN w:val="false"/>
              <w:adjustRightInd w:val="false"/>
              <w:jc w:val="center"/>
              <w:rPr>
                <w:color w:val="000000"/>
              </w:rPr>
            </w:pPr>
            <w:r w:rsidRPr="00BB2962">
              <w:rPr>
                <w:color w:val="000000"/>
              </w:rPr>
              <w:t>Nova I 57, Šibenik</w:t>
            </w:r>
          </w:p>
          <w:p w:rsidRDefault="00BB2962" w:rsidP="00BB2962" w:rsidR="00BB2962" w:rsidRPr="00BB2962">
            <w:pPr>
              <w:autoSpaceDE w:val="false"/>
              <w:autoSpaceDN w:val="false"/>
              <w:adjustRightInd w:val="false"/>
              <w:jc w:val="center"/>
              <w:rPr>
                <w:color w:val="000000"/>
              </w:rPr>
            </w:pPr>
            <w:r w:rsidRPr="00BB2962">
              <w:rPr>
                <w:color w:val="000000"/>
              </w:rPr>
              <w:t>OIB:03707907095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6.245,62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ČEPO MARIO,</w:t>
            </w:r>
          </w:p>
          <w:p w:rsidRDefault="00BB2962" w:rsidP="00BB2962" w:rsidR="00BB2962" w:rsidRPr="00BB2962">
            <w:pPr>
              <w:autoSpaceDE w:val="false"/>
              <w:autoSpaceDN w:val="false"/>
              <w:adjustRightInd w:val="false"/>
              <w:jc w:val="center"/>
              <w:rPr>
                <w:color w:val="000000"/>
              </w:rPr>
            </w:pPr>
            <w:r w:rsidRPr="00BB2962">
              <w:rPr>
                <w:color w:val="000000"/>
              </w:rPr>
              <w:t>A.Kačića Miošića 17, Čepin</w:t>
            </w:r>
          </w:p>
          <w:p w:rsidRDefault="00BB2962" w:rsidP="00BB2962" w:rsidR="00BB2962" w:rsidRPr="00BB2962">
            <w:pPr>
              <w:autoSpaceDE w:val="false"/>
              <w:autoSpaceDN w:val="false"/>
              <w:adjustRightInd w:val="false"/>
              <w:jc w:val="center"/>
              <w:rPr>
                <w:color w:val="000000"/>
              </w:rPr>
            </w:pPr>
            <w:r w:rsidRPr="00BB2962">
              <w:rPr>
                <w:color w:val="000000"/>
              </w:rPr>
              <w:t>OIB:47643645137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9.469,88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ČUDINA GORAN,</w:t>
            </w:r>
          </w:p>
          <w:p w:rsidRDefault="00BB2962" w:rsidP="00BB2962" w:rsidR="00BB2962" w:rsidRPr="00BB2962">
            <w:pPr>
              <w:autoSpaceDE w:val="false"/>
              <w:autoSpaceDN w:val="false"/>
              <w:adjustRightInd w:val="false"/>
              <w:jc w:val="center"/>
              <w:rPr>
                <w:color w:val="000000"/>
              </w:rPr>
            </w:pPr>
            <w:r w:rsidRPr="00BB2962">
              <w:rPr>
                <w:color w:val="000000"/>
              </w:rPr>
              <w:t>P. Krešimira IV 27, Solin</w:t>
            </w:r>
          </w:p>
          <w:p w:rsidRDefault="00BB2962" w:rsidP="00BB2962" w:rsidR="00BB2962" w:rsidRPr="00BB2962">
            <w:pPr>
              <w:autoSpaceDE w:val="false"/>
              <w:autoSpaceDN w:val="false"/>
              <w:adjustRightInd w:val="false"/>
              <w:jc w:val="center"/>
              <w:rPr>
                <w:color w:val="000000"/>
              </w:rPr>
            </w:pPr>
            <w:r w:rsidRPr="00BB2962">
              <w:rPr>
                <w:color w:val="000000"/>
              </w:rPr>
              <w:t>OIB:39650953584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11.992,21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ČULIĆ ŽELJKO,</w:t>
            </w:r>
          </w:p>
          <w:p w:rsidRDefault="00BB2962" w:rsidP="00BB2962" w:rsidR="00BB2962" w:rsidRPr="00BB2962">
            <w:pPr>
              <w:autoSpaceDE w:val="false"/>
              <w:autoSpaceDN w:val="false"/>
              <w:adjustRightInd w:val="false"/>
              <w:jc w:val="center"/>
              <w:rPr>
                <w:color w:val="000000"/>
              </w:rPr>
            </w:pPr>
            <w:r w:rsidRPr="00BB2962">
              <w:rPr>
                <w:color w:val="000000"/>
              </w:rPr>
              <w:t>A. Stepinca 25, Split</w:t>
            </w:r>
          </w:p>
          <w:p w:rsidRDefault="00BB2962" w:rsidP="00BB2962" w:rsidR="00BB2962" w:rsidRPr="00BB2962">
            <w:pPr>
              <w:autoSpaceDE w:val="false"/>
              <w:autoSpaceDN w:val="false"/>
              <w:adjustRightInd w:val="false"/>
              <w:jc w:val="center"/>
              <w:rPr>
                <w:color w:val="000000"/>
              </w:rPr>
            </w:pPr>
            <w:r w:rsidRPr="00BB2962">
              <w:rPr>
                <w:color w:val="000000"/>
              </w:rPr>
              <w:t>OIB:05359442886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21.145,00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ČUBELIĆ ROBERT,</w:t>
            </w:r>
          </w:p>
          <w:p w:rsidRDefault="00BB2962" w:rsidP="00BB2962" w:rsidR="00BB2962" w:rsidRPr="00BB2962">
            <w:pPr>
              <w:autoSpaceDE w:val="false"/>
              <w:autoSpaceDN w:val="false"/>
              <w:adjustRightInd w:val="false"/>
              <w:jc w:val="center"/>
              <w:rPr>
                <w:color w:val="000000"/>
              </w:rPr>
            </w:pPr>
            <w:r w:rsidRPr="00BB2962">
              <w:rPr>
                <w:color w:val="000000"/>
              </w:rPr>
              <w:t>Put Starog Sela 34,</w:t>
            </w:r>
          </w:p>
          <w:p w:rsidRDefault="00BB2962" w:rsidP="00BB2962" w:rsidR="00BB2962" w:rsidRPr="00BB2962">
            <w:pPr>
              <w:autoSpaceDE w:val="false"/>
              <w:autoSpaceDN w:val="false"/>
              <w:adjustRightInd w:val="false"/>
              <w:jc w:val="center"/>
              <w:rPr>
                <w:color w:val="000000"/>
              </w:rPr>
            </w:pPr>
            <w:r w:rsidRPr="00BB2962">
              <w:rPr>
                <w:color w:val="000000"/>
              </w:rPr>
              <w:t>Omiš-Stanići</w:t>
            </w:r>
          </w:p>
          <w:p w:rsidRDefault="00BB2962" w:rsidP="00BB2962" w:rsidR="00BB2962" w:rsidRPr="00BB2962">
            <w:pPr>
              <w:autoSpaceDE w:val="false"/>
              <w:autoSpaceDN w:val="false"/>
              <w:adjustRightInd w:val="false"/>
              <w:jc w:val="center"/>
              <w:rPr>
                <w:color w:val="000000"/>
              </w:rPr>
            </w:pPr>
            <w:r w:rsidRPr="00BB2962">
              <w:rPr>
                <w:color w:val="000000"/>
              </w:rPr>
              <w:t>OIB:56894384653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17.814,74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ĆURIĆ ANTONIJO, </w:t>
            </w:r>
          </w:p>
          <w:p w:rsidRDefault="00BB2962" w:rsidP="00BB2962" w:rsidR="00BB2962" w:rsidRPr="00BB2962">
            <w:pPr>
              <w:autoSpaceDE w:val="false"/>
              <w:autoSpaceDN w:val="false"/>
              <w:adjustRightInd w:val="false"/>
              <w:jc w:val="center"/>
              <w:rPr>
                <w:color w:val="000000"/>
              </w:rPr>
            </w:pPr>
            <w:r w:rsidRPr="00BB2962">
              <w:rPr>
                <w:color w:val="000000"/>
              </w:rPr>
              <w:t>Draškovićeva 19, Solin</w:t>
            </w:r>
          </w:p>
          <w:p w:rsidRDefault="00BB2962" w:rsidP="00BB2962" w:rsidR="00BB2962" w:rsidRPr="00BB2962">
            <w:pPr>
              <w:autoSpaceDE w:val="false"/>
              <w:autoSpaceDN w:val="false"/>
              <w:adjustRightInd w:val="false"/>
              <w:jc w:val="center"/>
              <w:rPr>
                <w:color w:val="000000"/>
              </w:rPr>
            </w:pPr>
            <w:r w:rsidRPr="00BB2962">
              <w:rPr>
                <w:color w:val="000000"/>
              </w:rPr>
              <w:t>OIB:07529525827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23.895,47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ĆURIĆ IVAN,</w:t>
            </w:r>
          </w:p>
          <w:p w:rsidRDefault="00BB2962" w:rsidP="00BB2962" w:rsidR="00BB2962" w:rsidRPr="00BB2962">
            <w:pPr>
              <w:autoSpaceDE w:val="false"/>
              <w:autoSpaceDN w:val="false"/>
              <w:adjustRightInd w:val="false"/>
              <w:jc w:val="center"/>
              <w:rPr>
                <w:color w:val="000000"/>
              </w:rPr>
            </w:pPr>
            <w:r w:rsidRPr="00BB2962">
              <w:rPr>
                <w:color w:val="000000"/>
              </w:rPr>
              <w:t>Lanište 14B, Zagreb</w:t>
            </w:r>
          </w:p>
          <w:p w:rsidRDefault="00BB2962" w:rsidP="00BB2962" w:rsidR="00BB2962" w:rsidRPr="00BB2962">
            <w:pPr>
              <w:autoSpaceDE w:val="false"/>
              <w:autoSpaceDN w:val="false"/>
              <w:adjustRightInd w:val="false"/>
              <w:jc w:val="center"/>
              <w:rPr>
                <w:color w:val="000000"/>
              </w:rPr>
            </w:pPr>
            <w:r w:rsidRPr="00BB2962">
              <w:rPr>
                <w:color w:val="000000"/>
              </w:rPr>
              <w:t>OIB:70440413949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19.485,69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DAVIDOVSKI NENAD, </w:t>
            </w:r>
          </w:p>
          <w:p w:rsidRDefault="00BB2962" w:rsidP="00BB2962" w:rsidR="00BB2962" w:rsidRPr="00BB2962">
            <w:pPr>
              <w:autoSpaceDE w:val="false"/>
              <w:autoSpaceDN w:val="false"/>
              <w:adjustRightInd w:val="false"/>
              <w:jc w:val="center"/>
              <w:rPr>
                <w:color w:val="000000"/>
              </w:rPr>
            </w:pPr>
            <w:r w:rsidRPr="00BB2962">
              <w:rPr>
                <w:color w:val="000000"/>
              </w:rPr>
              <w:t>Domobranska 20, Karlovac</w:t>
            </w:r>
          </w:p>
          <w:p w:rsidRDefault="00BB2962" w:rsidP="00BB2962" w:rsidR="00BB2962" w:rsidRPr="00BB2962">
            <w:pPr>
              <w:autoSpaceDE w:val="false"/>
              <w:autoSpaceDN w:val="false"/>
              <w:adjustRightInd w:val="false"/>
              <w:jc w:val="center"/>
              <w:rPr>
                <w:color w:val="000000"/>
              </w:rPr>
            </w:pPr>
            <w:r w:rsidRPr="00BB2962">
              <w:rPr>
                <w:color w:val="000000"/>
              </w:rPr>
              <w:t>OIB:74453924277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30.204,84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DELIĆ KSENIJA,</w:t>
            </w:r>
          </w:p>
          <w:p w:rsidRDefault="00BB2962" w:rsidP="00BB2962" w:rsidR="00BB2962" w:rsidRPr="00BB2962">
            <w:pPr>
              <w:autoSpaceDE w:val="false"/>
              <w:autoSpaceDN w:val="false"/>
              <w:adjustRightInd w:val="false"/>
              <w:jc w:val="center"/>
              <w:rPr>
                <w:color w:val="000000"/>
              </w:rPr>
            </w:pPr>
            <w:r w:rsidRPr="00BB2962">
              <w:rPr>
                <w:color w:val="000000"/>
              </w:rPr>
              <w:t>Solin, Gašpini 110</w:t>
            </w:r>
          </w:p>
          <w:p w:rsidRDefault="00BB2962" w:rsidP="00BB2962" w:rsidR="00BB2962" w:rsidRPr="00BB2962">
            <w:pPr>
              <w:autoSpaceDE w:val="false"/>
              <w:autoSpaceDN w:val="false"/>
              <w:adjustRightInd w:val="false"/>
              <w:jc w:val="center"/>
              <w:rPr>
                <w:color w:val="000000"/>
              </w:rPr>
            </w:pPr>
            <w:r w:rsidRPr="00BB2962">
              <w:rPr>
                <w:color w:val="000000"/>
              </w:rPr>
              <w:t>OIB:66588258890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22.069,09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39.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DIMIĆ ZDRAVKO,</w:t>
            </w:r>
          </w:p>
          <w:p w:rsidRDefault="00BB2962" w:rsidP="00BB2962" w:rsidR="00BB2962" w:rsidRPr="00BB2962">
            <w:pPr>
              <w:autoSpaceDE w:val="false"/>
              <w:autoSpaceDN w:val="false"/>
              <w:adjustRightInd w:val="false"/>
              <w:jc w:val="center"/>
              <w:rPr>
                <w:color w:val="000000"/>
              </w:rPr>
            </w:pPr>
            <w:r w:rsidRPr="00BB2962">
              <w:rPr>
                <w:color w:val="000000"/>
              </w:rPr>
              <w:t>Mosećka 2, Split</w:t>
            </w:r>
          </w:p>
          <w:p w:rsidRDefault="00BB2962" w:rsidP="00BB2962" w:rsidR="00BB2962" w:rsidRPr="00BB2962">
            <w:pPr>
              <w:autoSpaceDE w:val="false"/>
              <w:autoSpaceDN w:val="false"/>
              <w:adjustRightInd w:val="false"/>
              <w:jc w:val="center"/>
              <w:rPr>
                <w:color w:val="000000"/>
              </w:rPr>
            </w:pPr>
            <w:r w:rsidRPr="00BB2962">
              <w:rPr>
                <w:color w:val="000000"/>
              </w:rPr>
              <w:t>OIB:26484851184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41.531,39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40.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ELAČ ROBERT,</w:t>
            </w:r>
          </w:p>
          <w:p w:rsidRDefault="00BB2962" w:rsidP="00BB2962" w:rsidR="00BB2962" w:rsidRPr="00BB2962">
            <w:pPr>
              <w:autoSpaceDE w:val="false"/>
              <w:autoSpaceDN w:val="false"/>
              <w:adjustRightInd w:val="false"/>
              <w:jc w:val="center"/>
              <w:rPr>
                <w:color w:val="000000"/>
              </w:rPr>
            </w:pPr>
            <w:r w:rsidRPr="00BB2962">
              <w:rPr>
                <w:color w:val="000000"/>
              </w:rPr>
              <w:t>Iločka 22, Split</w:t>
            </w:r>
          </w:p>
          <w:p w:rsidRDefault="00BB2962" w:rsidP="00BB2962" w:rsidR="00BB2962" w:rsidRPr="00BB2962">
            <w:pPr>
              <w:autoSpaceDE w:val="false"/>
              <w:autoSpaceDN w:val="false"/>
              <w:adjustRightInd w:val="false"/>
              <w:jc w:val="center"/>
              <w:rPr>
                <w:color w:val="000000"/>
              </w:rPr>
            </w:pPr>
            <w:r w:rsidRPr="00BB2962">
              <w:rPr>
                <w:color w:val="000000"/>
              </w:rPr>
              <w:t>OIB:22637215017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13.500,50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ELJUGA JOSIP,</w:t>
            </w:r>
          </w:p>
          <w:p w:rsidRDefault="00BB2962" w:rsidP="00BB2962" w:rsidR="00BB2962" w:rsidRPr="00BB2962">
            <w:pPr>
              <w:autoSpaceDE w:val="false"/>
              <w:autoSpaceDN w:val="false"/>
              <w:adjustRightInd w:val="false"/>
              <w:jc w:val="center"/>
              <w:rPr>
                <w:color w:val="000000"/>
              </w:rPr>
            </w:pPr>
            <w:r w:rsidRPr="00BB2962">
              <w:rPr>
                <w:color w:val="000000"/>
              </w:rPr>
              <w:t>Osijek, Krkska 15A</w:t>
            </w:r>
          </w:p>
          <w:p w:rsidRDefault="00BB2962" w:rsidP="00BB2962" w:rsidR="00BB2962" w:rsidRPr="00BB2962">
            <w:pPr>
              <w:autoSpaceDE w:val="false"/>
              <w:autoSpaceDN w:val="false"/>
              <w:adjustRightInd w:val="false"/>
              <w:jc w:val="center"/>
              <w:rPr>
                <w:color w:val="000000"/>
              </w:rPr>
            </w:pPr>
            <w:r w:rsidRPr="00BB2962">
              <w:rPr>
                <w:color w:val="000000"/>
              </w:rPr>
              <w:t>OIB:65051360088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9.139,81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FALNOGA RATKO,</w:t>
            </w:r>
          </w:p>
          <w:p w:rsidRDefault="00BB2962" w:rsidP="00BB2962" w:rsidR="00BB2962" w:rsidRPr="00BB2962">
            <w:pPr>
              <w:autoSpaceDE w:val="false"/>
              <w:autoSpaceDN w:val="false"/>
              <w:adjustRightInd w:val="false"/>
              <w:jc w:val="center"/>
              <w:rPr>
                <w:color w:val="000000"/>
              </w:rPr>
            </w:pPr>
            <w:r w:rsidRPr="00BB2962">
              <w:rPr>
                <w:color w:val="000000"/>
              </w:rPr>
              <w:t>Markovo Polje,</w:t>
            </w:r>
          </w:p>
          <w:p w:rsidRDefault="00BB2962" w:rsidP="00BB2962" w:rsidR="00BB2962" w:rsidRPr="00BB2962">
            <w:pPr>
              <w:autoSpaceDE w:val="false"/>
              <w:autoSpaceDN w:val="false"/>
              <w:adjustRightInd w:val="false"/>
              <w:jc w:val="center"/>
              <w:rPr>
                <w:color w:val="000000"/>
              </w:rPr>
            </w:pPr>
            <w:r w:rsidRPr="00BB2962">
              <w:rPr>
                <w:color w:val="000000"/>
              </w:rPr>
              <w:t>Zlatarska 3A</w:t>
            </w:r>
          </w:p>
          <w:p w:rsidRDefault="00BB2962" w:rsidP="00BB2962" w:rsidR="00BB2962" w:rsidRPr="00BB2962">
            <w:pPr>
              <w:autoSpaceDE w:val="false"/>
              <w:autoSpaceDN w:val="false"/>
              <w:adjustRightInd w:val="false"/>
              <w:jc w:val="center"/>
              <w:rPr>
                <w:color w:val="000000"/>
              </w:rPr>
            </w:pPr>
            <w:r w:rsidRPr="00BB2962">
              <w:rPr>
                <w:color w:val="000000"/>
              </w:rPr>
              <w:t>OIB:65051360088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12.917,51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FARKAŠ JOSIP,</w:t>
            </w:r>
          </w:p>
          <w:p w:rsidRDefault="00BB2962" w:rsidP="00BB2962" w:rsidR="00BB2962" w:rsidRPr="00BB2962">
            <w:pPr>
              <w:autoSpaceDE w:val="false"/>
              <w:autoSpaceDN w:val="false"/>
              <w:adjustRightInd w:val="false"/>
              <w:jc w:val="center"/>
              <w:rPr>
                <w:color w:val="000000"/>
              </w:rPr>
            </w:pPr>
            <w:r w:rsidRPr="00BB2962">
              <w:rPr>
                <w:color w:val="000000"/>
              </w:rPr>
              <w:t>Kolodvorska 47, Petrijevci</w:t>
            </w:r>
          </w:p>
          <w:p w:rsidRDefault="00BB2962" w:rsidP="00BB2962" w:rsidR="00BB2962" w:rsidRPr="00BB2962">
            <w:pPr>
              <w:autoSpaceDE w:val="false"/>
              <w:autoSpaceDN w:val="false"/>
              <w:adjustRightInd w:val="false"/>
              <w:jc w:val="center"/>
              <w:rPr>
                <w:color w:val="000000"/>
              </w:rPr>
            </w:pPr>
            <w:r w:rsidRPr="00BB2962">
              <w:rPr>
                <w:color w:val="000000"/>
              </w:rPr>
              <w:t>OIB:67412864388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14.751,77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FRANJIĆ DARIO,</w:t>
            </w:r>
          </w:p>
          <w:p w:rsidRDefault="00BB2962" w:rsidP="00BB2962" w:rsidR="00BB2962" w:rsidRPr="00BB2962">
            <w:pPr>
              <w:autoSpaceDE w:val="false"/>
              <w:autoSpaceDN w:val="false"/>
              <w:adjustRightInd w:val="false"/>
              <w:jc w:val="center"/>
              <w:rPr>
                <w:color w:val="000000"/>
              </w:rPr>
            </w:pPr>
            <w:r w:rsidRPr="00BB2962">
              <w:rPr>
                <w:color w:val="000000"/>
              </w:rPr>
              <w:t>Pozorac bb, Marina</w:t>
            </w:r>
          </w:p>
          <w:p w:rsidRDefault="00BB2962" w:rsidP="00BB2962" w:rsidR="00BB2962" w:rsidRPr="00BB2962">
            <w:pPr>
              <w:autoSpaceDE w:val="false"/>
              <w:autoSpaceDN w:val="false"/>
              <w:adjustRightInd w:val="false"/>
              <w:jc w:val="center"/>
              <w:rPr>
                <w:color w:val="000000"/>
              </w:rPr>
            </w:pPr>
            <w:r w:rsidRPr="00BB2962">
              <w:rPr>
                <w:color w:val="000000"/>
              </w:rPr>
              <w:t>OIB:59329158467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12.030,12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GABRILOVIĆ MLADEN,</w:t>
            </w:r>
          </w:p>
          <w:p w:rsidRDefault="00BB2962" w:rsidP="00BB2962" w:rsidR="00BB2962" w:rsidRPr="00BB2962">
            <w:pPr>
              <w:autoSpaceDE w:val="false"/>
              <w:autoSpaceDN w:val="false"/>
              <w:adjustRightInd w:val="false"/>
              <w:jc w:val="center"/>
              <w:rPr>
                <w:color w:val="000000"/>
              </w:rPr>
            </w:pPr>
            <w:r w:rsidRPr="00BB2962">
              <w:rPr>
                <w:color w:val="000000"/>
              </w:rPr>
              <w:t>Put Brda 16, Split</w:t>
            </w:r>
          </w:p>
          <w:p w:rsidRDefault="00BB2962" w:rsidP="00BB2962" w:rsidR="00BB2962" w:rsidRPr="00BB2962">
            <w:pPr>
              <w:autoSpaceDE w:val="false"/>
              <w:autoSpaceDN w:val="false"/>
              <w:adjustRightInd w:val="false"/>
              <w:jc w:val="center"/>
              <w:rPr>
                <w:color w:val="000000"/>
              </w:rPr>
            </w:pPr>
            <w:r w:rsidRPr="00BB2962">
              <w:rPr>
                <w:color w:val="000000"/>
              </w:rPr>
              <w:t>OIB:91509214987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16.270,23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GALEŠIĆ GOJKO,</w:t>
            </w:r>
          </w:p>
          <w:p w:rsidRDefault="00BB2962" w:rsidP="00BB2962" w:rsidR="00BB2962">
            <w:pPr>
              <w:autoSpaceDE w:val="false"/>
              <w:autoSpaceDN w:val="false"/>
              <w:adjustRightInd w:val="false"/>
              <w:jc w:val="center"/>
              <w:rPr>
                <w:color w:val="000000"/>
              </w:rPr>
            </w:pPr>
            <w:r w:rsidRPr="00BB2962">
              <w:rPr>
                <w:color w:val="000000"/>
              </w:rPr>
              <w:t xml:space="preserve">Zadar, G. Budislavića 83, </w:t>
            </w:r>
          </w:p>
          <w:p w:rsidRDefault="00BB2962" w:rsidP="00BB2962" w:rsidR="00BB2962" w:rsidRPr="00BB2962">
            <w:pPr>
              <w:autoSpaceDE w:val="false"/>
              <w:autoSpaceDN w:val="false"/>
              <w:adjustRightInd w:val="false"/>
              <w:jc w:val="center"/>
              <w:rPr>
                <w:color w:val="000000"/>
              </w:rPr>
            </w:pPr>
            <w:r w:rsidRPr="00BB2962">
              <w:rPr>
                <w:color w:val="000000"/>
              </w:rPr>
              <w:t>OIB:79818795861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22.536,48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GALOVIĆ TIHOMIR,</w:t>
            </w:r>
          </w:p>
          <w:p w:rsidRDefault="00BB2962" w:rsidP="00BB2962" w:rsidR="00BB2962" w:rsidRPr="00BB2962">
            <w:pPr>
              <w:autoSpaceDE w:val="false"/>
              <w:autoSpaceDN w:val="false"/>
              <w:adjustRightInd w:val="false"/>
              <w:jc w:val="center"/>
              <w:rPr>
                <w:color w:val="000000"/>
              </w:rPr>
            </w:pPr>
            <w:r w:rsidRPr="00BB2962">
              <w:rPr>
                <w:color w:val="000000"/>
              </w:rPr>
              <w:t>Vijenac J. Gotovca 6, Osijek</w:t>
            </w:r>
          </w:p>
          <w:p w:rsidRDefault="00BB2962" w:rsidP="00BB2962" w:rsidR="00BB2962" w:rsidRPr="00BB2962">
            <w:pPr>
              <w:autoSpaceDE w:val="false"/>
              <w:autoSpaceDN w:val="false"/>
              <w:adjustRightInd w:val="false"/>
              <w:jc w:val="center"/>
              <w:rPr>
                <w:color w:val="000000"/>
              </w:rPr>
            </w:pPr>
            <w:r w:rsidRPr="00BB2962">
              <w:rPr>
                <w:color w:val="000000"/>
              </w:rPr>
              <w:t>OIB:87155460795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5.923,75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GENZIĆ IVANA,</w:t>
            </w:r>
          </w:p>
          <w:p w:rsidRDefault="00BB2962" w:rsidP="00BB2962" w:rsidR="00BB2962" w:rsidRPr="00BB2962">
            <w:pPr>
              <w:autoSpaceDE w:val="false"/>
              <w:autoSpaceDN w:val="false"/>
              <w:adjustRightInd w:val="false"/>
              <w:jc w:val="center"/>
              <w:rPr>
                <w:color w:val="000000"/>
              </w:rPr>
            </w:pPr>
            <w:r w:rsidRPr="00BB2962">
              <w:rPr>
                <w:color w:val="000000"/>
              </w:rPr>
              <w:t>4.Resnik 9, Zagreb</w:t>
            </w:r>
          </w:p>
          <w:p w:rsidRDefault="00BB2962" w:rsidP="00BB2962" w:rsidR="00BB2962" w:rsidRPr="00BB2962">
            <w:pPr>
              <w:autoSpaceDE w:val="false"/>
              <w:autoSpaceDN w:val="false"/>
              <w:adjustRightInd w:val="false"/>
              <w:jc w:val="center"/>
              <w:rPr>
                <w:color w:val="000000"/>
              </w:rPr>
            </w:pPr>
            <w:r w:rsidRPr="00BB2962">
              <w:rPr>
                <w:color w:val="000000"/>
              </w:rPr>
              <w:t>OIB:02474905260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4.275,83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49.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GOBIN ŠIMUN,</w:t>
            </w:r>
          </w:p>
          <w:p w:rsidRDefault="00BB2962" w:rsidP="00BB2962" w:rsidR="00BB2962" w:rsidRPr="00BB2962">
            <w:pPr>
              <w:autoSpaceDE w:val="false"/>
              <w:autoSpaceDN w:val="false"/>
              <w:adjustRightInd w:val="false"/>
              <w:jc w:val="center"/>
              <w:rPr>
                <w:color w:val="000000"/>
              </w:rPr>
            </w:pPr>
            <w:r w:rsidRPr="00BB2962">
              <w:rPr>
                <w:color w:val="000000"/>
              </w:rPr>
              <w:t>Solin, Soline 48</w:t>
            </w:r>
          </w:p>
          <w:p w:rsidRDefault="00BB2962" w:rsidP="00BB2962" w:rsidR="00BB2962" w:rsidRPr="00BB2962">
            <w:pPr>
              <w:autoSpaceDE w:val="false"/>
              <w:autoSpaceDN w:val="false"/>
              <w:adjustRightInd w:val="false"/>
              <w:jc w:val="center"/>
              <w:rPr>
                <w:color w:val="000000"/>
              </w:rPr>
            </w:pPr>
            <w:r w:rsidRPr="00BB2962">
              <w:rPr>
                <w:color w:val="000000"/>
              </w:rPr>
              <w:t>OIB:02672987145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11.402,60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GRUBIŠIĆ ŽELJKO,</w:t>
            </w:r>
          </w:p>
          <w:p w:rsidRDefault="00BB2962" w:rsidP="00BB2962" w:rsidR="00BB2962" w:rsidRPr="00BB2962">
            <w:pPr>
              <w:autoSpaceDE w:val="false"/>
              <w:autoSpaceDN w:val="false"/>
              <w:adjustRightInd w:val="false"/>
              <w:jc w:val="center"/>
              <w:rPr>
                <w:color w:val="000000"/>
              </w:rPr>
            </w:pPr>
            <w:r w:rsidRPr="00BB2962">
              <w:rPr>
                <w:color w:val="000000"/>
              </w:rPr>
              <w:t>Split, Vukovarska 115</w:t>
            </w:r>
          </w:p>
          <w:p w:rsidRDefault="00BB2962" w:rsidP="00BB2962" w:rsidR="00BB2962" w:rsidRPr="00BB2962">
            <w:pPr>
              <w:autoSpaceDE w:val="false"/>
              <w:autoSpaceDN w:val="false"/>
              <w:adjustRightInd w:val="false"/>
              <w:jc w:val="center"/>
              <w:rPr>
                <w:color w:val="000000"/>
              </w:rPr>
            </w:pPr>
            <w:r w:rsidRPr="00BB2962">
              <w:rPr>
                <w:color w:val="000000"/>
              </w:rPr>
              <w:t>OIB:82687559640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33.335,39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HAZDOVAC PAVO,</w:t>
            </w:r>
          </w:p>
          <w:p w:rsidRDefault="00BB2962" w:rsidP="00BB2962" w:rsidR="00BB2962" w:rsidRPr="00BB2962">
            <w:pPr>
              <w:autoSpaceDE w:val="false"/>
              <w:autoSpaceDN w:val="false"/>
              <w:adjustRightInd w:val="false"/>
              <w:jc w:val="center"/>
              <w:rPr>
                <w:color w:val="000000"/>
              </w:rPr>
            </w:pPr>
            <w:r w:rsidRPr="00BB2962">
              <w:rPr>
                <w:color w:val="000000"/>
              </w:rPr>
              <w:t xml:space="preserve"> Zagrebačka 19, Split</w:t>
            </w:r>
          </w:p>
          <w:p w:rsidRDefault="00BB2962" w:rsidP="00BB2962" w:rsidR="00BB2962" w:rsidRPr="00BB2962">
            <w:pPr>
              <w:autoSpaceDE w:val="false"/>
              <w:autoSpaceDN w:val="false"/>
              <w:adjustRightInd w:val="false"/>
              <w:jc w:val="center"/>
              <w:rPr>
                <w:color w:val="000000"/>
              </w:rPr>
            </w:pPr>
            <w:r w:rsidRPr="00BB2962">
              <w:rPr>
                <w:color w:val="000000"/>
              </w:rPr>
              <w:t>OIB:92197317889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20.177,25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HRGOVIĆ ANTUN,</w:t>
            </w:r>
          </w:p>
          <w:p w:rsidRDefault="00BB2962" w:rsidP="00BB2962" w:rsidR="00BB2962" w:rsidRPr="00BB2962">
            <w:pPr>
              <w:autoSpaceDE w:val="false"/>
              <w:autoSpaceDN w:val="false"/>
              <w:adjustRightInd w:val="false"/>
              <w:jc w:val="center"/>
              <w:rPr>
                <w:color w:val="000000"/>
              </w:rPr>
            </w:pPr>
            <w:r w:rsidRPr="00BB2962">
              <w:rPr>
                <w:color w:val="000000"/>
              </w:rPr>
              <w:t>Put Vrila 8, Žrnovnica</w:t>
            </w:r>
          </w:p>
          <w:p w:rsidRDefault="00BB2962" w:rsidP="00BB2962" w:rsidR="00BB2962" w:rsidRPr="00BB2962">
            <w:pPr>
              <w:autoSpaceDE w:val="false"/>
              <w:autoSpaceDN w:val="false"/>
              <w:adjustRightInd w:val="false"/>
              <w:jc w:val="center"/>
              <w:rPr>
                <w:color w:val="000000"/>
              </w:rPr>
            </w:pPr>
            <w:r w:rsidRPr="00BB2962">
              <w:rPr>
                <w:color w:val="000000"/>
              </w:rPr>
              <w:t>OIB:13378240568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15.601,65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IVANOVIĆ MIRKO,</w:t>
            </w:r>
          </w:p>
          <w:p w:rsidRDefault="00BB2962" w:rsidP="00BB2962" w:rsidR="00BB2962" w:rsidRPr="00BB2962">
            <w:pPr>
              <w:autoSpaceDE w:val="false"/>
              <w:autoSpaceDN w:val="false"/>
              <w:adjustRightInd w:val="false"/>
              <w:jc w:val="center"/>
              <w:rPr>
                <w:color w:val="000000"/>
              </w:rPr>
            </w:pPr>
            <w:r w:rsidRPr="00BB2962">
              <w:rPr>
                <w:color w:val="000000"/>
              </w:rPr>
              <w:t>Zgon 74, Solin</w:t>
            </w:r>
          </w:p>
          <w:p w:rsidRDefault="00BB2962" w:rsidP="00BB2962" w:rsidR="00BB2962" w:rsidRPr="00BB2962">
            <w:pPr>
              <w:autoSpaceDE w:val="false"/>
              <w:autoSpaceDN w:val="false"/>
              <w:adjustRightInd w:val="false"/>
              <w:jc w:val="center"/>
              <w:rPr>
                <w:color w:val="000000"/>
              </w:rPr>
            </w:pPr>
            <w:r w:rsidRPr="00BB2962">
              <w:rPr>
                <w:color w:val="000000"/>
              </w:rPr>
              <w:t>OIB:24705089283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15.609,53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IVŠAK DAMIR, </w:t>
            </w:r>
          </w:p>
          <w:p w:rsidRDefault="00BB2962" w:rsidP="00BB2962" w:rsidR="00BB2962" w:rsidRPr="00BB2962">
            <w:pPr>
              <w:autoSpaceDE w:val="false"/>
              <w:autoSpaceDN w:val="false"/>
              <w:adjustRightInd w:val="false"/>
              <w:jc w:val="center"/>
              <w:rPr>
                <w:color w:val="000000"/>
              </w:rPr>
            </w:pPr>
            <w:r w:rsidRPr="00BB2962">
              <w:rPr>
                <w:color w:val="000000"/>
              </w:rPr>
              <w:t>V.I.Meštrovića 34, Osijek</w:t>
            </w:r>
          </w:p>
          <w:p w:rsidRDefault="00BB2962" w:rsidP="00BB2962" w:rsidR="00BB2962" w:rsidRPr="00BB2962">
            <w:pPr>
              <w:autoSpaceDE w:val="false"/>
              <w:autoSpaceDN w:val="false"/>
              <w:adjustRightInd w:val="false"/>
              <w:jc w:val="center"/>
              <w:rPr>
                <w:color w:val="000000"/>
              </w:rPr>
            </w:pPr>
            <w:r w:rsidRPr="00BB2962">
              <w:rPr>
                <w:color w:val="000000"/>
              </w:rPr>
              <w:t>OIB:71216694041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10.491,67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IVKOVIĆ LIDIJA,</w:t>
            </w:r>
          </w:p>
          <w:p w:rsidRDefault="00BB2962" w:rsidP="00BB2962" w:rsidR="00BB2962" w:rsidRPr="00BB2962">
            <w:pPr>
              <w:autoSpaceDE w:val="false"/>
              <w:autoSpaceDN w:val="false"/>
              <w:adjustRightInd w:val="false"/>
              <w:jc w:val="center"/>
              <w:rPr>
                <w:color w:val="000000"/>
              </w:rPr>
            </w:pPr>
            <w:r w:rsidRPr="00BB2962">
              <w:rPr>
                <w:color w:val="000000"/>
              </w:rPr>
              <w:t>Put Sv. Josipa 1,</w:t>
            </w:r>
            <w:r w:rsidR="006F3D1D">
              <w:rPr>
                <w:color w:val="000000"/>
              </w:rPr>
              <w:t xml:space="preserve"> </w:t>
            </w:r>
            <w:r w:rsidRPr="00BB2962">
              <w:rPr>
                <w:color w:val="000000"/>
              </w:rPr>
              <w:t>Kaštel Novi</w:t>
            </w:r>
          </w:p>
          <w:p w:rsidRDefault="00BB2962" w:rsidP="00BB2962" w:rsidR="00BB2962" w:rsidRPr="00BB2962">
            <w:pPr>
              <w:autoSpaceDE w:val="false"/>
              <w:autoSpaceDN w:val="false"/>
              <w:adjustRightInd w:val="false"/>
              <w:jc w:val="center"/>
              <w:rPr>
                <w:color w:val="000000"/>
              </w:rPr>
            </w:pPr>
            <w:r w:rsidRPr="00BB2962">
              <w:rPr>
                <w:color w:val="000000"/>
              </w:rPr>
              <w:t>OIB:79335639784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11.866,86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56.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JADRIĆ ANTE,</w:t>
            </w:r>
          </w:p>
          <w:p w:rsidRDefault="00BB2962" w:rsidP="00BB2962" w:rsidR="00BB2962" w:rsidRPr="00BB2962">
            <w:pPr>
              <w:autoSpaceDE w:val="false"/>
              <w:autoSpaceDN w:val="false"/>
              <w:adjustRightInd w:val="false"/>
              <w:jc w:val="center"/>
              <w:rPr>
                <w:color w:val="000000"/>
              </w:rPr>
            </w:pPr>
            <w:r w:rsidRPr="00BB2962">
              <w:rPr>
                <w:color w:val="000000"/>
              </w:rPr>
              <w:t>Solin, Zgon 38C</w:t>
            </w:r>
          </w:p>
          <w:p w:rsidRDefault="00BB2962" w:rsidP="00BB2962" w:rsidR="00BB2962" w:rsidRPr="00BB2962">
            <w:pPr>
              <w:autoSpaceDE w:val="false"/>
              <w:autoSpaceDN w:val="false"/>
              <w:adjustRightInd w:val="false"/>
              <w:jc w:val="center"/>
              <w:rPr>
                <w:color w:val="000000"/>
              </w:rPr>
            </w:pPr>
            <w:r w:rsidRPr="00BB2962">
              <w:rPr>
                <w:color w:val="000000"/>
              </w:rPr>
              <w:t>OIB:70748145503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28.818,69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JAJČINOVIĆ IVICA,</w:t>
            </w:r>
          </w:p>
          <w:p w:rsidRDefault="00BB2962" w:rsidP="00BB2962" w:rsidR="00BB2962" w:rsidRPr="00BB2962">
            <w:pPr>
              <w:autoSpaceDE w:val="false"/>
              <w:autoSpaceDN w:val="false"/>
              <w:adjustRightInd w:val="false"/>
              <w:jc w:val="center"/>
              <w:rPr>
                <w:color w:val="000000"/>
              </w:rPr>
            </w:pPr>
            <w:r w:rsidRPr="00BB2962">
              <w:rPr>
                <w:color w:val="000000"/>
              </w:rPr>
              <w:t>Bobovac 289, Sunja</w:t>
            </w:r>
          </w:p>
          <w:p w:rsidRDefault="00BB2962" w:rsidP="00BB2962" w:rsidR="00BB2962" w:rsidRPr="00BB2962">
            <w:pPr>
              <w:autoSpaceDE w:val="false"/>
              <w:autoSpaceDN w:val="false"/>
              <w:adjustRightInd w:val="false"/>
              <w:jc w:val="center"/>
              <w:rPr>
                <w:color w:val="000000"/>
              </w:rPr>
            </w:pPr>
            <w:r w:rsidRPr="00BB2962">
              <w:rPr>
                <w:color w:val="000000"/>
              </w:rPr>
              <w:t>OIB:53466127205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28.646,73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JAKOVČEVIĆ VILI,</w:t>
            </w:r>
          </w:p>
          <w:p w:rsidRDefault="00BB2962" w:rsidP="00BB2962" w:rsidR="00BB2962" w:rsidRPr="00BB2962">
            <w:pPr>
              <w:autoSpaceDE w:val="false"/>
              <w:autoSpaceDN w:val="false"/>
              <w:adjustRightInd w:val="false"/>
              <w:jc w:val="center"/>
              <w:rPr>
                <w:color w:val="000000"/>
              </w:rPr>
            </w:pPr>
            <w:r w:rsidRPr="00BB2962">
              <w:rPr>
                <w:color w:val="000000"/>
              </w:rPr>
              <w:t>Sv. Roka 20,Solit</w:t>
            </w:r>
          </w:p>
          <w:p w:rsidRDefault="00BB2962" w:rsidP="00BB2962" w:rsidR="00BB2962" w:rsidRPr="00BB2962">
            <w:pPr>
              <w:autoSpaceDE w:val="false"/>
              <w:autoSpaceDN w:val="false"/>
              <w:adjustRightInd w:val="false"/>
              <w:jc w:val="center"/>
              <w:rPr>
                <w:color w:val="000000"/>
              </w:rPr>
            </w:pPr>
            <w:r w:rsidRPr="00BB2962">
              <w:rPr>
                <w:color w:val="000000"/>
              </w:rPr>
              <w:t>OIB:60773900069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11.615,13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59.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JANKOVIĆ MIJO,</w:t>
            </w:r>
          </w:p>
          <w:p w:rsidRDefault="00BB2962" w:rsidP="00BB2962" w:rsidR="00BB2962" w:rsidRPr="00BB2962">
            <w:pPr>
              <w:autoSpaceDE w:val="false"/>
              <w:autoSpaceDN w:val="false"/>
              <w:adjustRightInd w:val="false"/>
              <w:jc w:val="center"/>
              <w:rPr>
                <w:color w:val="000000"/>
              </w:rPr>
            </w:pPr>
            <w:r w:rsidRPr="00BB2962">
              <w:rPr>
                <w:color w:val="000000"/>
              </w:rPr>
              <w:t>Zagreb, Gajdekova 36</w:t>
            </w:r>
          </w:p>
          <w:p w:rsidRDefault="00BB2962" w:rsidP="00BB2962" w:rsidR="00BB2962" w:rsidRPr="00BB2962">
            <w:pPr>
              <w:autoSpaceDE w:val="false"/>
              <w:autoSpaceDN w:val="false"/>
              <w:adjustRightInd w:val="false"/>
              <w:jc w:val="center"/>
              <w:rPr>
                <w:color w:val="000000"/>
              </w:rPr>
            </w:pPr>
            <w:r w:rsidRPr="00BB2962">
              <w:rPr>
                <w:color w:val="000000"/>
              </w:rPr>
              <w:t>OIB:72476932283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33.836,57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JAŠAREVIĆ SANI, </w:t>
            </w:r>
          </w:p>
          <w:p w:rsidRDefault="00BB2962" w:rsidP="00BB2962" w:rsidR="00BB2962" w:rsidRPr="00BB2962">
            <w:pPr>
              <w:autoSpaceDE w:val="false"/>
              <w:autoSpaceDN w:val="false"/>
              <w:adjustRightInd w:val="false"/>
              <w:jc w:val="center"/>
              <w:rPr>
                <w:color w:val="000000"/>
              </w:rPr>
            </w:pPr>
            <w:r w:rsidRPr="00BB2962">
              <w:rPr>
                <w:color w:val="000000"/>
              </w:rPr>
              <w:t>Varaždinska 51, Split</w:t>
            </w:r>
          </w:p>
          <w:p w:rsidRDefault="00BB2962" w:rsidP="00BB2962" w:rsidR="00BB2962" w:rsidRPr="00BB2962">
            <w:pPr>
              <w:autoSpaceDE w:val="false"/>
              <w:autoSpaceDN w:val="false"/>
              <w:adjustRightInd w:val="false"/>
              <w:jc w:val="center"/>
              <w:rPr>
                <w:color w:val="000000"/>
              </w:rPr>
            </w:pPr>
            <w:r w:rsidRPr="00BB2962">
              <w:rPr>
                <w:color w:val="000000"/>
              </w:rPr>
              <w:t>OIB:20553465734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19.260,18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JELENC ŽELJKO,</w:t>
            </w:r>
          </w:p>
          <w:p w:rsidRDefault="00BB2962" w:rsidP="00BB2962" w:rsidR="00BB2962" w:rsidRPr="00BB2962">
            <w:pPr>
              <w:autoSpaceDE w:val="false"/>
              <w:autoSpaceDN w:val="false"/>
              <w:adjustRightInd w:val="false"/>
              <w:jc w:val="center"/>
              <w:rPr>
                <w:color w:val="000000"/>
              </w:rPr>
            </w:pPr>
            <w:r w:rsidRPr="00BB2962">
              <w:rPr>
                <w:color w:val="000000"/>
              </w:rPr>
              <w:t>Badalićeva 29</w:t>
            </w:r>
          </w:p>
          <w:p w:rsidRDefault="00BB2962" w:rsidP="00BB2962" w:rsidR="00BB2962" w:rsidRPr="00BB2962">
            <w:pPr>
              <w:autoSpaceDE w:val="false"/>
              <w:autoSpaceDN w:val="false"/>
              <w:adjustRightInd w:val="false"/>
              <w:jc w:val="center"/>
              <w:rPr>
                <w:color w:val="000000"/>
              </w:rPr>
            </w:pPr>
            <w:r w:rsidRPr="00BB2962">
              <w:rPr>
                <w:color w:val="000000"/>
              </w:rPr>
              <w:t>OIB:83258369254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10.191,40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JERKOVIĆ ZLATKO,</w:t>
            </w:r>
          </w:p>
          <w:p w:rsidRDefault="00BB2962" w:rsidP="00BB2962" w:rsidR="00BB2962" w:rsidRPr="00BB2962">
            <w:pPr>
              <w:autoSpaceDE w:val="false"/>
              <w:autoSpaceDN w:val="false"/>
              <w:adjustRightInd w:val="false"/>
              <w:jc w:val="center"/>
              <w:rPr>
                <w:color w:val="000000"/>
              </w:rPr>
            </w:pPr>
            <w:r w:rsidRPr="00BB2962">
              <w:rPr>
                <w:color w:val="000000"/>
              </w:rPr>
              <w:t>Split, Pojišanska 14</w:t>
            </w:r>
          </w:p>
          <w:p w:rsidRDefault="00BB2962" w:rsidP="00BB2962" w:rsidR="00BB2962" w:rsidRPr="00BB2962">
            <w:pPr>
              <w:autoSpaceDE w:val="false"/>
              <w:autoSpaceDN w:val="false"/>
              <w:adjustRightInd w:val="false"/>
              <w:jc w:val="center"/>
              <w:rPr>
                <w:color w:val="000000"/>
              </w:rPr>
            </w:pPr>
            <w:r w:rsidRPr="00BB2962">
              <w:rPr>
                <w:color w:val="000000"/>
              </w:rPr>
              <w:t>OIB:26206347928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21.559,08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JOVANOVSKI DARKO,</w:t>
            </w:r>
          </w:p>
          <w:p w:rsidRDefault="00BB2962" w:rsidP="00BB2962" w:rsidR="00BB2962" w:rsidRPr="00BB2962">
            <w:pPr>
              <w:autoSpaceDE w:val="false"/>
              <w:autoSpaceDN w:val="false"/>
              <w:adjustRightInd w:val="false"/>
              <w:jc w:val="center"/>
              <w:rPr>
                <w:color w:val="000000"/>
              </w:rPr>
            </w:pPr>
            <w:r w:rsidRPr="00BB2962">
              <w:rPr>
                <w:color w:val="000000"/>
              </w:rPr>
              <w:t>Križeva 20, Split</w:t>
            </w:r>
          </w:p>
          <w:p w:rsidRDefault="00BB2962" w:rsidP="00BB2962" w:rsidR="00BB2962" w:rsidRPr="00BB2962">
            <w:pPr>
              <w:autoSpaceDE w:val="false"/>
              <w:autoSpaceDN w:val="false"/>
              <w:adjustRightInd w:val="false"/>
              <w:jc w:val="center"/>
              <w:rPr>
                <w:color w:val="000000"/>
              </w:rPr>
            </w:pPr>
            <w:r w:rsidRPr="00BB2962">
              <w:rPr>
                <w:color w:val="000000"/>
              </w:rPr>
              <w:t>OIB:33828749768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10.742,60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JUKIĆ GORAN,</w:t>
            </w:r>
          </w:p>
          <w:p w:rsidRDefault="00BB2962" w:rsidP="00BB2962" w:rsidR="00BB2962" w:rsidRPr="00BB2962">
            <w:pPr>
              <w:autoSpaceDE w:val="false"/>
              <w:autoSpaceDN w:val="false"/>
              <w:adjustRightInd w:val="false"/>
              <w:jc w:val="center"/>
              <w:rPr>
                <w:color w:val="000000"/>
              </w:rPr>
            </w:pPr>
            <w:r w:rsidRPr="00BB2962">
              <w:rPr>
                <w:color w:val="000000"/>
              </w:rPr>
              <w:t>Split,</w:t>
            </w:r>
            <w:r>
              <w:rPr>
                <w:color w:val="000000"/>
              </w:rPr>
              <w:t xml:space="preserve"> </w:t>
            </w:r>
            <w:r w:rsidRPr="00BB2962">
              <w:rPr>
                <w:color w:val="000000"/>
              </w:rPr>
              <w:t>Miroslava Krleže 16</w:t>
            </w:r>
          </w:p>
          <w:p w:rsidRDefault="00BB2962" w:rsidP="00BB2962" w:rsidR="00BB2962" w:rsidRPr="00BB2962">
            <w:pPr>
              <w:autoSpaceDE w:val="false"/>
              <w:autoSpaceDN w:val="false"/>
              <w:adjustRightInd w:val="false"/>
              <w:jc w:val="center"/>
              <w:rPr>
                <w:color w:val="000000"/>
              </w:rPr>
            </w:pPr>
            <w:r w:rsidRPr="00BB2962">
              <w:rPr>
                <w:color w:val="000000"/>
              </w:rPr>
              <w:t>OIB:45348951231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28.298,17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JURAC GORAN,</w:t>
            </w:r>
          </w:p>
          <w:p w:rsidRDefault="00BB2962" w:rsidP="00BB2962" w:rsidR="00BB2962" w:rsidRPr="00BB2962">
            <w:pPr>
              <w:autoSpaceDE w:val="false"/>
              <w:autoSpaceDN w:val="false"/>
              <w:adjustRightInd w:val="false"/>
              <w:jc w:val="center"/>
              <w:rPr>
                <w:color w:val="000000"/>
              </w:rPr>
            </w:pPr>
            <w:r w:rsidRPr="00BB2962">
              <w:rPr>
                <w:color w:val="000000"/>
              </w:rPr>
              <w:t>Split, Vukovarska 92</w:t>
            </w:r>
          </w:p>
          <w:p w:rsidRDefault="00BB2962" w:rsidP="00BB2962" w:rsidR="00BB2962" w:rsidRPr="00BB2962">
            <w:pPr>
              <w:autoSpaceDE w:val="false"/>
              <w:autoSpaceDN w:val="false"/>
              <w:adjustRightInd w:val="false"/>
              <w:jc w:val="center"/>
              <w:rPr>
                <w:color w:val="000000"/>
              </w:rPr>
            </w:pPr>
            <w:r w:rsidRPr="00BB2962">
              <w:rPr>
                <w:color w:val="000000"/>
              </w:rPr>
              <w:t>OIB:60304789091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14.422,25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JURAC IVAN,</w:t>
            </w:r>
          </w:p>
          <w:p w:rsidRDefault="00BB2962" w:rsidP="00BB2962" w:rsidR="00BB2962" w:rsidRPr="00BB2962">
            <w:pPr>
              <w:autoSpaceDE w:val="false"/>
              <w:autoSpaceDN w:val="false"/>
              <w:adjustRightInd w:val="false"/>
              <w:jc w:val="center"/>
              <w:rPr>
                <w:color w:val="000000"/>
              </w:rPr>
            </w:pPr>
            <w:r w:rsidRPr="00BB2962">
              <w:rPr>
                <w:color w:val="000000"/>
              </w:rPr>
              <w:t>Split,</w:t>
            </w:r>
            <w:r>
              <w:rPr>
                <w:color w:val="000000"/>
              </w:rPr>
              <w:t xml:space="preserve"> </w:t>
            </w:r>
            <w:r w:rsidRPr="00BB2962">
              <w:rPr>
                <w:color w:val="000000"/>
              </w:rPr>
              <w:t>Kneza Višeslava 21</w:t>
            </w:r>
          </w:p>
          <w:p w:rsidRDefault="00BB2962" w:rsidP="00BB2962" w:rsidR="00BB2962" w:rsidRPr="00BB2962">
            <w:pPr>
              <w:autoSpaceDE w:val="false"/>
              <w:autoSpaceDN w:val="false"/>
              <w:adjustRightInd w:val="false"/>
              <w:jc w:val="center"/>
              <w:rPr>
                <w:color w:val="000000"/>
              </w:rPr>
            </w:pPr>
            <w:r w:rsidRPr="00BB2962">
              <w:rPr>
                <w:color w:val="000000"/>
              </w:rPr>
              <w:t>OIB:53015743333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19.413,85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JURIČEVIĆ SREĆKO,</w:t>
            </w:r>
          </w:p>
          <w:p w:rsidRDefault="00BB2962" w:rsidP="00BB2962" w:rsidR="00BB2962" w:rsidRPr="00BB2962">
            <w:pPr>
              <w:autoSpaceDE w:val="false"/>
              <w:autoSpaceDN w:val="false"/>
              <w:adjustRightInd w:val="false"/>
              <w:jc w:val="center"/>
              <w:rPr>
                <w:color w:val="000000"/>
              </w:rPr>
            </w:pPr>
            <w:r w:rsidRPr="00BB2962">
              <w:rPr>
                <w:color w:val="000000"/>
              </w:rPr>
              <w:t>Split, Križine 14</w:t>
            </w:r>
          </w:p>
          <w:p w:rsidRDefault="00BB2962" w:rsidP="00BB2962" w:rsidR="00BB2962" w:rsidRPr="00BB2962">
            <w:pPr>
              <w:autoSpaceDE w:val="false"/>
              <w:autoSpaceDN w:val="false"/>
              <w:adjustRightInd w:val="false"/>
              <w:jc w:val="center"/>
              <w:rPr>
                <w:color w:val="000000"/>
              </w:rPr>
            </w:pPr>
            <w:r w:rsidRPr="00BB2962">
              <w:rPr>
                <w:color w:val="000000"/>
              </w:rPr>
              <w:t>OIB:04418373859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28.494,35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JURIĆ IVAN,</w:t>
            </w:r>
          </w:p>
          <w:p w:rsidRDefault="00BB2962" w:rsidP="00BB2962" w:rsidR="00BB2962" w:rsidRPr="00BB2962">
            <w:pPr>
              <w:autoSpaceDE w:val="false"/>
              <w:autoSpaceDN w:val="false"/>
              <w:adjustRightInd w:val="false"/>
              <w:jc w:val="center"/>
              <w:rPr>
                <w:color w:val="000000"/>
              </w:rPr>
            </w:pPr>
            <w:r w:rsidRPr="00BB2962">
              <w:rPr>
                <w:color w:val="000000"/>
              </w:rPr>
              <w:t>Crivac bb, Muć</w:t>
            </w:r>
          </w:p>
          <w:p w:rsidRDefault="00BB2962" w:rsidP="00BB2962" w:rsidR="00BB2962" w:rsidRPr="00BB2962">
            <w:pPr>
              <w:autoSpaceDE w:val="false"/>
              <w:autoSpaceDN w:val="false"/>
              <w:adjustRightInd w:val="false"/>
              <w:jc w:val="center"/>
              <w:rPr>
                <w:color w:val="000000"/>
              </w:rPr>
            </w:pPr>
            <w:r w:rsidRPr="00BB2962">
              <w:rPr>
                <w:color w:val="000000"/>
              </w:rPr>
              <w:t>OIB:33090703774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37.251,88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69.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JUTIĆ MARKO,</w:t>
            </w:r>
          </w:p>
          <w:p w:rsidRDefault="00BB2962" w:rsidP="00BB2962" w:rsidR="00BB2962" w:rsidRPr="00BB2962">
            <w:pPr>
              <w:autoSpaceDE w:val="false"/>
              <w:autoSpaceDN w:val="false"/>
              <w:adjustRightInd w:val="false"/>
              <w:jc w:val="center"/>
              <w:rPr>
                <w:color w:val="000000"/>
              </w:rPr>
            </w:pPr>
            <w:r w:rsidRPr="00BB2962">
              <w:rPr>
                <w:color w:val="000000"/>
              </w:rPr>
              <w:t>I. Loparska 10, Zagreb</w:t>
            </w:r>
          </w:p>
          <w:p w:rsidRDefault="00BB2962" w:rsidP="00BB2962" w:rsidR="00BB2962" w:rsidRPr="00BB2962">
            <w:pPr>
              <w:autoSpaceDE w:val="false"/>
              <w:autoSpaceDN w:val="false"/>
              <w:adjustRightInd w:val="false"/>
              <w:jc w:val="center"/>
              <w:rPr>
                <w:color w:val="000000"/>
              </w:rPr>
            </w:pPr>
            <w:r w:rsidRPr="00BB2962">
              <w:rPr>
                <w:color w:val="000000"/>
              </w:rPr>
              <w:t>OIB:13996087029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5.421,63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KANAZIR MAKSIM,</w:t>
            </w:r>
          </w:p>
          <w:p w:rsidRDefault="00BB2962" w:rsidP="00BB2962" w:rsidR="00BB2962" w:rsidRPr="00BB2962">
            <w:pPr>
              <w:autoSpaceDE w:val="false"/>
              <w:autoSpaceDN w:val="false"/>
              <w:adjustRightInd w:val="false"/>
              <w:jc w:val="center"/>
              <w:rPr>
                <w:color w:val="000000"/>
              </w:rPr>
            </w:pPr>
            <w:r w:rsidRPr="00BB2962">
              <w:rPr>
                <w:color w:val="000000"/>
              </w:rPr>
              <w:t>Split, Gajeva 16</w:t>
            </w:r>
          </w:p>
          <w:p w:rsidRDefault="00BB2962" w:rsidP="00BB2962" w:rsidR="00BB2962" w:rsidRPr="00BB2962">
            <w:pPr>
              <w:autoSpaceDE w:val="false"/>
              <w:autoSpaceDN w:val="false"/>
              <w:adjustRightInd w:val="false"/>
              <w:jc w:val="center"/>
              <w:rPr>
                <w:color w:val="000000"/>
              </w:rPr>
            </w:pPr>
            <w:r w:rsidRPr="00BB2962">
              <w:rPr>
                <w:color w:val="000000"/>
              </w:rPr>
              <w:t>OIB:82809358879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17.733,27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KARAMAN MARIO, </w:t>
            </w:r>
          </w:p>
          <w:p w:rsidRDefault="00BB2962" w:rsidP="00BB2962" w:rsidR="00BB2962" w:rsidRPr="00BB2962">
            <w:pPr>
              <w:autoSpaceDE w:val="false"/>
              <w:autoSpaceDN w:val="false"/>
              <w:adjustRightInd w:val="false"/>
              <w:jc w:val="center"/>
              <w:rPr>
                <w:color w:val="000000"/>
              </w:rPr>
            </w:pPr>
            <w:r w:rsidRPr="00BB2962">
              <w:rPr>
                <w:color w:val="000000"/>
              </w:rPr>
              <w:t>Smiljanićeva 8, Split</w:t>
            </w:r>
          </w:p>
          <w:p w:rsidRDefault="00BB2962" w:rsidP="00BB2962" w:rsidR="00BB2962" w:rsidRPr="00BB2962">
            <w:pPr>
              <w:autoSpaceDE w:val="false"/>
              <w:autoSpaceDN w:val="false"/>
              <w:adjustRightInd w:val="false"/>
              <w:jc w:val="center"/>
              <w:rPr>
                <w:color w:val="000000"/>
              </w:rPr>
            </w:pPr>
            <w:r w:rsidRPr="00BB2962">
              <w:rPr>
                <w:color w:val="000000"/>
              </w:rPr>
              <w:t>OIB:70841079750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12.775,45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72.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KEVAC LJILJANA,</w:t>
            </w:r>
          </w:p>
          <w:p w:rsidRDefault="00BB2962" w:rsidP="00BB2962" w:rsidR="00BB2962" w:rsidRPr="00BB2962">
            <w:pPr>
              <w:autoSpaceDE w:val="false"/>
              <w:autoSpaceDN w:val="false"/>
              <w:adjustRightInd w:val="false"/>
              <w:jc w:val="center"/>
              <w:rPr>
                <w:color w:val="000000"/>
              </w:rPr>
            </w:pPr>
            <w:r w:rsidRPr="00BB2962">
              <w:rPr>
                <w:color w:val="000000"/>
              </w:rPr>
              <w:t>Solin,Petra Krešimira IV 93</w:t>
            </w:r>
          </w:p>
          <w:p w:rsidRDefault="00BB2962" w:rsidP="00BB2962" w:rsidR="00BB2962" w:rsidRPr="00BB2962">
            <w:pPr>
              <w:autoSpaceDE w:val="false"/>
              <w:autoSpaceDN w:val="false"/>
              <w:adjustRightInd w:val="false"/>
              <w:jc w:val="center"/>
              <w:rPr>
                <w:color w:val="000000"/>
              </w:rPr>
            </w:pPr>
            <w:r w:rsidRPr="00BB2962">
              <w:rPr>
                <w:color w:val="000000"/>
              </w:rPr>
              <w:t>OIB:39911009822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15.409,41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KNEZOVIĆ STIPE,</w:t>
            </w:r>
          </w:p>
          <w:p w:rsidRDefault="00BB2962" w:rsidP="00BB2962" w:rsidR="00BB2962" w:rsidRPr="00BB2962">
            <w:pPr>
              <w:autoSpaceDE w:val="false"/>
              <w:autoSpaceDN w:val="false"/>
              <w:adjustRightInd w:val="false"/>
              <w:jc w:val="center"/>
              <w:rPr>
                <w:color w:val="000000"/>
              </w:rPr>
            </w:pPr>
            <w:r w:rsidRPr="00BB2962">
              <w:rPr>
                <w:color w:val="000000"/>
              </w:rPr>
              <w:t>Don I.Vuletina 9, Kaštela</w:t>
            </w:r>
          </w:p>
          <w:p w:rsidRDefault="00BB2962" w:rsidP="00BB2962" w:rsidR="00BB2962" w:rsidRPr="00BB2962">
            <w:pPr>
              <w:autoSpaceDE w:val="false"/>
              <w:autoSpaceDN w:val="false"/>
              <w:adjustRightInd w:val="false"/>
              <w:jc w:val="center"/>
              <w:rPr>
                <w:color w:val="000000"/>
              </w:rPr>
            </w:pPr>
            <w:r w:rsidRPr="00BB2962">
              <w:rPr>
                <w:color w:val="000000"/>
              </w:rPr>
              <w:t>OIB:48629114949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14.368,10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KNEŽEVIĆ ZLATKO, </w:t>
            </w:r>
          </w:p>
          <w:p w:rsidRDefault="00BB2962" w:rsidP="00BB2962" w:rsidR="00BB2962" w:rsidRPr="00BB2962">
            <w:pPr>
              <w:autoSpaceDE w:val="false"/>
              <w:autoSpaceDN w:val="false"/>
              <w:adjustRightInd w:val="false"/>
              <w:jc w:val="center"/>
              <w:rPr>
                <w:color w:val="000000"/>
              </w:rPr>
            </w:pPr>
            <w:r w:rsidRPr="00BB2962">
              <w:rPr>
                <w:color w:val="000000"/>
              </w:rPr>
              <w:t>J.J.Strossmayera</w:t>
            </w:r>
            <w:r>
              <w:rPr>
                <w:color w:val="000000"/>
              </w:rPr>
              <w:t xml:space="preserve"> </w:t>
            </w:r>
            <w:r w:rsidRPr="00BB2962">
              <w:rPr>
                <w:color w:val="000000"/>
              </w:rPr>
              <w:t>11A, Osijek</w:t>
            </w:r>
          </w:p>
          <w:p w:rsidRDefault="00BB2962" w:rsidP="00BB2962" w:rsidR="00BB2962" w:rsidRPr="00BB2962">
            <w:pPr>
              <w:autoSpaceDE w:val="false"/>
              <w:autoSpaceDN w:val="false"/>
              <w:adjustRightInd w:val="false"/>
              <w:jc w:val="center"/>
              <w:rPr>
                <w:color w:val="000000"/>
              </w:rPr>
            </w:pPr>
            <w:r w:rsidRPr="00BB2962">
              <w:rPr>
                <w:color w:val="000000"/>
              </w:rPr>
              <w:t>OIB:84525839537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5.731,65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KOKAN NIKOLA,</w:t>
            </w:r>
          </w:p>
          <w:p w:rsidRDefault="00BB2962" w:rsidP="00BB2962" w:rsidR="00BB2962" w:rsidRPr="00BB2962">
            <w:pPr>
              <w:autoSpaceDE w:val="false"/>
              <w:autoSpaceDN w:val="false"/>
              <w:adjustRightInd w:val="false"/>
              <w:jc w:val="center"/>
              <w:rPr>
                <w:color w:val="000000"/>
              </w:rPr>
            </w:pPr>
            <w:r w:rsidRPr="00BB2962">
              <w:rPr>
                <w:color w:val="000000"/>
              </w:rPr>
              <w:t>Peruanska 6, Zagreb</w:t>
            </w:r>
          </w:p>
          <w:p w:rsidRDefault="00BB2962" w:rsidP="00BB2962" w:rsidR="00BB2962" w:rsidRPr="00BB2962">
            <w:pPr>
              <w:autoSpaceDE w:val="false"/>
              <w:autoSpaceDN w:val="false"/>
              <w:adjustRightInd w:val="false"/>
              <w:jc w:val="center"/>
              <w:rPr>
                <w:color w:val="000000"/>
              </w:rPr>
            </w:pPr>
            <w:r w:rsidRPr="00BB2962">
              <w:rPr>
                <w:color w:val="000000"/>
              </w:rPr>
              <w:t>OIB:86098719966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15.601,03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KRŠIĆ BRANKO,</w:t>
            </w:r>
          </w:p>
          <w:p w:rsidRDefault="00BB2962" w:rsidP="00BB2962" w:rsidR="00BB2962" w:rsidRPr="00BB2962">
            <w:pPr>
              <w:autoSpaceDE w:val="false"/>
              <w:autoSpaceDN w:val="false"/>
              <w:adjustRightInd w:val="false"/>
              <w:jc w:val="center"/>
              <w:rPr>
                <w:color w:val="000000"/>
              </w:rPr>
            </w:pPr>
            <w:r w:rsidRPr="00BB2962">
              <w:rPr>
                <w:color w:val="000000"/>
              </w:rPr>
              <w:t>Loparski put II/2, Osijek</w:t>
            </w:r>
          </w:p>
          <w:p w:rsidRDefault="00BB2962" w:rsidP="00BB2962" w:rsidR="00BB2962" w:rsidRPr="00BB2962">
            <w:pPr>
              <w:autoSpaceDE w:val="false"/>
              <w:autoSpaceDN w:val="false"/>
              <w:adjustRightInd w:val="false"/>
              <w:jc w:val="center"/>
              <w:rPr>
                <w:color w:val="000000"/>
              </w:rPr>
            </w:pPr>
            <w:r w:rsidRPr="00BB2962">
              <w:rPr>
                <w:color w:val="000000"/>
              </w:rPr>
              <w:t>OIB:80542843929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5.364,40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LAKOVIĆ IVANA,</w:t>
            </w:r>
          </w:p>
          <w:p w:rsidRDefault="00BB2962" w:rsidP="00BB2962" w:rsidR="00BB2962" w:rsidRPr="00BB2962">
            <w:pPr>
              <w:autoSpaceDE w:val="false"/>
              <w:autoSpaceDN w:val="false"/>
              <w:adjustRightInd w:val="false"/>
              <w:jc w:val="center"/>
              <w:rPr>
                <w:color w:val="000000"/>
              </w:rPr>
            </w:pPr>
            <w:r w:rsidRPr="00BB2962">
              <w:rPr>
                <w:color w:val="000000"/>
              </w:rPr>
              <w:t>Skalice 8, Split</w:t>
            </w:r>
          </w:p>
          <w:p w:rsidRDefault="00BB2962" w:rsidP="00BB2962" w:rsidR="00BB2962" w:rsidRPr="00BB2962">
            <w:pPr>
              <w:autoSpaceDE w:val="false"/>
              <w:autoSpaceDN w:val="false"/>
              <w:adjustRightInd w:val="false"/>
              <w:jc w:val="center"/>
              <w:rPr>
                <w:color w:val="000000"/>
              </w:rPr>
            </w:pPr>
            <w:r w:rsidRPr="00BB2962">
              <w:rPr>
                <w:color w:val="000000"/>
              </w:rPr>
              <w:t>OIB:38963170484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16.976,37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LONČAR MISLAV, </w:t>
            </w:r>
          </w:p>
          <w:p w:rsidRDefault="00BB2962" w:rsidP="00BB2962" w:rsidR="00BB2962" w:rsidRPr="00BB2962">
            <w:pPr>
              <w:autoSpaceDE w:val="false"/>
              <w:autoSpaceDN w:val="false"/>
              <w:adjustRightInd w:val="false"/>
              <w:jc w:val="center"/>
              <w:rPr>
                <w:color w:val="000000"/>
              </w:rPr>
            </w:pPr>
            <w:r w:rsidRPr="00BB2962">
              <w:rPr>
                <w:color w:val="000000"/>
              </w:rPr>
              <w:t>Trondheimska 1, Split</w:t>
            </w:r>
          </w:p>
          <w:p w:rsidRDefault="00BB2962" w:rsidP="00BB2962" w:rsidR="00BB2962" w:rsidRPr="00BB2962">
            <w:pPr>
              <w:autoSpaceDE w:val="false"/>
              <w:autoSpaceDN w:val="false"/>
              <w:adjustRightInd w:val="false"/>
              <w:jc w:val="center"/>
              <w:rPr>
                <w:color w:val="000000"/>
              </w:rPr>
            </w:pPr>
            <w:r w:rsidRPr="00BB2962">
              <w:rPr>
                <w:color w:val="000000"/>
              </w:rPr>
              <w:t>OIB:86596407529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21.269,00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79.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LOVRIĆ MLADEN,</w:t>
            </w:r>
          </w:p>
          <w:p w:rsidRDefault="00BB2962" w:rsidP="00BB2962" w:rsidR="00BB2962" w:rsidRPr="00BB2962">
            <w:pPr>
              <w:autoSpaceDE w:val="false"/>
              <w:autoSpaceDN w:val="false"/>
              <w:adjustRightInd w:val="false"/>
              <w:jc w:val="center"/>
              <w:rPr>
                <w:color w:val="000000"/>
              </w:rPr>
            </w:pPr>
            <w:r w:rsidRPr="00BB2962">
              <w:rPr>
                <w:color w:val="000000"/>
              </w:rPr>
              <w:t>K. Sućurac,</w:t>
            </w:r>
            <w:r>
              <w:rPr>
                <w:color w:val="000000"/>
              </w:rPr>
              <w:t xml:space="preserve"> </w:t>
            </w:r>
            <w:r w:rsidRPr="00BB2962">
              <w:rPr>
                <w:color w:val="000000"/>
              </w:rPr>
              <w:t>Put Strinje 26D</w:t>
            </w:r>
          </w:p>
          <w:p w:rsidRDefault="00BB2962" w:rsidP="00BB2962" w:rsidR="00BB2962" w:rsidRPr="00BB2962">
            <w:pPr>
              <w:autoSpaceDE w:val="false"/>
              <w:autoSpaceDN w:val="false"/>
              <w:adjustRightInd w:val="false"/>
              <w:jc w:val="center"/>
              <w:rPr>
                <w:color w:val="000000"/>
              </w:rPr>
            </w:pPr>
            <w:r w:rsidRPr="00BB2962">
              <w:rPr>
                <w:color w:val="000000"/>
              </w:rPr>
              <w:t>OIB:52877436849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27.122,01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LOVRIĆ TOMISLAV,</w:t>
            </w:r>
          </w:p>
          <w:p w:rsidRDefault="00BB2962" w:rsidP="00BB2962" w:rsidR="00BB2962" w:rsidRPr="00BB2962">
            <w:pPr>
              <w:autoSpaceDE w:val="false"/>
              <w:autoSpaceDN w:val="false"/>
              <w:adjustRightInd w:val="false"/>
              <w:jc w:val="center"/>
              <w:rPr>
                <w:color w:val="000000"/>
              </w:rPr>
            </w:pPr>
            <w:r w:rsidRPr="00BB2962">
              <w:rPr>
                <w:color w:val="000000"/>
              </w:rPr>
              <w:t>Kaočine, Drniš,Kod škole Kulušići</w:t>
            </w:r>
          </w:p>
          <w:p w:rsidRDefault="00BB2962" w:rsidP="00BB2962" w:rsidR="00BB2962" w:rsidRPr="00BB2962">
            <w:pPr>
              <w:autoSpaceDE w:val="false"/>
              <w:autoSpaceDN w:val="false"/>
              <w:adjustRightInd w:val="false"/>
              <w:jc w:val="center"/>
              <w:rPr>
                <w:color w:val="000000"/>
              </w:rPr>
            </w:pPr>
            <w:r w:rsidRPr="00BB2962">
              <w:rPr>
                <w:color w:val="000000"/>
              </w:rPr>
              <w:t>OIB:12908219256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15.329,95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LJUBICA DENIS,</w:t>
            </w:r>
          </w:p>
          <w:p w:rsidRDefault="00BB2962" w:rsidP="00BB2962" w:rsidR="00BB2962" w:rsidRPr="00BB2962">
            <w:pPr>
              <w:autoSpaceDE w:val="false"/>
              <w:autoSpaceDN w:val="false"/>
              <w:adjustRightInd w:val="false"/>
              <w:jc w:val="center"/>
              <w:rPr>
                <w:color w:val="000000"/>
              </w:rPr>
            </w:pPr>
            <w:r w:rsidRPr="00BB2962">
              <w:rPr>
                <w:color w:val="000000"/>
              </w:rPr>
              <w:t>K. Kambelovac, Cesta dr. Franje Tuđmana bb</w:t>
            </w:r>
          </w:p>
          <w:p w:rsidRDefault="00BB2962" w:rsidP="00BB2962" w:rsidR="00BB2962" w:rsidRPr="00BB2962">
            <w:pPr>
              <w:autoSpaceDE w:val="false"/>
              <w:autoSpaceDN w:val="false"/>
              <w:adjustRightInd w:val="false"/>
              <w:jc w:val="center"/>
              <w:rPr>
                <w:color w:val="000000"/>
              </w:rPr>
            </w:pPr>
            <w:r w:rsidRPr="00BB2962">
              <w:rPr>
                <w:color w:val="000000"/>
              </w:rPr>
              <w:t>OIB:37645342278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28.548,72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MAGANIĆ VLADIMIR,</w:t>
            </w:r>
          </w:p>
          <w:p w:rsidRDefault="00BB2962" w:rsidP="00BB2962" w:rsidR="00BB2962" w:rsidRPr="00BB2962">
            <w:pPr>
              <w:autoSpaceDE w:val="false"/>
              <w:autoSpaceDN w:val="false"/>
              <w:adjustRightInd w:val="false"/>
              <w:jc w:val="center"/>
              <w:rPr>
                <w:color w:val="000000"/>
              </w:rPr>
            </w:pPr>
            <w:r w:rsidRPr="00BB2962">
              <w:rPr>
                <w:color w:val="000000"/>
              </w:rPr>
              <w:t>K. Kambelovac,</w:t>
            </w:r>
          </w:p>
          <w:p w:rsidRDefault="00BB2962" w:rsidP="00BB2962" w:rsidR="00BB2962" w:rsidRPr="00BB2962">
            <w:pPr>
              <w:autoSpaceDE w:val="false"/>
              <w:autoSpaceDN w:val="false"/>
              <w:adjustRightInd w:val="false"/>
              <w:jc w:val="center"/>
              <w:rPr>
                <w:color w:val="000000"/>
              </w:rPr>
            </w:pPr>
            <w:r w:rsidRPr="00BB2962">
              <w:rPr>
                <w:color w:val="000000"/>
              </w:rPr>
              <w:t>F. Tuđmana 427</w:t>
            </w:r>
          </w:p>
          <w:p w:rsidRDefault="00BB2962" w:rsidP="00BB2962" w:rsidR="00BB2962" w:rsidRPr="00BB2962">
            <w:pPr>
              <w:autoSpaceDE w:val="false"/>
              <w:autoSpaceDN w:val="false"/>
              <w:adjustRightInd w:val="false"/>
              <w:jc w:val="center"/>
              <w:rPr>
                <w:color w:val="000000"/>
              </w:rPr>
            </w:pPr>
            <w:r w:rsidRPr="00BB2962">
              <w:rPr>
                <w:color w:val="000000"/>
              </w:rPr>
              <w:t>OIB:38574333460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29.622,15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MAKSAN MILIVOJ, </w:t>
            </w:r>
          </w:p>
          <w:p w:rsidRDefault="00BB2962" w:rsidP="00BB2962" w:rsidR="00BB2962" w:rsidRPr="00BB2962">
            <w:pPr>
              <w:autoSpaceDE w:val="false"/>
              <w:autoSpaceDN w:val="false"/>
              <w:adjustRightInd w:val="false"/>
              <w:jc w:val="center"/>
              <w:rPr>
                <w:color w:val="000000"/>
              </w:rPr>
            </w:pPr>
            <w:r w:rsidRPr="00BB2962">
              <w:rPr>
                <w:color w:val="000000"/>
              </w:rPr>
              <w:t>Pakoštane bb, Pakoštane</w:t>
            </w:r>
          </w:p>
          <w:p w:rsidRDefault="00BB2962" w:rsidP="00BB2962" w:rsidR="00BB2962" w:rsidRPr="00BB2962">
            <w:pPr>
              <w:autoSpaceDE w:val="false"/>
              <w:autoSpaceDN w:val="false"/>
              <w:adjustRightInd w:val="false"/>
              <w:jc w:val="center"/>
              <w:rPr>
                <w:color w:val="000000"/>
              </w:rPr>
            </w:pPr>
            <w:r w:rsidRPr="00BB2962">
              <w:rPr>
                <w:color w:val="000000"/>
              </w:rPr>
              <w:t>OIB:08645203284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15.609,58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MAKSAN ZDRAVKO,</w:t>
            </w:r>
          </w:p>
          <w:p w:rsidRDefault="00BB2962" w:rsidP="00BB2962" w:rsidR="00BB2962" w:rsidRPr="00BB2962">
            <w:pPr>
              <w:autoSpaceDE w:val="false"/>
              <w:autoSpaceDN w:val="false"/>
              <w:adjustRightInd w:val="false"/>
              <w:jc w:val="center"/>
              <w:rPr>
                <w:color w:val="000000"/>
              </w:rPr>
            </w:pPr>
            <w:r w:rsidRPr="00BB2962">
              <w:rPr>
                <w:color w:val="000000"/>
              </w:rPr>
              <w:t>Trg S. Radića 13, Pakoštane</w:t>
            </w:r>
          </w:p>
          <w:p w:rsidRDefault="00BB2962" w:rsidP="00BB2962" w:rsidR="00BB2962" w:rsidRPr="00BB2962">
            <w:pPr>
              <w:autoSpaceDE w:val="false"/>
              <w:autoSpaceDN w:val="false"/>
              <w:adjustRightInd w:val="false"/>
              <w:jc w:val="center"/>
              <w:rPr>
                <w:color w:val="000000"/>
              </w:rPr>
            </w:pPr>
            <w:r w:rsidRPr="00BB2962">
              <w:rPr>
                <w:color w:val="000000"/>
              </w:rPr>
              <w:t>OIB:22721648225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15.602,37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MARIĆ ANTE,</w:t>
            </w:r>
          </w:p>
          <w:p w:rsidRDefault="00BB2962" w:rsidP="00BB2962" w:rsidR="00BB2962" w:rsidRPr="00BB2962">
            <w:pPr>
              <w:autoSpaceDE w:val="false"/>
              <w:autoSpaceDN w:val="false"/>
              <w:adjustRightInd w:val="false"/>
              <w:jc w:val="center"/>
              <w:rPr>
                <w:color w:val="000000"/>
              </w:rPr>
            </w:pPr>
            <w:r w:rsidRPr="00BB2962">
              <w:rPr>
                <w:color w:val="000000"/>
              </w:rPr>
              <w:t>Hercegovačka 80, Split</w:t>
            </w:r>
          </w:p>
          <w:p w:rsidRDefault="00BB2962" w:rsidP="00BB2962" w:rsidR="00BB2962" w:rsidRPr="00BB2962">
            <w:pPr>
              <w:autoSpaceDE w:val="false"/>
              <w:autoSpaceDN w:val="false"/>
              <w:adjustRightInd w:val="false"/>
              <w:jc w:val="center"/>
              <w:rPr>
                <w:color w:val="000000"/>
              </w:rPr>
            </w:pPr>
            <w:r w:rsidRPr="00BB2962">
              <w:rPr>
                <w:color w:val="000000"/>
              </w:rPr>
              <w:t>OIB:86046675562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28.968,63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MARIN ĐANI,</w:t>
            </w:r>
          </w:p>
          <w:p w:rsidRDefault="00BB2962" w:rsidP="00BB2962" w:rsidR="00BB2962" w:rsidRPr="00BB2962">
            <w:pPr>
              <w:autoSpaceDE w:val="false"/>
              <w:autoSpaceDN w:val="false"/>
              <w:adjustRightInd w:val="false"/>
              <w:jc w:val="center"/>
              <w:rPr>
                <w:color w:val="000000"/>
              </w:rPr>
            </w:pPr>
            <w:r w:rsidRPr="00BB2962">
              <w:rPr>
                <w:color w:val="000000"/>
              </w:rPr>
              <w:t>B. Benkovića 28, Zadar</w:t>
            </w:r>
          </w:p>
          <w:p w:rsidRDefault="00BB2962" w:rsidP="00BB2962" w:rsidR="00BB2962" w:rsidRPr="00BB2962">
            <w:pPr>
              <w:autoSpaceDE w:val="false"/>
              <w:autoSpaceDN w:val="false"/>
              <w:adjustRightInd w:val="false"/>
              <w:jc w:val="center"/>
              <w:rPr>
                <w:color w:val="000000"/>
              </w:rPr>
            </w:pPr>
            <w:r w:rsidRPr="00BB2962">
              <w:rPr>
                <w:color w:val="000000"/>
              </w:rPr>
              <w:t>OIB:39931131012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31.570,37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MAROVIĆ IVAN,</w:t>
            </w:r>
          </w:p>
          <w:p w:rsidRDefault="00BB2962" w:rsidP="00BB2962" w:rsidR="00BB2962" w:rsidRPr="00BB2962">
            <w:pPr>
              <w:autoSpaceDE w:val="false"/>
              <w:autoSpaceDN w:val="false"/>
              <w:adjustRightInd w:val="false"/>
              <w:jc w:val="center"/>
              <w:rPr>
                <w:color w:val="000000"/>
              </w:rPr>
            </w:pPr>
            <w:r w:rsidRPr="00BB2962">
              <w:rPr>
                <w:color w:val="000000"/>
              </w:rPr>
              <w:t>Don P. Peroša 18, Solin</w:t>
            </w:r>
          </w:p>
          <w:p w:rsidRDefault="00BB2962" w:rsidP="00BB2962" w:rsidR="00BB2962" w:rsidRPr="00BB2962">
            <w:pPr>
              <w:autoSpaceDE w:val="false"/>
              <w:autoSpaceDN w:val="false"/>
              <w:adjustRightInd w:val="false"/>
              <w:jc w:val="center"/>
              <w:rPr>
                <w:color w:val="000000"/>
              </w:rPr>
            </w:pPr>
            <w:r w:rsidRPr="00BB2962">
              <w:rPr>
                <w:color w:val="000000"/>
              </w:rPr>
              <w:t>OIB:81476540279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8.208,77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88.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MARTINIĆ-DRAGAN ŽELJKO,</w:t>
            </w:r>
          </w:p>
          <w:p w:rsidRDefault="00BB2962" w:rsidP="00BB2962" w:rsidR="00BB2962" w:rsidRPr="00BB2962">
            <w:pPr>
              <w:autoSpaceDE w:val="false"/>
              <w:autoSpaceDN w:val="false"/>
              <w:adjustRightInd w:val="false"/>
              <w:jc w:val="center"/>
              <w:rPr>
                <w:color w:val="000000"/>
              </w:rPr>
            </w:pPr>
            <w:r w:rsidRPr="00BB2962">
              <w:rPr>
                <w:color w:val="000000"/>
              </w:rPr>
              <w:t>Pučišća bb, Pučišća</w:t>
            </w:r>
          </w:p>
          <w:p w:rsidRDefault="00BB2962" w:rsidP="00BB2962" w:rsidR="00BB2962" w:rsidRPr="00BB2962">
            <w:pPr>
              <w:autoSpaceDE w:val="false"/>
              <w:autoSpaceDN w:val="false"/>
              <w:adjustRightInd w:val="false"/>
              <w:jc w:val="center"/>
              <w:rPr>
                <w:color w:val="000000"/>
              </w:rPr>
            </w:pPr>
            <w:r w:rsidRPr="00BB2962">
              <w:rPr>
                <w:color w:val="000000"/>
              </w:rPr>
              <w:t>OIB:30887510298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18.981,87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89.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MARUŠIĆ BOŽO,</w:t>
            </w:r>
          </w:p>
          <w:p w:rsidRDefault="00BB2962" w:rsidP="00BB2962" w:rsidR="00BB2962" w:rsidRPr="00BB2962">
            <w:pPr>
              <w:autoSpaceDE w:val="false"/>
              <w:autoSpaceDN w:val="false"/>
              <w:adjustRightInd w:val="false"/>
              <w:jc w:val="center"/>
              <w:rPr>
                <w:color w:val="000000"/>
              </w:rPr>
            </w:pPr>
            <w:r w:rsidRPr="00BB2962">
              <w:rPr>
                <w:color w:val="000000"/>
              </w:rPr>
              <w:t>Put Libovca 25-Kučine, Solin</w:t>
            </w:r>
          </w:p>
          <w:p w:rsidRDefault="00BB2962" w:rsidP="00BB2962" w:rsidR="00BB2962" w:rsidRPr="00BB2962">
            <w:pPr>
              <w:autoSpaceDE w:val="false"/>
              <w:autoSpaceDN w:val="false"/>
              <w:adjustRightInd w:val="false"/>
              <w:jc w:val="center"/>
              <w:rPr>
                <w:color w:val="000000"/>
              </w:rPr>
            </w:pPr>
            <w:r w:rsidRPr="00BB2962">
              <w:rPr>
                <w:color w:val="000000"/>
              </w:rPr>
              <w:t>OIB:71558103522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20.578,26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MIJATOVIĆ DANIJEL,</w:t>
            </w:r>
          </w:p>
          <w:p w:rsidRDefault="00BB2962" w:rsidP="00BB2962" w:rsidR="00BB2962" w:rsidRPr="00BB2962">
            <w:pPr>
              <w:autoSpaceDE w:val="false"/>
              <w:autoSpaceDN w:val="false"/>
              <w:adjustRightInd w:val="false"/>
              <w:jc w:val="center"/>
              <w:rPr>
                <w:color w:val="000000"/>
              </w:rPr>
            </w:pPr>
            <w:r w:rsidRPr="00BB2962">
              <w:rPr>
                <w:color w:val="000000"/>
              </w:rPr>
              <w:t>Krležina 14, Split</w:t>
            </w:r>
          </w:p>
          <w:p w:rsidRDefault="00BB2962" w:rsidP="00BB2962" w:rsidR="00BB2962" w:rsidRPr="00BB2962">
            <w:pPr>
              <w:autoSpaceDE w:val="false"/>
              <w:autoSpaceDN w:val="false"/>
              <w:adjustRightInd w:val="false"/>
              <w:jc w:val="center"/>
              <w:rPr>
                <w:color w:val="000000"/>
              </w:rPr>
            </w:pPr>
            <w:r w:rsidRPr="00BB2962">
              <w:rPr>
                <w:color w:val="000000"/>
              </w:rPr>
              <w:t>OIB:09108077131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25.799,97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MILANOVIĆ ZDRAVKO,</w:t>
            </w:r>
          </w:p>
          <w:p w:rsidRDefault="00BB2962" w:rsidP="00BB2962" w:rsidR="00BB2962" w:rsidRPr="00BB2962">
            <w:pPr>
              <w:autoSpaceDE w:val="false"/>
              <w:autoSpaceDN w:val="false"/>
              <w:adjustRightInd w:val="false"/>
              <w:jc w:val="center"/>
              <w:rPr>
                <w:color w:val="000000"/>
              </w:rPr>
            </w:pPr>
            <w:r w:rsidRPr="00BB2962">
              <w:rPr>
                <w:color w:val="000000"/>
              </w:rPr>
              <w:t>Kneza Lj.</w:t>
            </w:r>
          </w:p>
          <w:p w:rsidRDefault="00BB2962" w:rsidP="00BB2962" w:rsidR="00BB2962" w:rsidRPr="00BB2962">
            <w:pPr>
              <w:autoSpaceDE w:val="false"/>
              <w:autoSpaceDN w:val="false"/>
              <w:adjustRightInd w:val="false"/>
              <w:jc w:val="center"/>
              <w:rPr>
                <w:color w:val="000000"/>
              </w:rPr>
            </w:pPr>
            <w:r w:rsidRPr="00BB2962">
              <w:rPr>
                <w:color w:val="000000"/>
              </w:rPr>
              <w:t>Posavskog 2, Split</w:t>
            </w:r>
          </w:p>
          <w:p w:rsidRDefault="00BB2962" w:rsidP="00BB2962" w:rsidR="00BB2962" w:rsidRPr="00BB2962">
            <w:pPr>
              <w:autoSpaceDE w:val="false"/>
              <w:autoSpaceDN w:val="false"/>
              <w:adjustRightInd w:val="false"/>
              <w:jc w:val="center"/>
              <w:rPr>
                <w:color w:val="000000"/>
              </w:rPr>
            </w:pPr>
            <w:r w:rsidRPr="00BB2962">
              <w:rPr>
                <w:color w:val="000000"/>
              </w:rPr>
              <w:t>OIB:08504998959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34.100,90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MILARDOVIĆ NEDILJKO,</w:t>
            </w:r>
          </w:p>
          <w:p w:rsidRDefault="00BB2962" w:rsidP="00BB2962" w:rsidR="00BB2962" w:rsidRPr="00BB2962">
            <w:pPr>
              <w:autoSpaceDE w:val="false"/>
              <w:autoSpaceDN w:val="false"/>
              <w:adjustRightInd w:val="false"/>
              <w:jc w:val="center"/>
              <w:rPr>
                <w:color w:val="000000"/>
              </w:rPr>
            </w:pPr>
            <w:r w:rsidRPr="00BB2962">
              <w:rPr>
                <w:color w:val="000000"/>
              </w:rPr>
              <w:t>Biserova 1, Split</w:t>
            </w:r>
          </w:p>
          <w:p w:rsidRDefault="00BB2962" w:rsidP="00BB2962" w:rsidR="00BB2962" w:rsidRPr="00BB2962">
            <w:pPr>
              <w:autoSpaceDE w:val="false"/>
              <w:autoSpaceDN w:val="false"/>
              <w:adjustRightInd w:val="false"/>
              <w:jc w:val="center"/>
              <w:rPr>
                <w:color w:val="000000"/>
              </w:rPr>
            </w:pPr>
            <w:r w:rsidRPr="00BB2962">
              <w:rPr>
                <w:color w:val="000000"/>
              </w:rPr>
              <w:t>OIB:65051360088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15.609,53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MILIŠIĆ VLADISLAV,</w:t>
            </w:r>
          </w:p>
          <w:p w:rsidRDefault="00BB2962" w:rsidP="00BB2962" w:rsidR="00BB2962" w:rsidRPr="00BB2962">
            <w:pPr>
              <w:autoSpaceDE w:val="false"/>
              <w:autoSpaceDN w:val="false"/>
              <w:adjustRightInd w:val="false"/>
              <w:jc w:val="center"/>
              <w:rPr>
                <w:color w:val="000000"/>
              </w:rPr>
            </w:pPr>
            <w:r w:rsidRPr="00BB2962">
              <w:rPr>
                <w:color w:val="000000"/>
              </w:rPr>
              <w:t>Oko sv. Kaje 28, Solin</w:t>
            </w:r>
          </w:p>
          <w:p w:rsidRDefault="00BB2962" w:rsidP="00BB2962" w:rsidR="00BB2962" w:rsidRPr="00BB2962">
            <w:pPr>
              <w:autoSpaceDE w:val="false"/>
              <w:autoSpaceDN w:val="false"/>
              <w:adjustRightInd w:val="false"/>
              <w:jc w:val="center"/>
              <w:rPr>
                <w:color w:val="000000"/>
              </w:rPr>
            </w:pPr>
            <w:r w:rsidRPr="00BB2962">
              <w:rPr>
                <w:color w:val="000000"/>
              </w:rPr>
              <w:t>OIB:21860614148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3.391,46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MIŠEL MIŠE,</w:t>
            </w:r>
          </w:p>
          <w:p w:rsidRDefault="00BB2962" w:rsidP="00BB2962" w:rsidR="00BB2962" w:rsidRPr="00BB2962">
            <w:pPr>
              <w:autoSpaceDE w:val="false"/>
              <w:autoSpaceDN w:val="false"/>
              <w:adjustRightInd w:val="false"/>
              <w:jc w:val="center"/>
              <w:rPr>
                <w:color w:val="000000"/>
              </w:rPr>
            </w:pPr>
            <w:r w:rsidRPr="00BB2962">
              <w:rPr>
                <w:color w:val="000000"/>
              </w:rPr>
              <w:t>K. Tomislava 4,</w:t>
            </w:r>
          </w:p>
          <w:p w:rsidRDefault="00BB2962" w:rsidP="00BB2962" w:rsidR="00BB2962" w:rsidRPr="00BB2962">
            <w:pPr>
              <w:autoSpaceDE w:val="false"/>
              <w:autoSpaceDN w:val="false"/>
              <w:adjustRightInd w:val="false"/>
              <w:jc w:val="center"/>
              <w:rPr>
                <w:color w:val="000000"/>
              </w:rPr>
            </w:pPr>
            <w:r w:rsidRPr="00BB2962">
              <w:rPr>
                <w:color w:val="000000"/>
              </w:rPr>
              <w:t>Okrug Gornji</w:t>
            </w:r>
          </w:p>
          <w:p w:rsidRDefault="00BB2962" w:rsidP="00BB2962" w:rsidR="00BB2962" w:rsidRPr="00BB2962">
            <w:pPr>
              <w:autoSpaceDE w:val="false"/>
              <w:autoSpaceDN w:val="false"/>
              <w:adjustRightInd w:val="false"/>
              <w:jc w:val="center"/>
              <w:rPr>
                <w:color w:val="000000"/>
              </w:rPr>
            </w:pPr>
            <w:r w:rsidRPr="00BB2962">
              <w:rPr>
                <w:color w:val="000000"/>
              </w:rPr>
              <w:t>OIB:51566054625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22.211,60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MIŠETIĆ NENAD,</w:t>
            </w:r>
          </w:p>
          <w:p w:rsidRDefault="00BB2962" w:rsidP="00BB2962" w:rsidR="00BB2962" w:rsidRPr="00BB2962">
            <w:pPr>
              <w:autoSpaceDE w:val="false"/>
              <w:autoSpaceDN w:val="false"/>
              <w:adjustRightInd w:val="false"/>
              <w:jc w:val="center"/>
              <w:rPr>
                <w:color w:val="000000"/>
              </w:rPr>
            </w:pPr>
            <w:r w:rsidRPr="00BB2962">
              <w:rPr>
                <w:color w:val="000000"/>
              </w:rPr>
              <w:t>141. Brigade 6, Split</w:t>
            </w:r>
          </w:p>
          <w:p w:rsidRDefault="00BB2962" w:rsidP="00BB2962" w:rsidR="00BB2962" w:rsidRPr="00BB2962">
            <w:pPr>
              <w:autoSpaceDE w:val="false"/>
              <w:autoSpaceDN w:val="false"/>
              <w:adjustRightInd w:val="false"/>
              <w:jc w:val="center"/>
              <w:rPr>
                <w:color w:val="000000"/>
              </w:rPr>
            </w:pPr>
            <w:r w:rsidRPr="00BB2962">
              <w:rPr>
                <w:color w:val="000000"/>
              </w:rPr>
              <w:t>OIB:87102705939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11.356,20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OBERLENDER JOSIP,</w:t>
            </w:r>
          </w:p>
          <w:p w:rsidRDefault="00BB2962" w:rsidP="00BB2962" w:rsidR="00BB2962" w:rsidRPr="00BB2962">
            <w:pPr>
              <w:autoSpaceDE w:val="false"/>
              <w:autoSpaceDN w:val="false"/>
              <w:adjustRightInd w:val="false"/>
              <w:jc w:val="center"/>
              <w:rPr>
                <w:color w:val="000000"/>
              </w:rPr>
            </w:pPr>
            <w:r w:rsidRPr="00BB2962">
              <w:rPr>
                <w:color w:val="000000"/>
              </w:rPr>
              <w:t>E. Kvaternika 17A,</w:t>
            </w:r>
          </w:p>
          <w:p w:rsidRDefault="00BB2962" w:rsidP="00BB2962" w:rsidR="00BB2962" w:rsidRPr="00BB2962">
            <w:pPr>
              <w:autoSpaceDE w:val="false"/>
              <w:autoSpaceDN w:val="false"/>
              <w:adjustRightInd w:val="false"/>
              <w:jc w:val="center"/>
              <w:rPr>
                <w:color w:val="000000"/>
              </w:rPr>
            </w:pPr>
            <w:r w:rsidRPr="00BB2962">
              <w:rPr>
                <w:color w:val="000000"/>
              </w:rPr>
              <w:t>Beli Manastir</w:t>
            </w:r>
          </w:p>
          <w:p w:rsidRDefault="00BB2962" w:rsidP="00BB2962" w:rsidR="00BB2962" w:rsidRPr="00BB2962">
            <w:pPr>
              <w:autoSpaceDE w:val="false"/>
              <w:autoSpaceDN w:val="false"/>
              <w:adjustRightInd w:val="false"/>
              <w:jc w:val="center"/>
              <w:rPr>
                <w:color w:val="000000"/>
              </w:rPr>
            </w:pPr>
            <w:r w:rsidRPr="00BB2962">
              <w:rPr>
                <w:color w:val="000000"/>
              </w:rPr>
              <w:t>OIB:12535800205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11.229,98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OMELIĆ MATE,</w:t>
            </w:r>
          </w:p>
          <w:p w:rsidRDefault="00BB2962" w:rsidP="00BB2962" w:rsidR="00BB2962" w:rsidRPr="00BB2962">
            <w:pPr>
              <w:autoSpaceDE w:val="false"/>
              <w:autoSpaceDN w:val="false"/>
              <w:adjustRightInd w:val="false"/>
              <w:jc w:val="center"/>
              <w:rPr>
                <w:color w:val="000000"/>
              </w:rPr>
            </w:pPr>
            <w:r w:rsidRPr="00BB2962">
              <w:rPr>
                <w:color w:val="000000"/>
              </w:rPr>
              <w:t>G. Novaka 103, Split</w:t>
            </w:r>
          </w:p>
          <w:p w:rsidRDefault="00BB2962" w:rsidP="00BB2962" w:rsidR="00BB2962" w:rsidRPr="00BB2962">
            <w:pPr>
              <w:autoSpaceDE w:val="false"/>
              <w:autoSpaceDN w:val="false"/>
              <w:adjustRightInd w:val="false"/>
              <w:jc w:val="center"/>
              <w:rPr>
                <w:color w:val="000000"/>
              </w:rPr>
            </w:pPr>
            <w:r w:rsidRPr="00BB2962">
              <w:rPr>
                <w:color w:val="000000"/>
              </w:rPr>
              <w:t>OIB:99034583484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30.773,56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PARADA ZLATKO,</w:t>
            </w:r>
          </w:p>
          <w:p w:rsidRDefault="00BB2962" w:rsidP="00BB2962" w:rsidR="00BB2962" w:rsidRPr="00BB2962">
            <w:pPr>
              <w:autoSpaceDE w:val="false"/>
              <w:autoSpaceDN w:val="false"/>
              <w:adjustRightInd w:val="false"/>
              <w:jc w:val="center"/>
              <w:rPr>
                <w:color w:val="000000"/>
              </w:rPr>
            </w:pPr>
            <w:r w:rsidRPr="00BB2962">
              <w:rPr>
                <w:color w:val="000000"/>
              </w:rPr>
              <w:t>Doverska 36, Split</w:t>
            </w:r>
          </w:p>
          <w:p w:rsidRDefault="00BB2962" w:rsidP="00BB2962" w:rsidR="00BB2962" w:rsidRPr="00BB2962">
            <w:pPr>
              <w:autoSpaceDE w:val="false"/>
              <w:autoSpaceDN w:val="false"/>
              <w:adjustRightInd w:val="false"/>
              <w:jc w:val="center"/>
              <w:rPr>
                <w:color w:val="000000"/>
              </w:rPr>
            </w:pPr>
            <w:r w:rsidRPr="00BB2962">
              <w:rPr>
                <w:color w:val="000000"/>
              </w:rPr>
              <w:t>OIB:68737962300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3.591,56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99.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PAVIĆ DAVORKA,</w:t>
            </w:r>
          </w:p>
          <w:p w:rsidRDefault="00BB2962" w:rsidP="00BB2962" w:rsidR="00BB2962" w:rsidRPr="00BB2962">
            <w:pPr>
              <w:autoSpaceDE w:val="false"/>
              <w:autoSpaceDN w:val="false"/>
              <w:adjustRightInd w:val="false"/>
              <w:jc w:val="center"/>
              <w:rPr>
                <w:color w:val="000000"/>
              </w:rPr>
            </w:pPr>
            <w:r w:rsidRPr="00BB2962">
              <w:rPr>
                <w:color w:val="000000"/>
              </w:rPr>
              <w:t>Lička 5, Split</w:t>
            </w:r>
          </w:p>
          <w:p w:rsidRDefault="00BB2962" w:rsidP="00BB2962" w:rsidR="00BB2962" w:rsidRPr="00BB2962">
            <w:pPr>
              <w:autoSpaceDE w:val="false"/>
              <w:autoSpaceDN w:val="false"/>
              <w:adjustRightInd w:val="false"/>
              <w:jc w:val="center"/>
              <w:rPr>
                <w:color w:val="000000"/>
              </w:rPr>
            </w:pPr>
            <w:r w:rsidRPr="00BB2962">
              <w:rPr>
                <w:color w:val="000000"/>
              </w:rPr>
              <w:t>OIB:55781594824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15.601,60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PAVUŠEK MILKA,</w:t>
            </w:r>
          </w:p>
          <w:p w:rsidRDefault="00BB2962" w:rsidP="00BB2962" w:rsidR="00BB2962" w:rsidRPr="00BB2962">
            <w:pPr>
              <w:autoSpaceDE w:val="false"/>
              <w:autoSpaceDN w:val="false"/>
              <w:adjustRightInd w:val="false"/>
              <w:jc w:val="center"/>
              <w:rPr>
                <w:color w:val="000000"/>
              </w:rPr>
            </w:pPr>
            <w:r w:rsidRPr="00BB2962">
              <w:rPr>
                <w:color w:val="000000"/>
              </w:rPr>
              <w:t>Kneza Branimira 27, Sisak,</w:t>
            </w:r>
          </w:p>
          <w:p w:rsidRDefault="00BB2962" w:rsidP="00BB2962" w:rsidR="00BB2962" w:rsidRPr="00BB2962">
            <w:pPr>
              <w:autoSpaceDE w:val="false"/>
              <w:autoSpaceDN w:val="false"/>
              <w:adjustRightInd w:val="false"/>
              <w:jc w:val="center"/>
              <w:rPr>
                <w:color w:val="000000"/>
              </w:rPr>
            </w:pPr>
            <w:r w:rsidRPr="00BB2962">
              <w:rPr>
                <w:color w:val="000000"/>
              </w:rPr>
              <w:t>OIB:74371603144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15.157,52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PENIĆ MARIJANA,</w:t>
            </w:r>
          </w:p>
          <w:p w:rsidRDefault="00BB2962" w:rsidP="00BB2962" w:rsidR="00BB2962" w:rsidRPr="00BB2962">
            <w:pPr>
              <w:autoSpaceDE w:val="false"/>
              <w:autoSpaceDN w:val="false"/>
              <w:adjustRightInd w:val="false"/>
              <w:jc w:val="center"/>
              <w:rPr>
                <w:color w:val="000000"/>
              </w:rPr>
            </w:pPr>
            <w:r w:rsidRPr="00BB2962">
              <w:rPr>
                <w:color w:val="000000"/>
              </w:rPr>
              <w:t>Bajagići 126, Bajagić</w:t>
            </w:r>
          </w:p>
          <w:p w:rsidRDefault="00BB2962" w:rsidP="00BB2962" w:rsidR="00BB2962" w:rsidRPr="00BB2962">
            <w:pPr>
              <w:autoSpaceDE w:val="false"/>
              <w:autoSpaceDN w:val="false"/>
              <w:adjustRightInd w:val="false"/>
              <w:jc w:val="center"/>
              <w:rPr>
                <w:color w:val="000000"/>
              </w:rPr>
            </w:pPr>
            <w:r w:rsidRPr="00BB2962">
              <w:rPr>
                <w:color w:val="000000"/>
              </w:rPr>
              <w:t>OIB:70977253736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17.685,68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PERIČIĆ DUJE,</w:t>
            </w:r>
          </w:p>
          <w:p w:rsidRDefault="00BB2962" w:rsidP="00BB2962" w:rsidR="00BB2962" w:rsidRPr="00BB2962">
            <w:pPr>
              <w:autoSpaceDE w:val="false"/>
              <w:autoSpaceDN w:val="false"/>
              <w:adjustRightInd w:val="false"/>
              <w:jc w:val="center"/>
              <w:rPr>
                <w:color w:val="000000"/>
              </w:rPr>
            </w:pPr>
            <w:r w:rsidRPr="00BB2962">
              <w:rPr>
                <w:color w:val="000000"/>
              </w:rPr>
              <w:t>Put sv. Lovre 2, Split</w:t>
            </w:r>
          </w:p>
          <w:p w:rsidRDefault="00BB2962" w:rsidP="00BB2962" w:rsidR="00BB2962" w:rsidRPr="00BB2962">
            <w:pPr>
              <w:autoSpaceDE w:val="false"/>
              <w:autoSpaceDN w:val="false"/>
              <w:adjustRightInd w:val="false"/>
              <w:jc w:val="center"/>
              <w:rPr>
                <w:color w:val="000000"/>
              </w:rPr>
            </w:pPr>
            <w:r w:rsidRPr="00BB2962">
              <w:rPr>
                <w:color w:val="000000"/>
              </w:rPr>
              <w:t>OIB:12864765684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38.800,40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103.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PLEJIĆ IVICA,</w:t>
            </w:r>
          </w:p>
          <w:p w:rsidRDefault="00BB2962" w:rsidP="00BB2962" w:rsidR="00BB2962" w:rsidRPr="00BB2962">
            <w:pPr>
              <w:autoSpaceDE w:val="false"/>
              <w:autoSpaceDN w:val="false"/>
              <w:adjustRightInd w:val="false"/>
              <w:jc w:val="center"/>
              <w:rPr>
                <w:color w:val="000000"/>
              </w:rPr>
            </w:pPr>
            <w:r w:rsidRPr="00BB2962">
              <w:rPr>
                <w:color w:val="000000"/>
              </w:rPr>
              <w:t>M.Gupca 108-Pojatno,</w:t>
            </w:r>
          </w:p>
          <w:p w:rsidRDefault="00BB2962" w:rsidP="00BB2962" w:rsidR="00BB2962" w:rsidRPr="00BB2962">
            <w:pPr>
              <w:autoSpaceDE w:val="false"/>
              <w:autoSpaceDN w:val="false"/>
              <w:adjustRightInd w:val="false"/>
              <w:jc w:val="center"/>
              <w:rPr>
                <w:color w:val="000000"/>
              </w:rPr>
            </w:pPr>
            <w:r w:rsidRPr="00BB2962">
              <w:rPr>
                <w:color w:val="000000"/>
              </w:rPr>
              <w:t>Zaprešić</w:t>
            </w:r>
          </w:p>
          <w:p w:rsidRDefault="00BB2962" w:rsidP="00BB2962" w:rsidR="00BB2962" w:rsidRPr="00BB2962">
            <w:pPr>
              <w:autoSpaceDE w:val="false"/>
              <w:autoSpaceDN w:val="false"/>
              <w:adjustRightInd w:val="false"/>
              <w:jc w:val="center"/>
              <w:rPr>
                <w:color w:val="000000"/>
              </w:rPr>
            </w:pPr>
            <w:r w:rsidRPr="00BB2962">
              <w:rPr>
                <w:color w:val="000000"/>
              </w:rPr>
              <w:t>OIB:71633247715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16.101,30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POCEM GORAN, </w:t>
            </w:r>
          </w:p>
          <w:p w:rsidRDefault="00BB2962" w:rsidP="00BB2962" w:rsidR="00BB2962" w:rsidRPr="00BB2962">
            <w:pPr>
              <w:autoSpaceDE w:val="false"/>
              <w:autoSpaceDN w:val="false"/>
              <w:adjustRightInd w:val="false"/>
              <w:jc w:val="center"/>
              <w:rPr>
                <w:color w:val="000000"/>
              </w:rPr>
            </w:pPr>
            <w:r w:rsidRPr="00BB2962">
              <w:rPr>
                <w:color w:val="000000"/>
              </w:rPr>
              <w:t>Basaričekova 3-B, Ivanić Grad</w:t>
            </w:r>
          </w:p>
          <w:p w:rsidRDefault="00BB2962" w:rsidP="00BB2962" w:rsidR="00BB2962" w:rsidRPr="00BB2962">
            <w:pPr>
              <w:autoSpaceDE w:val="false"/>
              <w:autoSpaceDN w:val="false"/>
              <w:adjustRightInd w:val="false"/>
              <w:jc w:val="center"/>
              <w:rPr>
                <w:color w:val="000000"/>
              </w:rPr>
            </w:pPr>
            <w:r w:rsidRPr="00BB2962">
              <w:rPr>
                <w:color w:val="000000"/>
              </w:rPr>
              <w:t>OIB:46626790093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12.469,32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POFUK DANIJEL,</w:t>
            </w:r>
          </w:p>
          <w:p w:rsidRDefault="00BB2962" w:rsidP="00BB2962" w:rsidR="00BB2962" w:rsidRPr="00BB2962">
            <w:pPr>
              <w:autoSpaceDE w:val="false"/>
              <w:autoSpaceDN w:val="false"/>
              <w:adjustRightInd w:val="false"/>
              <w:jc w:val="center"/>
              <w:rPr>
                <w:color w:val="000000"/>
              </w:rPr>
            </w:pPr>
            <w:r w:rsidRPr="00BB2962">
              <w:rPr>
                <w:color w:val="000000"/>
              </w:rPr>
              <w:t>M. Gupca 14-Novi Senkovac, Slatina</w:t>
            </w:r>
          </w:p>
          <w:p w:rsidRDefault="00BB2962" w:rsidP="00BB2962" w:rsidR="00BB2962" w:rsidRPr="00BB2962">
            <w:pPr>
              <w:autoSpaceDE w:val="false"/>
              <w:autoSpaceDN w:val="false"/>
              <w:adjustRightInd w:val="false"/>
              <w:jc w:val="center"/>
              <w:rPr>
                <w:color w:val="000000"/>
              </w:rPr>
            </w:pPr>
            <w:r w:rsidRPr="00BB2962">
              <w:rPr>
                <w:color w:val="000000"/>
              </w:rPr>
              <w:t>OIB:89085355375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2.835,54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POLJAK LUCIJA,</w:t>
            </w:r>
          </w:p>
          <w:p w:rsidRDefault="00BB2962" w:rsidP="00BB2962" w:rsidR="00BB2962" w:rsidRPr="00BB2962">
            <w:pPr>
              <w:autoSpaceDE w:val="false"/>
              <w:autoSpaceDN w:val="false"/>
              <w:adjustRightInd w:val="false"/>
              <w:jc w:val="center"/>
              <w:rPr>
                <w:color w:val="000000"/>
              </w:rPr>
            </w:pPr>
            <w:r w:rsidRPr="00BB2962">
              <w:rPr>
                <w:color w:val="000000"/>
              </w:rPr>
              <w:t>F.Tuđmana 286,</w:t>
            </w:r>
          </w:p>
          <w:p w:rsidRDefault="00BB2962" w:rsidP="00BB2962" w:rsidR="00BB2962" w:rsidRPr="00BB2962">
            <w:pPr>
              <w:autoSpaceDE w:val="false"/>
              <w:autoSpaceDN w:val="false"/>
              <w:adjustRightInd w:val="false"/>
              <w:jc w:val="center"/>
              <w:rPr>
                <w:color w:val="000000"/>
              </w:rPr>
            </w:pPr>
            <w:r w:rsidRPr="00BB2962">
              <w:rPr>
                <w:color w:val="000000"/>
              </w:rPr>
              <w:t>Kaštel Sućurac</w:t>
            </w:r>
          </w:p>
          <w:p w:rsidRDefault="00BB2962" w:rsidP="00BB2962" w:rsidR="00BB2962" w:rsidRPr="00BB2962">
            <w:pPr>
              <w:autoSpaceDE w:val="false"/>
              <w:autoSpaceDN w:val="false"/>
              <w:adjustRightInd w:val="false"/>
              <w:jc w:val="center"/>
              <w:rPr>
                <w:color w:val="000000"/>
              </w:rPr>
            </w:pPr>
            <w:r w:rsidRPr="00BB2962">
              <w:rPr>
                <w:color w:val="000000"/>
              </w:rPr>
              <w:t>OIB:34419426193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21.142,48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POLJAK PERICA, </w:t>
            </w:r>
          </w:p>
          <w:p w:rsidRDefault="00BB2962" w:rsidP="00BB2962" w:rsidR="00BB2962" w:rsidRPr="00BB2962">
            <w:pPr>
              <w:autoSpaceDE w:val="false"/>
              <w:autoSpaceDN w:val="false"/>
              <w:adjustRightInd w:val="false"/>
              <w:jc w:val="center"/>
              <w:rPr>
                <w:color w:val="000000"/>
              </w:rPr>
            </w:pPr>
            <w:r w:rsidRPr="00BB2962">
              <w:rPr>
                <w:color w:val="000000"/>
              </w:rPr>
              <w:t>Gradišćanskih Hrvata 18, Split</w:t>
            </w:r>
          </w:p>
          <w:p w:rsidRDefault="00BB2962" w:rsidP="00BB2962" w:rsidR="00BB2962" w:rsidRPr="00BB2962">
            <w:pPr>
              <w:autoSpaceDE w:val="false"/>
              <w:autoSpaceDN w:val="false"/>
              <w:adjustRightInd w:val="false"/>
              <w:jc w:val="center"/>
              <w:rPr>
                <w:color w:val="000000"/>
              </w:rPr>
            </w:pPr>
            <w:r w:rsidRPr="00BB2962">
              <w:rPr>
                <w:color w:val="000000"/>
              </w:rPr>
              <w:t>OIB:17028889681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15.601,65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RADANOVIĆ ANTE,</w:t>
            </w:r>
          </w:p>
          <w:p w:rsidRDefault="00BB2962" w:rsidP="00BB2962" w:rsidR="00BB2962" w:rsidRPr="00BB2962">
            <w:pPr>
              <w:autoSpaceDE w:val="false"/>
              <w:autoSpaceDN w:val="false"/>
              <w:adjustRightInd w:val="false"/>
              <w:jc w:val="center"/>
              <w:rPr>
                <w:color w:val="000000"/>
              </w:rPr>
            </w:pPr>
            <w:r w:rsidRPr="00BB2962">
              <w:rPr>
                <w:color w:val="000000"/>
              </w:rPr>
              <w:t>Sičani 8, Dicmo</w:t>
            </w:r>
          </w:p>
          <w:p w:rsidRDefault="00BB2962" w:rsidP="00BB2962" w:rsidR="00BB2962" w:rsidRPr="00BB2962">
            <w:pPr>
              <w:autoSpaceDE w:val="false"/>
              <w:autoSpaceDN w:val="false"/>
              <w:adjustRightInd w:val="false"/>
              <w:jc w:val="center"/>
              <w:rPr>
                <w:color w:val="000000"/>
              </w:rPr>
            </w:pPr>
            <w:r w:rsidRPr="00BB2962">
              <w:rPr>
                <w:color w:val="000000"/>
              </w:rPr>
              <w:t>OIB:56908928422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23.470,24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109.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RADE ŽELJKO,</w:t>
            </w:r>
          </w:p>
          <w:p w:rsidRDefault="00BB2962" w:rsidP="00BB2962" w:rsidR="00BB2962" w:rsidRPr="00BB2962">
            <w:pPr>
              <w:autoSpaceDE w:val="false"/>
              <w:autoSpaceDN w:val="false"/>
              <w:adjustRightInd w:val="false"/>
              <w:jc w:val="center"/>
              <w:rPr>
                <w:color w:val="000000"/>
              </w:rPr>
            </w:pPr>
            <w:r w:rsidRPr="00BB2962">
              <w:rPr>
                <w:color w:val="000000"/>
              </w:rPr>
              <w:t>Pelješka 6, Zagreb</w:t>
            </w:r>
          </w:p>
          <w:p w:rsidRDefault="00BB2962" w:rsidP="00BB2962" w:rsidR="00BB2962" w:rsidRPr="00BB2962">
            <w:pPr>
              <w:autoSpaceDE w:val="false"/>
              <w:autoSpaceDN w:val="false"/>
              <w:adjustRightInd w:val="false"/>
              <w:jc w:val="center"/>
              <w:rPr>
                <w:color w:val="000000"/>
              </w:rPr>
            </w:pPr>
            <w:r w:rsidRPr="00BB2962">
              <w:rPr>
                <w:color w:val="000000"/>
              </w:rPr>
              <w:t>OIB:81185383226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15.668,58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RADIĆ ANTE,</w:t>
            </w:r>
          </w:p>
          <w:p w:rsidRDefault="00BB2962" w:rsidP="00BB2962" w:rsidR="00BB2962">
            <w:pPr>
              <w:autoSpaceDE w:val="false"/>
              <w:autoSpaceDN w:val="false"/>
              <w:adjustRightInd w:val="false"/>
              <w:jc w:val="center"/>
              <w:rPr>
                <w:color w:val="000000"/>
              </w:rPr>
            </w:pPr>
            <w:r w:rsidRPr="00BB2962">
              <w:rPr>
                <w:color w:val="000000"/>
              </w:rPr>
              <w:t>Don F. Bulića 53C, Solin,</w:t>
            </w:r>
          </w:p>
          <w:p w:rsidRDefault="00BB2962" w:rsidP="00BB2962" w:rsidR="00BB2962" w:rsidRPr="00BB2962">
            <w:pPr>
              <w:autoSpaceDE w:val="false"/>
              <w:autoSpaceDN w:val="false"/>
              <w:adjustRightInd w:val="false"/>
              <w:jc w:val="center"/>
              <w:rPr>
                <w:color w:val="000000"/>
              </w:rPr>
            </w:pPr>
            <w:r w:rsidRPr="00BB2962">
              <w:rPr>
                <w:color w:val="000000"/>
              </w:rPr>
              <w:t>OIB:92413734451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15.596,46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RADIĆ MARKO,</w:t>
            </w:r>
          </w:p>
          <w:p w:rsidRDefault="00BB2962" w:rsidP="00BB2962" w:rsidR="00BB2962" w:rsidRPr="00BB2962">
            <w:pPr>
              <w:autoSpaceDE w:val="false"/>
              <w:autoSpaceDN w:val="false"/>
              <w:adjustRightInd w:val="false"/>
              <w:jc w:val="center"/>
              <w:rPr>
                <w:color w:val="000000"/>
              </w:rPr>
            </w:pPr>
            <w:r w:rsidRPr="00BB2962">
              <w:rPr>
                <w:color w:val="000000"/>
              </w:rPr>
              <w:t>S. Radića 38, Solin</w:t>
            </w:r>
          </w:p>
          <w:p w:rsidRDefault="00BB2962" w:rsidP="00BB2962" w:rsidR="00BB2962" w:rsidRPr="00BB2962">
            <w:pPr>
              <w:autoSpaceDE w:val="false"/>
              <w:autoSpaceDN w:val="false"/>
              <w:adjustRightInd w:val="false"/>
              <w:jc w:val="center"/>
              <w:rPr>
                <w:color w:val="000000"/>
              </w:rPr>
            </w:pPr>
            <w:r w:rsidRPr="00BB2962">
              <w:rPr>
                <w:color w:val="000000"/>
              </w:rPr>
              <w:t>OIB:56341648818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21.206,32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RADIĆ MIROSLAV,</w:t>
            </w:r>
          </w:p>
          <w:p w:rsidRDefault="00BB2962" w:rsidP="00BB2962" w:rsidR="00BB2962" w:rsidRPr="00BB2962">
            <w:pPr>
              <w:autoSpaceDE w:val="false"/>
              <w:autoSpaceDN w:val="false"/>
              <w:adjustRightInd w:val="false"/>
              <w:jc w:val="center"/>
              <w:rPr>
                <w:color w:val="000000"/>
              </w:rPr>
            </w:pPr>
            <w:r w:rsidRPr="00BB2962">
              <w:rPr>
                <w:color w:val="000000"/>
              </w:rPr>
              <w:t>Vukovarska 173, Split</w:t>
            </w:r>
          </w:p>
          <w:p w:rsidRDefault="00BB2962" w:rsidP="00BB2962" w:rsidR="00BB2962" w:rsidRPr="00BB2962">
            <w:pPr>
              <w:autoSpaceDE w:val="false"/>
              <w:autoSpaceDN w:val="false"/>
              <w:adjustRightInd w:val="false"/>
              <w:jc w:val="center"/>
              <w:rPr>
                <w:color w:val="000000"/>
              </w:rPr>
            </w:pPr>
            <w:r w:rsidRPr="00BB2962">
              <w:rPr>
                <w:color w:val="000000"/>
              </w:rPr>
              <w:t>OIB:92249792687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15.601,60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RADIĆ ŽELJKO,</w:t>
            </w:r>
          </w:p>
          <w:p w:rsidRDefault="00BB2962" w:rsidP="00BB2962" w:rsidR="00BB2962" w:rsidRPr="00BB2962">
            <w:pPr>
              <w:autoSpaceDE w:val="false"/>
              <w:autoSpaceDN w:val="false"/>
              <w:adjustRightInd w:val="false"/>
              <w:jc w:val="center"/>
              <w:rPr>
                <w:color w:val="000000"/>
              </w:rPr>
            </w:pPr>
            <w:r w:rsidRPr="00BB2962">
              <w:rPr>
                <w:color w:val="000000"/>
              </w:rPr>
              <w:t>Blajburških žrtava 6, Split,</w:t>
            </w:r>
          </w:p>
          <w:p w:rsidRDefault="00BB2962" w:rsidP="00BB2962" w:rsidR="00BB2962" w:rsidRPr="00BB2962">
            <w:pPr>
              <w:autoSpaceDE w:val="false"/>
              <w:autoSpaceDN w:val="false"/>
              <w:adjustRightInd w:val="false"/>
              <w:jc w:val="center"/>
              <w:rPr>
                <w:color w:val="000000"/>
              </w:rPr>
            </w:pPr>
            <w:r w:rsidRPr="00BB2962">
              <w:rPr>
                <w:color w:val="000000"/>
              </w:rPr>
              <w:t>OIB:83455709671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20.602,94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RADOVIĆ SRETAN, </w:t>
            </w:r>
          </w:p>
          <w:p w:rsidRDefault="00BB2962" w:rsidP="00BB2962" w:rsidR="00BB2962" w:rsidRPr="00BB2962">
            <w:pPr>
              <w:autoSpaceDE w:val="false"/>
              <w:autoSpaceDN w:val="false"/>
              <w:adjustRightInd w:val="false"/>
              <w:jc w:val="center"/>
              <w:rPr>
                <w:color w:val="000000"/>
              </w:rPr>
            </w:pPr>
            <w:r w:rsidRPr="00BB2962">
              <w:rPr>
                <w:color w:val="000000"/>
              </w:rPr>
              <w:t>Sv.I.Trogirskog 20, Trogir</w:t>
            </w:r>
          </w:p>
          <w:p w:rsidRDefault="00BB2962" w:rsidP="00BB2962" w:rsidR="00BB2962" w:rsidRPr="00BB2962">
            <w:pPr>
              <w:autoSpaceDE w:val="false"/>
              <w:autoSpaceDN w:val="false"/>
              <w:adjustRightInd w:val="false"/>
              <w:jc w:val="center"/>
              <w:rPr>
                <w:color w:val="000000"/>
              </w:rPr>
            </w:pPr>
            <w:r w:rsidRPr="00BB2962">
              <w:rPr>
                <w:color w:val="000000"/>
              </w:rPr>
              <w:t>OIB:74926040257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31.724,68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RAĐA MARIA SENITH,</w:t>
            </w:r>
          </w:p>
          <w:p w:rsidRDefault="00BB2962" w:rsidP="00BB2962" w:rsidR="00BB2962" w:rsidRPr="00BB2962">
            <w:pPr>
              <w:autoSpaceDE w:val="false"/>
              <w:autoSpaceDN w:val="false"/>
              <w:adjustRightInd w:val="false"/>
              <w:jc w:val="center"/>
              <w:rPr>
                <w:color w:val="000000"/>
              </w:rPr>
            </w:pPr>
            <w:r w:rsidRPr="00BB2962">
              <w:rPr>
                <w:color w:val="000000"/>
              </w:rPr>
              <w:t>A. Stepinca 11, Split</w:t>
            </w:r>
          </w:p>
          <w:p w:rsidRDefault="00BB2962" w:rsidP="00BB2962" w:rsidR="00BB2962" w:rsidRPr="00BB2962">
            <w:pPr>
              <w:autoSpaceDE w:val="false"/>
              <w:autoSpaceDN w:val="false"/>
              <w:adjustRightInd w:val="false"/>
              <w:jc w:val="center"/>
              <w:rPr>
                <w:color w:val="000000"/>
              </w:rPr>
            </w:pPr>
            <w:r w:rsidRPr="00BB2962">
              <w:rPr>
                <w:color w:val="000000"/>
              </w:rPr>
              <w:t>OIB:99942512923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24.542,44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RAJČIĆ ŽELJKO,</w:t>
            </w:r>
          </w:p>
          <w:p w:rsidRDefault="00BB2962" w:rsidP="00BB2962" w:rsidR="00BB2962" w:rsidRPr="00BB2962">
            <w:pPr>
              <w:autoSpaceDE w:val="false"/>
              <w:autoSpaceDN w:val="false"/>
              <w:adjustRightInd w:val="false"/>
              <w:jc w:val="center"/>
              <w:rPr>
                <w:color w:val="000000"/>
              </w:rPr>
            </w:pPr>
            <w:r w:rsidRPr="00BB2962">
              <w:rPr>
                <w:color w:val="000000"/>
              </w:rPr>
              <w:t>A. Petravića 3, Split</w:t>
            </w:r>
          </w:p>
          <w:p w:rsidRDefault="00BB2962" w:rsidP="00BB2962" w:rsidR="00BB2962" w:rsidRPr="00BB2962">
            <w:pPr>
              <w:autoSpaceDE w:val="false"/>
              <w:autoSpaceDN w:val="false"/>
              <w:adjustRightInd w:val="false"/>
              <w:jc w:val="center"/>
              <w:rPr>
                <w:color w:val="000000"/>
              </w:rPr>
            </w:pPr>
            <w:r w:rsidRPr="00BB2962">
              <w:rPr>
                <w:color w:val="000000"/>
              </w:rPr>
              <w:t>OIB:04515327757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20.610,74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RAKVIN BOŽO,</w:t>
            </w:r>
          </w:p>
          <w:p w:rsidRDefault="00BB2962" w:rsidP="00BB2962" w:rsidR="00BB2962" w:rsidRPr="00BB2962">
            <w:pPr>
              <w:autoSpaceDE w:val="false"/>
              <w:autoSpaceDN w:val="false"/>
              <w:adjustRightInd w:val="false"/>
              <w:jc w:val="center"/>
              <w:rPr>
                <w:color w:val="000000"/>
              </w:rPr>
            </w:pPr>
            <w:r w:rsidRPr="00BB2962">
              <w:rPr>
                <w:color w:val="000000"/>
              </w:rPr>
              <w:t>Terzićeva 11, Split</w:t>
            </w:r>
          </w:p>
          <w:p w:rsidRDefault="00BB2962" w:rsidP="00BB2962" w:rsidR="00BB2962" w:rsidRPr="00BB2962">
            <w:pPr>
              <w:autoSpaceDE w:val="false"/>
              <w:autoSpaceDN w:val="false"/>
              <w:adjustRightInd w:val="false"/>
              <w:jc w:val="center"/>
              <w:rPr>
                <w:color w:val="000000"/>
              </w:rPr>
            </w:pPr>
            <w:r w:rsidRPr="00BB2962">
              <w:rPr>
                <w:color w:val="000000"/>
              </w:rPr>
              <w:t>OIB:87346287649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10.675,63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118.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ROJE MARINA,</w:t>
            </w:r>
          </w:p>
          <w:p w:rsidRDefault="00BB2962" w:rsidP="00BB2962" w:rsidR="00BB2962" w:rsidRPr="00BB2962">
            <w:pPr>
              <w:autoSpaceDE w:val="false"/>
              <w:autoSpaceDN w:val="false"/>
              <w:adjustRightInd w:val="false"/>
              <w:jc w:val="center"/>
              <w:rPr>
                <w:color w:val="000000"/>
              </w:rPr>
            </w:pPr>
            <w:r w:rsidRPr="00BB2962">
              <w:rPr>
                <w:color w:val="000000"/>
              </w:rPr>
              <w:t>Slavićeva 38, Split</w:t>
            </w:r>
          </w:p>
          <w:p w:rsidRDefault="00BB2962" w:rsidP="00BB2962" w:rsidR="00BB2962" w:rsidRPr="00BB2962">
            <w:pPr>
              <w:autoSpaceDE w:val="false"/>
              <w:autoSpaceDN w:val="false"/>
              <w:adjustRightInd w:val="false"/>
              <w:jc w:val="center"/>
              <w:rPr>
                <w:color w:val="000000"/>
              </w:rPr>
            </w:pPr>
            <w:r w:rsidRPr="00BB2962">
              <w:rPr>
                <w:color w:val="000000"/>
              </w:rPr>
              <w:t>OIB:82840869667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17.643,01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119.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RUDAN ANDREJ,</w:t>
            </w:r>
          </w:p>
          <w:p w:rsidRDefault="00BB2962" w:rsidP="00BB2962" w:rsidR="00BB2962" w:rsidRPr="00BB2962">
            <w:pPr>
              <w:autoSpaceDE w:val="false"/>
              <w:autoSpaceDN w:val="false"/>
              <w:adjustRightInd w:val="false"/>
              <w:jc w:val="center"/>
              <w:rPr>
                <w:color w:val="000000"/>
              </w:rPr>
            </w:pPr>
            <w:r w:rsidRPr="00BB2962">
              <w:rPr>
                <w:color w:val="000000"/>
              </w:rPr>
              <w:t>B. Bušića 11, Split</w:t>
            </w:r>
          </w:p>
          <w:p w:rsidRDefault="00BB2962" w:rsidP="00BB2962" w:rsidR="00BB2962" w:rsidRPr="00BB2962">
            <w:pPr>
              <w:autoSpaceDE w:val="false"/>
              <w:autoSpaceDN w:val="false"/>
              <w:adjustRightInd w:val="false"/>
              <w:jc w:val="center"/>
              <w:rPr>
                <w:color w:val="000000"/>
              </w:rPr>
            </w:pPr>
            <w:r w:rsidRPr="00BB2962">
              <w:rPr>
                <w:color w:val="000000"/>
              </w:rPr>
              <w:t>OIB:91397391417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6.150,09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RUDIĆ MARIO,</w:t>
            </w:r>
          </w:p>
          <w:p w:rsidRDefault="00BB2962" w:rsidP="00BB2962" w:rsidR="00BB2962" w:rsidRPr="00BB2962">
            <w:pPr>
              <w:autoSpaceDE w:val="false"/>
              <w:autoSpaceDN w:val="false"/>
              <w:adjustRightInd w:val="false"/>
              <w:jc w:val="center"/>
              <w:rPr>
                <w:color w:val="000000"/>
              </w:rPr>
            </w:pPr>
            <w:r w:rsidRPr="00BB2962">
              <w:rPr>
                <w:color w:val="000000"/>
              </w:rPr>
              <w:t>Ninska 5, Knin</w:t>
            </w:r>
          </w:p>
          <w:p w:rsidRDefault="00BB2962" w:rsidP="00BB2962" w:rsidR="00BB2962" w:rsidRPr="00BB2962">
            <w:pPr>
              <w:autoSpaceDE w:val="false"/>
              <w:autoSpaceDN w:val="false"/>
              <w:adjustRightInd w:val="false"/>
              <w:jc w:val="center"/>
              <w:rPr>
                <w:color w:val="000000"/>
              </w:rPr>
            </w:pPr>
            <w:r w:rsidRPr="00BB2962">
              <w:rPr>
                <w:color w:val="000000"/>
              </w:rPr>
              <w:t>OIB:51906116406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30.135,49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SALOPEK MARIO,</w:t>
            </w:r>
          </w:p>
          <w:p w:rsidRDefault="00BB2962" w:rsidP="00BB2962" w:rsidR="00BB2962" w:rsidRPr="00BB2962">
            <w:pPr>
              <w:autoSpaceDE w:val="false"/>
              <w:autoSpaceDN w:val="false"/>
              <w:adjustRightInd w:val="false"/>
              <w:jc w:val="center"/>
              <w:rPr>
                <w:color w:val="000000"/>
              </w:rPr>
            </w:pPr>
            <w:r w:rsidRPr="00BB2962">
              <w:rPr>
                <w:color w:val="000000"/>
              </w:rPr>
              <w:t>Tvornička 7, Osijek</w:t>
            </w:r>
          </w:p>
          <w:p w:rsidRDefault="00BB2962" w:rsidP="00BB2962" w:rsidR="00BB2962" w:rsidRPr="00BB2962">
            <w:pPr>
              <w:autoSpaceDE w:val="false"/>
              <w:autoSpaceDN w:val="false"/>
              <w:adjustRightInd w:val="false"/>
              <w:jc w:val="center"/>
              <w:rPr>
                <w:color w:val="000000"/>
              </w:rPr>
            </w:pPr>
            <w:r w:rsidRPr="00BB2962">
              <w:rPr>
                <w:color w:val="000000"/>
              </w:rPr>
              <w:t>OIB:63798202491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9.790,97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SAVIČIĆ NENAD,</w:t>
            </w:r>
          </w:p>
          <w:p w:rsidRDefault="00BB2962" w:rsidP="00BB2962" w:rsidR="00BB2962" w:rsidRPr="00BB2962">
            <w:pPr>
              <w:autoSpaceDE w:val="false"/>
              <w:autoSpaceDN w:val="false"/>
              <w:adjustRightInd w:val="false"/>
              <w:jc w:val="center"/>
              <w:rPr>
                <w:color w:val="000000"/>
              </w:rPr>
            </w:pPr>
            <w:r w:rsidRPr="00BB2962">
              <w:rPr>
                <w:color w:val="000000"/>
              </w:rPr>
              <w:t>Banova ul.17, Solin</w:t>
            </w:r>
          </w:p>
          <w:p w:rsidRDefault="00BB2962" w:rsidP="00BB2962" w:rsidR="00BB2962" w:rsidRPr="00BB2962">
            <w:pPr>
              <w:autoSpaceDE w:val="false"/>
              <w:autoSpaceDN w:val="false"/>
              <w:adjustRightInd w:val="false"/>
              <w:jc w:val="center"/>
              <w:rPr>
                <w:color w:val="000000"/>
              </w:rPr>
            </w:pPr>
            <w:r w:rsidRPr="00BB2962">
              <w:rPr>
                <w:color w:val="000000"/>
              </w:rPr>
              <w:t>OIB:06117771657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15.601,60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SIMUNIĆ SREĆKO,</w:t>
            </w:r>
          </w:p>
          <w:p w:rsidRDefault="00BB2962" w:rsidP="00BB2962" w:rsidR="00BB2962" w:rsidRPr="00BB2962">
            <w:pPr>
              <w:autoSpaceDE w:val="false"/>
              <w:autoSpaceDN w:val="false"/>
              <w:adjustRightInd w:val="false"/>
              <w:jc w:val="center"/>
              <w:rPr>
                <w:color w:val="000000"/>
              </w:rPr>
            </w:pPr>
            <w:r w:rsidRPr="00BB2962">
              <w:rPr>
                <w:color w:val="000000"/>
              </w:rPr>
              <w:t>Put Blaca 11, Solin</w:t>
            </w:r>
          </w:p>
          <w:p w:rsidRDefault="00BB2962" w:rsidP="00BB2962" w:rsidR="00BB2962" w:rsidRPr="00BB2962">
            <w:pPr>
              <w:autoSpaceDE w:val="false"/>
              <w:autoSpaceDN w:val="false"/>
              <w:adjustRightInd w:val="false"/>
              <w:jc w:val="center"/>
              <w:rPr>
                <w:color w:val="000000"/>
              </w:rPr>
            </w:pPr>
            <w:r w:rsidRPr="00BB2962">
              <w:rPr>
                <w:color w:val="000000"/>
              </w:rPr>
              <w:t>OIB:11474459957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25.695,11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SINOVČIĆ NIKŠA,</w:t>
            </w:r>
          </w:p>
          <w:p w:rsidRDefault="00BB2962" w:rsidP="00BB2962" w:rsidR="00BB2962" w:rsidRPr="00BB2962">
            <w:pPr>
              <w:autoSpaceDE w:val="false"/>
              <w:autoSpaceDN w:val="false"/>
              <w:adjustRightInd w:val="false"/>
              <w:jc w:val="center"/>
              <w:rPr>
                <w:color w:val="000000"/>
              </w:rPr>
            </w:pPr>
            <w:r w:rsidRPr="00BB2962">
              <w:rPr>
                <w:color w:val="000000"/>
              </w:rPr>
              <w:t>Table 17, Split</w:t>
            </w:r>
          </w:p>
          <w:p w:rsidRDefault="00BB2962" w:rsidP="00BB2962" w:rsidR="00BB2962" w:rsidRPr="00BB2962">
            <w:pPr>
              <w:autoSpaceDE w:val="false"/>
              <w:autoSpaceDN w:val="false"/>
              <w:adjustRightInd w:val="false"/>
              <w:jc w:val="center"/>
              <w:rPr>
                <w:color w:val="000000"/>
              </w:rPr>
            </w:pPr>
            <w:r w:rsidRPr="00BB2962">
              <w:rPr>
                <w:color w:val="000000"/>
              </w:rPr>
              <w:t>OIB:84094702741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11.102,88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SKENDER ZLATKO,</w:t>
            </w:r>
          </w:p>
          <w:p w:rsidRDefault="00BB2962" w:rsidP="00BB2962" w:rsidR="00BB2962" w:rsidRPr="00BB2962">
            <w:pPr>
              <w:autoSpaceDE w:val="false"/>
              <w:autoSpaceDN w:val="false"/>
              <w:adjustRightInd w:val="false"/>
              <w:jc w:val="center"/>
              <w:rPr>
                <w:color w:val="000000"/>
              </w:rPr>
            </w:pPr>
            <w:r w:rsidRPr="00BB2962">
              <w:rPr>
                <w:color w:val="000000"/>
              </w:rPr>
              <w:t>Put Skalica 53, Split</w:t>
            </w:r>
          </w:p>
          <w:p w:rsidRDefault="00BB2962" w:rsidP="00BB2962" w:rsidR="00BB2962" w:rsidRPr="00BB2962">
            <w:pPr>
              <w:autoSpaceDE w:val="false"/>
              <w:autoSpaceDN w:val="false"/>
              <w:adjustRightInd w:val="false"/>
              <w:jc w:val="center"/>
              <w:rPr>
                <w:color w:val="000000"/>
              </w:rPr>
            </w:pPr>
            <w:r w:rsidRPr="00BB2962">
              <w:rPr>
                <w:color w:val="000000"/>
              </w:rPr>
              <w:t>OIB:61853988841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920,26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SMOLJANOVIĆ ĐURĐA,</w:t>
            </w:r>
          </w:p>
          <w:p w:rsidRDefault="00BB2962" w:rsidP="00BB2962" w:rsidR="00BB2962" w:rsidRPr="00BB2962">
            <w:pPr>
              <w:autoSpaceDE w:val="false"/>
              <w:autoSpaceDN w:val="false"/>
              <w:adjustRightInd w:val="false"/>
              <w:jc w:val="center"/>
              <w:rPr>
                <w:color w:val="000000"/>
              </w:rPr>
            </w:pPr>
            <w:r w:rsidRPr="00BB2962">
              <w:rPr>
                <w:color w:val="000000"/>
              </w:rPr>
              <w:t xml:space="preserve"> Kustošijanska 55, Zagreb</w:t>
            </w:r>
          </w:p>
          <w:p w:rsidRDefault="00BB2962" w:rsidP="00BB2962" w:rsidR="00BB2962" w:rsidRPr="00BB2962">
            <w:pPr>
              <w:autoSpaceDE w:val="false"/>
              <w:autoSpaceDN w:val="false"/>
              <w:adjustRightInd w:val="false"/>
              <w:jc w:val="center"/>
              <w:rPr>
                <w:color w:val="000000"/>
              </w:rPr>
            </w:pPr>
            <w:r w:rsidRPr="00BB2962">
              <w:rPr>
                <w:color w:val="000000"/>
              </w:rPr>
              <w:t>OIB:85296822938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11.186,02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SOKOL IVANA,</w:t>
            </w:r>
          </w:p>
          <w:p w:rsidRDefault="00BB2962" w:rsidP="00BB2962" w:rsidR="00BB2962" w:rsidRPr="00BB2962">
            <w:pPr>
              <w:autoSpaceDE w:val="false"/>
              <w:autoSpaceDN w:val="false"/>
              <w:adjustRightInd w:val="false"/>
              <w:jc w:val="center"/>
              <w:rPr>
                <w:color w:val="000000"/>
              </w:rPr>
            </w:pPr>
            <w:r w:rsidRPr="00BB2962">
              <w:rPr>
                <w:color w:val="000000"/>
              </w:rPr>
              <w:t>Donja Batina 259, Konjšćina</w:t>
            </w:r>
          </w:p>
          <w:p w:rsidRDefault="00BB2962" w:rsidP="00BB2962" w:rsidR="00BB2962" w:rsidRPr="00BB2962">
            <w:pPr>
              <w:autoSpaceDE w:val="false"/>
              <w:autoSpaceDN w:val="false"/>
              <w:adjustRightInd w:val="false"/>
              <w:jc w:val="center"/>
              <w:rPr>
                <w:color w:val="000000"/>
              </w:rPr>
            </w:pPr>
            <w:r w:rsidRPr="00BB2962">
              <w:rPr>
                <w:color w:val="000000"/>
              </w:rPr>
              <w:t>OIB:48446315669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20.524,46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STANIĆ MATKO, </w:t>
            </w:r>
          </w:p>
          <w:p w:rsidRDefault="00BB2962" w:rsidP="00BB2962" w:rsidR="00BB2962" w:rsidRPr="00BB2962">
            <w:pPr>
              <w:autoSpaceDE w:val="false"/>
              <w:autoSpaceDN w:val="false"/>
              <w:adjustRightInd w:val="false"/>
              <w:jc w:val="center"/>
              <w:rPr>
                <w:color w:val="000000"/>
              </w:rPr>
            </w:pPr>
            <w:r w:rsidRPr="00BB2962">
              <w:rPr>
                <w:color w:val="000000"/>
              </w:rPr>
              <w:t>Domovinskog rata 58, Split</w:t>
            </w:r>
          </w:p>
          <w:p w:rsidRDefault="00BB2962" w:rsidP="00BB2962" w:rsidR="00BB2962" w:rsidRPr="00BB2962">
            <w:pPr>
              <w:autoSpaceDE w:val="false"/>
              <w:autoSpaceDN w:val="false"/>
              <w:adjustRightInd w:val="false"/>
              <w:jc w:val="center"/>
              <w:rPr>
                <w:color w:val="000000"/>
              </w:rPr>
            </w:pPr>
            <w:r w:rsidRPr="00BB2962">
              <w:rPr>
                <w:color w:val="000000"/>
              </w:rPr>
              <w:t>OIB:03080063006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15.601,60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129.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STANIŠIĆ ŽARKO,</w:t>
            </w:r>
          </w:p>
          <w:p w:rsidRDefault="00BB2962" w:rsidP="00BB2962" w:rsidR="00BB2962" w:rsidRPr="00BB2962">
            <w:pPr>
              <w:autoSpaceDE w:val="false"/>
              <w:autoSpaceDN w:val="false"/>
              <w:adjustRightInd w:val="false"/>
              <w:jc w:val="center"/>
              <w:rPr>
                <w:color w:val="000000"/>
              </w:rPr>
            </w:pPr>
            <w:r w:rsidRPr="00BB2962">
              <w:rPr>
                <w:color w:val="000000"/>
              </w:rPr>
              <w:t>Rudine bb, Kaštel Novi</w:t>
            </w:r>
          </w:p>
          <w:p w:rsidRDefault="00BB2962" w:rsidP="00BB2962" w:rsidR="00BB2962" w:rsidRPr="00BB2962">
            <w:pPr>
              <w:autoSpaceDE w:val="false"/>
              <w:autoSpaceDN w:val="false"/>
              <w:adjustRightInd w:val="false"/>
              <w:jc w:val="center"/>
              <w:rPr>
                <w:color w:val="000000"/>
              </w:rPr>
            </w:pPr>
            <w:r w:rsidRPr="00BB2962">
              <w:rPr>
                <w:color w:val="000000"/>
              </w:rPr>
              <w:t>OIB:38016241675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22.018,82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STRUBLIĆ ALEKSANDAR,</w:t>
            </w:r>
          </w:p>
          <w:p w:rsidRDefault="00BB2962" w:rsidP="00BB2962" w:rsidR="00BB2962" w:rsidRPr="00BB2962">
            <w:pPr>
              <w:autoSpaceDE w:val="false"/>
              <w:autoSpaceDN w:val="false"/>
              <w:adjustRightInd w:val="false"/>
              <w:jc w:val="center"/>
              <w:rPr>
                <w:color w:val="000000"/>
              </w:rPr>
            </w:pPr>
            <w:r w:rsidRPr="00BB2962">
              <w:rPr>
                <w:color w:val="000000"/>
              </w:rPr>
              <w:t xml:space="preserve"> Put sv. Ižidora 118, Split</w:t>
            </w:r>
          </w:p>
          <w:p w:rsidRDefault="00BB2962" w:rsidP="00BB2962" w:rsidR="00BB2962" w:rsidRPr="00BB2962">
            <w:pPr>
              <w:autoSpaceDE w:val="false"/>
              <w:autoSpaceDN w:val="false"/>
              <w:adjustRightInd w:val="false"/>
              <w:jc w:val="center"/>
              <w:rPr>
                <w:color w:val="000000"/>
              </w:rPr>
            </w:pPr>
            <w:r w:rsidRPr="00BB2962">
              <w:rPr>
                <w:color w:val="000000"/>
              </w:rPr>
              <w:t>OIB:39032433744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20.351,18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ŠAGO IVAN,</w:t>
            </w:r>
          </w:p>
          <w:p w:rsidRDefault="00BB2962" w:rsidP="00BB2962" w:rsidR="00BB2962" w:rsidRPr="00BB2962">
            <w:pPr>
              <w:autoSpaceDE w:val="false"/>
              <w:autoSpaceDN w:val="false"/>
              <w:adjustRightInd w:val="false"/>
              <w:jc w:val="center"/>
              <w:rPr>
                <w:color w:val="000000"/>
              </w:rPr>
            </w:pPr>
            <w:r w:rsidRPr="00BB2962">
              <w:rPr>
                <w:color w:val="000000"/>
              </w:rPr>
              <w:t>Put Demunta 16, Trogir</w:t>
            </w:r>
          </w:p>
          <w:p w:rsidRDefault="00BB2962" w:rsidP="00BB2962" w:rsidR="00BB2962" w:rsidRPr="00BB2962">
            <w:pPr>
              <w:autoSpaceDE w:val="false"/>
              <w:autoSpaceDN w:val="false"/>
              <w:adjustRightInd w:val="false"/>
              <w:jc w:val="center"/>
              <w:rPr>
                <w:color w:val="000000"/>
              </w:rPr>
            </w:pPr>
            <w:r w:rsidRPr="00BB2962">
              <w:rPr>
                <w:color w:val="000000"/>
              </w:rPr>
              <w:t>OIB:72990821902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30.816,03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ŠARIĆ FRANE,</w:t>
            </w:r>
          </w:p>
          <w:p w:rsidRDefault="00BB2962" w:rsidP="00BB2962" w:rsidR="00BB2962" w:rsidRPr="00BB2962">
            <w:pPr>
              <w:autoSpaceDE w:val="false"/>
              <w:autoSpaceDN w:val="false"/>
              <w:adjustRightInd w:val="false"/>
              <w:jc w:val="center"/>
              <w:rPr>
                <w:color w:val="000000"/>
              </w:rPr>
            </w:pPr>
            <w:r w:rsidRPr="00BB2962">
              <w:rPr>
                <w:color w:val="000000"/>
              </w:rPr>
              <w:t>Kumbatova 24,Kaštel Kambelovac</w:t>
            </w:r>
          </w:p>
          <w:p w:rsidRDefault="00BB2962" w:rsidP="00BB2962" w:rsidR="00BB2962" w:rsidRPr="00BB2962">
            <w:pPr>
              <w:autoSpaceDE w:val="false"/>
              <w:autoSpaceDN w:val="false"/>
              <w:adjustRightInd w:val="false"/>
              <w:jc w:val="center"/>
              <w:rPr>
                <w:color w:val="000000"/>
              </w:rPr>
            </w:pPr>
            <w:r w:rsidRPr="00BB2962">
              <w:rPr>
                <w:color w:val="000000"/>
              </w:rPr>
              <w:t>OIB:10064285820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15.601,44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ŠARIĆ MARIO,</w:t>
            </w:r>
          </w:p>
          <w:p w:rsidRDefault="00BB2962" w:rsidP="00BB2962" w:rsidR="00BB2962" w:rsidRPr="00BB2962">
            <w:pPr>
              <w:autoSpaceDE w:val="false"/>
              <w:autoSpaceDN w:val="false"/>
              <w:adjustRightInd w:val="false"/>
              <w:jc w:val="center"/>
              <w:rPr>
                <w:color w:val="000000"/>
              </w:rPr>
            </w:pPr>
            <w:r w:rsidRPr="00BB2962">
              <w:rPr>
                <w:color w:val="000000"/>
              </w:rPr>
              <w:t>Tijardovića 18, Split</w:t>
            </w:r>
          </w:p>
          <w:p w:rsidRDefault="00BB2962" w:rsidP="00BB2962" w:rsidR="00BB2962" w:rsidRPr="00BB2962">
            <w:pPr>
              <w:autoSpaceDE w:val="false"/>
              <w:autoSpaceDN w:val="false"/>
              <w:adjustRightInd w:val="false"/>
              <w:jc w:val="center"/>
              <w:rPr>
                <w:color w:val="000000"/>
              </w:rPr>
            </w:pPr>
            <w:r w:rsidRPr="00BB2962">
              <w:rPr>
                <w:color w:val="000000"/>
              </w:rPr>
              <w:t>OIB:69598359224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11.771,14</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134.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ŠEPAROVIĆ DANIJEL, </w:t>
            </w:r>
          </w:p>
          <w:p w:rsidRDefault="00BB2962" w:rsidP="00BB2962" w:rsidR="00BB2962">
            <w:pPr>
              <w:autoSpaceDE w:val="false"/>
              <w:autoSpaceDN w:val="false"/>
              <w:adjustRightInd w:val="false"/>
              <w:jc w:val="center"/>
              <w:rPr>
                <w:color w:val="000000"/>
              </w:rPr>
            </w:pPr>
            <w:r w:rsidRPr="00BB2962">
              <w:rPr>
                <w:color w:val="000000"/>
              </w:rPr>
              <w:t>Sokolgradska 10, Zagreb,</w:t>
            </w:r>
          </w:p>
          <w:p w:rsidRDefault="00BB2962" w:rsidP="00BB2962" w:rsidR="00BB2962" w:rsidRPr="00BB2962">
            <w:pPr>
              <w:autoSpaceDE w:val="false"/>
              <w:autoSpaceDN w:val="false"/>
              <w:adjustRightInd w:val="false"/>
              <w:jc w:val="center"/>
              <w:rPr>
                <w:color w:val="000000"/>
              </w:rPr>
            </w:pPr>
            <w:r w:rsidRPr="00BB2962">
              <w:rPr>
                <w:color w:val="000000"/>
              </w:rPr>
              <w:t>OIB:96566368136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15.600,98</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ŠERIĆ DAMIR,</w:t>
            </w:r>
          </w:p>
          <w:p w:rsidRDefault="00BB2962" w:rsidP="00BB2962" w:rsidR="00BB2962" w:rsidRPr="00BB2962">
            <w:pPr>
              <w:autoSpaceDE w:val="false"/>
              <w:autoSpaceDN w:val="false"/>
              <w:adjustRightInd w:val="false"/>
              <w:jc w:val="center"/>
              <w:rPr>
                <w:color w:val="000000"/>
              </w:rPr>
            </w:pPr>
            <w:r w:rsidRPr="00BB2962">
              <w:rPr>
                <w:color w:val="000000"/>
              </w:rPr>
              <w:t>Ujevića 19,Kaštel Novi</w:t>
            </w:r>
          </w:p>
          <w:p w:rsidRDefault="00BB2962" w:rsidP="00BB2962" w:rsidR="00BB2962" w:rsidRPr="00BB2962">
            <w:pPr>
              <w:autoSpaceDE w:val="false"/>
              <w:autoSpaceDN w:val="false"/>
              <w:adjustRightInd w:val="false"/>
              <w:jc w:val="center"/>
              <w:rPr>
                <w:color w:val="000000"/>
              </w:rPr>
            </w:pPr>
            <w:r w:rsidRPr="00BB2962">
              <w:rPr>
                <w:color w:val="000000"/>
              </w:rPr>
              <w:t>OIB:92818511875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29.799,17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ŠETKA MIROSLAV,</w:t>
            </w:r>
          </w:p>
          <w:p w:rsidRDefault="00BB2962" w:rsidP="00BB2962" w:rsidR="00BB2962" w:rsidRPr="00BB2962">
            <w:pPr>
              <w:autoSpaceDE w:val="false"/>
              <w:autoSpaceDN w:val="false"/>
              <w:adjustRightInd w:val="false"/>
              <w:jc w:val="center"/>
              <w:rPr>
                <w:color w:val="000000"/>
              </w:rPr>
            </w:pPr>
            <w:r w:rsidRPr="00BB2962">
              <w:rPr>
                <w:color w:val="000000"/>
              </w:rPr>
              <w:t xml:space="preserve"> Kukuljevićeva 17, Split</w:t>
            </w:r>
          </w:p>
          <w:p w:rsidRDefault="00BB2962" w:rsidP="00BB2962" w:rsidR="00BB2962" w:rsidRPr="00BB2962">
            <w:pPr>
              <w:autoSpaceDE w:val="false"/>
              <w:autoSpaceDN w:val="false"/>
              <w:adjustRightInd w:val="false"/>
              <w:jc w:val="center"/>
              <w:rPr>
                <w:color w:val="000000"/>
              </w:rPr>
            </w:pPr>
            <w:r w:rsidRPr="00BB2962">
              <w:rPr>
                <w:color w:val="000000"/>
              </w:rPr>
              <w:t>OIB:12377329903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29.729,76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ŠKARIKA IVAN,</w:t>
            </w:r>
          </w:p>
          <w:p w:rsidRDefault="00BB2962" w:rsidP="00BB2962" w:rsidR="00BB2962" w:rsidRPr="00BB2962">
            <w:pPr>
              <w:autoSpaceDE w:val="false"/>
              <w:autoSpaceDN w:val="false"/>
              <w:adjustRightInd w:val="false"/>
              <w:jc w:val="center"/>
              <w:rPr>
                <w:color w:val="000000"/>
              </w:rPr>
            </w:pPr>
            <w:r w:rsidRPr="00BB2962">
              <w:rPr>
                <w:color w:val="000000"/>
              </w:rPr>
              <w:t>J. Draškovića 35, Zaprešić</w:t>
            </w:r>
          </w:p>
          <w:p w:rsidRDefault="00BB2962" w:rsidP="00BB2962" w:rsidR="00BB2962" w:rsidRPr="00BB2962">
            <w:pPr>
              <w:autoSpaceDE w:val="false"/>
              <w:autoSpaceDN w:val="false"/>
              <w:adjustRightInd w:val="false"/>
              <w:jc w:val="center"/>
              <w:rPr>
                <w:color w:val="000000"/>
              </w:rPr>
            </w:pPr>
            <w:r w:rsidRPr="00BB2962">
              <w:rPr>
                <w:color w:val="000000"/>
              </w:rPr>
              <w:t>OIB:09651407949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18.905,47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ŠKRLEC STJEPAN,</w:t>
            </w:r>
          </w:p>
          <w:p w:rsidRDefault="00BB2962" w:rsidP="00BB2962" w:rsidR="00BB2962" w:rsidRPr="00BB2962">
            <w:pPr>
              <w:autoSpaceDE w:val="false"/>
              <w:autoSpaceDN w:val="false"/>
              <w:adjustRightInd w:val="false"/>
              <w:jc w:val="center"/>
              <w:rPr>
                <w:color w:val="000000"/>
              </w:rPr>
            </w:pPr>
            <w:r w:rsidRPr="00BB2962">
              <w:rPr>
                <w:color w:val="000000"/>
              </w:rPr>
              <w:t>4.Luka 15, Zagreb</w:t>
            </w:r>
          </w:p>
          <w:p w:rsidRDefault="00BB2962" w:rsidP="00BB2962" w:rsidR="00BB2962" w:rsidRPr="00BB2962">
            <w:pPr>
              <w:autoSpaceDE w:val="false"/>
              <w:autoSpaceDN w:val="false"/>
              <w:adjustRightInd w:val="false"/>
              <w:jc w:val="center"/>
              <w:rPr>
                <w:color w:val="000000"/>
              </w:rPr>
            </w:pPr>
            <w:r w:rsidRPr="00BB2962">
              <w:rPr>
                <w:color w:val="000000"/>
              </w:rPr>
              <w:t>OIB:70596516789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31.291,17</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139.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ŠORŠA ZVONIMIR,</w:t>
            </w:r>
          </w:p>
          <w:p w:rsidRDefault="00BB2962" w:rsidP="00BB2962" w:rsidR="00BB2962" w:rsidRPr="00BB2962">
            <w:pPr>
              <w:autoSpaceDE w:val="false"/>
              <w:autoSpaceDN w:val="false"/>
              <w:adjustRightInd w:val="false"/>
              <w:jc w:val="center"/>
              <w:rPr>
                <w:color w:val="000000"/>
              </w:rPr>
            </w:pPr>
            <w:r w:rsidRPr="00BB2962">
              <w:rPr>
                <w:color w:val="000000"/>
              </w:rPr>
              <w:t>Trnsko 43, Zagreb</w:t>
            </w:r>
          </w:p>
          <w:p w:rsidRDefault="00BB2962" w:rsidP="00BB2962" w:rsidR="00BB2962" w:rsidRPr="00BB2962">
            <w:pPr>
              <w:autoSpaceDE w:val="false"/>
              <w:autoSpaceDN w:val="false"/>
              <w:adjustRightInd w:val="false"/>
              <w:jc w:val="center"/>
              <w:rPr>
                <w:color w:val="000000"/>
              </w:rPr>
            </w:pPr>
            <w:r w:rsidRPr="00BB2962">
              <w:rPr>
                <w:color w:val="000000"/>
              </w:rPr>
              <w:t>OIB:23275240381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31.580,02</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ŠTROSAR BORIS,</w:t>
            </w:r>
          </w:p>
          <w:p w:rsidRDefault="00BB2962" w:rsidP="00BB2962" w:rsidR="00BB2962" w:rsidRPr="00BB2962">
            <w:pPr>
              <w:autoSpaceDE w:val="false"/>
              <w:autoSpaceDN w:val="false"/>
              <w:adjustRightInd w:val="false"/>
              <w:jc w:val="center"/>
              <w:rPr>
                <w:color w:val="000000"/>
              </w:rPr>
            </w:pPr>
            <w:r w:rsidRPr="00BB2962">
              <w:rPr>
                <w:color w:val="000000"/>
              </w:rPr>
              <w:t>Mlinovi 143, Zagreb</w:t>
            </w:r>
          </w:p>
          <w:p w:rsidRDefault="00BB2962" w:rsidP="00BB2962" w:rsidR="00BB2962" w:rsidRPr="00BB2962">
            <w:pPr>
              <w:autoSpaceDE w:val="false"/>
              <w:autoSpaceDN w:val="false"/>
              <w:adjustRightInd w:val="false"/>
              <w:jc w:val="center"/>
              <w:rPr>
                <w:color w:val="000000"/>
              </w:rPr>
            </w:pPr>
            <w:r w:rsidRPr="00BB2962">
              <w:rPr>
                <w:color w:val="000000"/>
              </w:rPr>
              <w:t>OIB:52336436000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17.941,59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TOLIĆ ANTE,</w:t>
            </w:r>
          </w:p>
          <w:p w:rsidRDefault="00BB2962" w:rsidP="00BB2962" w:rsidR="00BB2962" w:rsidRPr="00BB2962">
            <w:pPr>
              <w:autoSpaceDE w:val="false"/>
              <w:autoSpaceDN w:val="false"/>
              <w:adjustRightInd w:val="false"/>
              <w:jc w:val="center"/>
              <w:rPr>
                <w:color w:val="000000"/>
              </w:rPr>
            </w:pPr>
            <w:r w:rsidRPr="00BB2962">
              <w:rPr>
                <w:color w:val="000000"/>
              </w:rPr>
              <w:t>Kupljenska 22, Zaprešić</w:t>
            </w:r>
          </w:p>
          <w:p w:rsidRDefault="00BB2962" w:rsidP="00BB2962" w:rsidR="00BB2962" w:rsidRPr="00BB2962">
            <w:pPr>
              <w:autoSpaceDE w:val="false"/>
              <w:autoSpaceDN w:val="false"/>
              <w:adjustRightInd w:val="false"/>
              <w:jc w:val="center"/>
              <w:rPr>
                <w:color w:val="000000"/>
              </w:rPr>
            </w:pPr>
            <w:r w:rsidRPr="00BB2962">
              <w:rPr>
                <w:color w:val="000000"/>
              </w:rPr>
              <w:t>OIB:37941650862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16.100,83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TOMASOVIĆ NIKOLA,</w:t>
            </w:r>
          </w:p>
          <w:p w:rsidRDefault="00BB2962" w:rsidP="00BB2962" w:rsidR="00BB2962" w:rsidRPr="00BB2962">
            <w:pPr>
              <w:autoSpaceDE w:val="false"/>
              <w:autoSpaceDN w:val="false"/>
              <w:adjustRightInd w:val="false"/>
              <w:jc w:val="center"/>
              <w:rPr>
                <w:color w:val="000000"/>
              </w:rPr>
            </w:pPr>
            <w:r w:rsidRPr="00BB2962">
              <w:rPr>
                <w:color w:val="000000"/>
              </w:rPr>
              <w:t>A. Stepinca 49, Split</w:t>
            </w:r>
          </w:p>
          <w:p w:rsidRDefault="00BB2962" w:rsidP="00BB2962" w:rsidR="00BB2962" w:rsidRPr="00BB2962">
            <w:pPr>
              <w:autoSpaceDE w:val="false"/>
              <w:autoSpaceDN w:val="false"/>
              <w:adjustRightInd w:val="false"/>
              <w:jc w:val="center"/>
              <w:rPr>
                <w:color w:val="000000"/>
              </w:rPr>
            </w:pPr>
            <w:r w:rsidRPr="00BB2962">
              <w:rPr>
                <w:color w:val="000000"/>
              </w:rPr>
              <w:t>OIB:44746225232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11.194,03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TOPOLOVEC MARTINA,</w:t>
            </w:r>
          </w:p>
          <w:p w:rsidRDefault="00BB2962" w:rsidP="00BB2962" w:rsidR="00BB2962" w:rsidRPr="00BB2962">
            <w:pPr>
              <w:autoSpaceDE w:val="false"/>
              <w:autoSpaceDN w:val="false"/>
              <w:adjustRightInd w:val="false"/>
              <w:jc w:val="center"/>
              <w:rPr>
                <w:color w:val="000000"/>
              </w:rPr>
            </w:pPr>
            <w:r w:rsidRPr="00BB2962">
              <w:rPr>
                <w:color w:val="000000"/>
              </w:rPr>
              <w:t>Nehruov trg 40, Zagreb</w:t>
            </w:r>
          </w:p>
          <w:p w:rsidRDefault="00BB2962" w:rsidP="00BB2962" w:rsidR="00BB2962" w:rsidRPr="00BB2962">
            <w:pPr>
              <w:autoSpaceDE w:val="false"/>
              <w:autoSpaceDN w:val="false"/>
              <w:adjustRightInd w:val="false"/>
              <w:jc w:val="center"/>
              <w:rPr>
                <w:color w:val="000000"/>
              </w:rPr>
            </w:pPr>
            <w:r w:rsidRPr="00BB2962">
              <w:rPr>
                <w:color w:val="000000"/>
              </w:rPr>
              <w:t>OIB:92643641788</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28.224,31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TUCAK IVAN,</w:t>
            </w:r>
          </w:p>
          <w:p w:rsidRDefault="00BB2962" w:rsidP="00BB2962" w:rsidR="00BB2962" w:rsidRPr="00BB2962">
            <w:pPr>
              <w:autoSpaceDE w:val="false"/>
              <w:autoSpaceDN w:val="false"/>
              <w:adjustRightInd w:val="false"/>
              <w:jc w:val="center"/>
              <w:rPr>
                <w:color w:val="000000"/>
              </w:rPr>
            </w:pPr>
            <w:r w:rsidRPr="00BB2962">
              <w:rPr>
                <w:color w:val="000000"/>
              </w:rPr>
              <w:t>P. Krešimira IV 35, Solin</w:t>
            </w:r>
          </w:p>
          <w:p w:rsidRDefault="00BB2962" w:rsidP="00BB2962" w:rsidR="00BB2962" w:rsidRPr="00BB2962">
            <w:pPr>
              <w:autoSpaceDE w:val="false"/>
              <w:autoSpaceDN w:val="false"/>
              <w:adjustRightInd w:val="false"/>
              <w:jc w:val="center"/>
              <w:rPr>
                <w:color w:val="000000"/>
              </w:rPr>
            </w:pPr>
            <w:r w:rsidRPr="00BB2962">
              <w:rPr>
                <w:color w:val="000000"/>
              </w:rPr>
              <w:t>OIB:23755387962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9.797,86</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UVODIĆ TAJANA,</w:t>
            </w:r>
          </w:p>
          <w:p w:rsidRDefault="00BB2962" w:rsidP="00BB2962" w:rsidR="00BB2962" w:rsidRPr="00BB2962">
            <w:pPr>
              <w:autoSpaceDE w:val="false"/>
              <w:autoSpaceDN w:val="false"/>
              <w:adjustRightInd w:val="false"/>
              <w:jc w:val="center"/>
              <w:rPr>
                <w:color w:val="000000"/>
              </w:rPr>
            </w:pPr>
            <w:r w:rsidRPr="00BB2962">
              <w:rPr>
                <w:color w:val="000000"/>
              </w:rPr>
              <w:t>Hrvatske mornarice 2, Split</w:t>
            </w:r>
          </w:p>
          <w:p w:rsidRDefault="00BB2962" w:rsidP="00BB2962" w:rsidR="00BB2962" w:rsidRPr="00BB2962">
            <w:pPr>
              <w:autoSpaceDE w:val="false"/>
              <w:autoSpaceDN w:val="false"/>
              <w:adjustRightInd w:val="false"/>
              <w:jc w:val="center"/>
              <w:rPr>
                <w:color w:val="000000"/>
              </w:rPr>
            </w:pPr>
            <w:r w:rsidRPr="00BB2962">
              <w:rPr>
                <w:color w:val="000000"/>
              </w:rPr>
              <w:t>OIB:22557702223</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23.004,25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VEIĆ MARKO,</w:t>
            </w:r>
          </w:p>
          <w:p w:rsidRDefault="00BB2962" w:rsidP="00BB2962" w:rsidR="00BB2962" w:rsidRPr="00BB2962">
            <w:pPr>
              <w:autoSpaceDE w:val="false"/>
              <w:autoSpaceDN w:val="false"/>
              <w:adjustRightInd w:val="false"/>
              <w:jc w:val="center"/>
              <w:rPr>
                <w:color w:val="000000"/>
              </w:rPr>
            </w:pPr>
            <w:r w:rsidRPr="00BB2962">
              <w:rPr>
                <w:color w:val="000000"/>
              </w:rPr>
              <w:t>Getaldića 11, Split</w:t>
            </w:r>
          </w:p>
          <w:p w:rsidRDefault="00BB2962" w:rsidP="00BB2962" w:rsidR="00BB2962" w:rsidRPr="00BB2962">
            <w:pPr>
              <w:autoSpaceDE w:val="false"/>
              <w:autoSpaceDN w:val="false"/>
              <w:adjustRightInd w:val="false"/>
              <w:jc w:val="center"/>
              <w:rPr>
                <w:color w:val="000000"/>
              </w:rPr>
            </w:pPr>
            <w:r w:rsidRPr="00BB2962">
              <w:rPr>
                <w:color w:val="000000"/>
              </w:rPr>
              <w:t>OIB:02221241862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11.712,90</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VLADANOVIĆ ANTE,</w:t>
            </w:r>
          </w:p>
          <w:p w:rsidRDefault="00BB2962" w:rsidP="00BB2962" w:rsidR="00BB2962" w:rsidRPr="00BB2962">
            <w:pPr>
              <w:autoSpaceDE w:val="false"/>
              <w:autoSpaceDN w:val="false"/>
              <w:adjustRightInd w:val="false"/>
              <w:jc w:val="center"/>
              <w:rPr>
                <w:color w:val="000000"/>
              </w:rPr>
            </w:pPr>
            <w:r w:rsidRPr="00BB2962">
              <w:rPr>
                <w:color w:val="000000"/>
              </w:rPr>
              <w:t>Ostravska 7A, Split</w:t>
            </w:r>
          </w:p>
          <w:p w:rsidRDefault="00BB2962" w:rsidP="00BB2962" w:rsidR="00BB2962" w:rsidRPr="00BB2962">
            <w:pPr>
              <w:autoSpaceDE w:val="false"/>
              <w:autoSpaceDN w:val="false"/>
              <w:adjustRightInd w:val="false"/>
              <w:jc w:val="center"/>
              <w:rPr>
                <w:color w:val="000000"/>
              </w:rPr>
            </w:pPr>
            <w:r w:rsidRPr="00BB2962">
              <w:rPr>
                <w:color w:val="000000"/>
              </w:rPr>
              <w:t>OIB:92062261712</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31.452,29</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148.</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VRSALOVIĆ ANTONIO,</w:t>
            </w:r>
          </w:p>
          <w:p w:rsidRDefault="00BB2962" w:rsidP="00BB2962" w:rsidR="00BB2962" w:rsidRPr="00BB2962">
            <w:pPr>
              <w:autoSpaceDE w:val="false"/>
              <w:autoSpaceDN w:val="false"/>
              <w:adjustRightInd w:val="false"/>
              <w:jc w:val="center"/>
              <w:rPr>
                <w:color w:val="000000"/>
              </w:rPr>
            </w:pPr>
            <w:r w:rsidRPr="00BB2962">
              <w:rPr>
                <w:color w:val="000000"/>
              </w:rPr>
              <w:t>Put sv. Ižidora 17A</w:t>
            </w:r>
          </w:p>
          <w:p w:rsidRDefault="00BB2962" w:rsidP="00BB2962" w:rsidR="00BB2962" w:rsidRPr="00BB2962">
            <w:pPr>
              <w:autoSpaceDE w:val="false"/>
              <w:autoSpaceDN w:val="false"/>
              <w:adjustRightInd w:val="false"/>
              <w:jc w:val="center"/>
              <w:rPr>
                <w:color w:val="000000"/>
              </w:rPr>
            </w:pPr>
            <w:r w:rsidRPr="00BB2962">
              <w:rPr>
                <w:color w:val="000000"/>
              </w:rPr>
              <w:t>OIB:38163790839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16.510,63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149.</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VUKIČEVIĆ TEO,</w:t>
            </w:r>
          </w:p>
          <w:p w:rsidRDefault="00BB2962" w:rsidP="00BB2962" w:rsidR="00BB2962" w:rsidRPr="00BB2962">
            <w:pPr>
              <w:autoSpaceDE w:val="false"/>
              <w:autoSpaceDN w:val="false"/>
              <w:adjustRightInd w:val="false"/>
              <w:jc w:val="center"/>
              <w:rPr>
                <w:color w:val="000000"/>
              </w:rPr>
            </w:pPr>
            <w:r w:rsidRPr="00BB2962">
              <w:rPr>
                <w:color w:val="000000"/>
              </w:rPr>
              <w:t>Josipova 12, Stobreč</w:t>
            </w:r>
          </w:p>
          <w:p w:rsidRDefault="00BB2962" w:rsidP="00BB2962" w:rsidR="00BB2962" w:rsidRPr="00BB2962">
            <w:pPr>
              <w:autoSpaceDE w:val="false"/>
              <w:autoSpaceDN w:val="false"/>
              <w:adjustRightInd w:val="false"/>
              <w:jc w:val="center"/>
              <w:rPr>
                <w:color w:val="000000"/>
              </w:rPr>
            </w:pPr>
            <w:r w:rsidRPr="00BB2962">
              <w:rPr>
                <w:color w:val="000000"/>
              </w:rPr>
              <w:t>OIB:300889787484</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10.796,73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lastRenderedPageBreak/>
              <w:t>150.</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VULIN NIKOLA,</w:t>
            </w:r>
          </w:p>
          <w:p w:rsidRDefault="00BB2962" w:rsidP="00BB2962" w:rsidR="00BB2962" w:rsidRPr="00BB2962">
            <w:pPr>
              <w:autoSpaceDE w:val="false"/>
              <w:autoSpaceDN w:val="false"/>
              <w:adjustRightInd w:val="false"/>
              <w:jc w:val="center"/>
              <w:rPr>
                <w:color w:val="000000"/>
              </w:rPr>
            </w:pPr>
            <w:r w:rsidRPr="00BB2962">
              <w:rPr>
                <w:color w:val="000000"/>
              </w:rPr>
              <w:t>Krešimirova obala 76, Pakoštane</w:t>
            </w:r>
          </w:p>
          <w:p w:rsidRDefault="00BB2962" w:rsidP="00BB2962" w:rsidR="00BB2962" w:rsidRPr="00BB2962">
            <w:pPr>
              <w:autoSpaceDE w:val="false"/>
              <w:autoSpaceDN w:val="false"/>
              <w:adjustRightInd w:val="false"/>
              <w:jc w:val="center"/>
              <w:rPr>
                <w:color w:val="000000"/>
              </w:rPr>
            </w:pPr>
            <w:r w:rsidRPr="00BB2962">
              <w:rPr>
                <w:color w:val="000000"/>
              </w:rPr>
              <w:t>OIB:17180941059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15.602,33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151.</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WEGMAN MLADEN,</w:t>
            </w:r>
          </w:p>
          <w:p w:rsidRDefault="00BB2962" w:rsidP="00BB2962" w:rsidR="00BB2962" w:rsidRPr="00BB2962">
            <w:pPr>
              <w:autoSpaceDE w:val="false"/>
              <w:autoSpaceDN w:val="false"/>
              <w:adjustRightInd w:val="false"/>
              <w:jc w:val="center"/>
              <w:rPr>
                <w:color w:val="000000"/>
              </w:rPr>
            </w:pPr>
            <w:r w:rsidRPr="00BB2962">
              <w:rPr>
                <w:color w:val="000000"/>
              </w:rPr>
              <w:t>Bartolići 55, Zagreb</w:t>
            </w:r>
          </w:p>
          <w:p w:rsidRDefault="00BB2962" w:rsidP="00BB2962" w:rsidR="00BB2962" w:rsidRPr="00BB2962">
            <w:pPr>
              <w:autoSpaceDE w:val="false"/>
              <w:autoSpaceDN w:val="false"/>
              <w:adjustRightInd w:val="false"/>
              <w:jc w:val="center"/>
              <w:rPr>
                <w:color w:val="000000"/>
              </w:rPr>
            </w:pPr>
            <w:r w:rsidRPr="00BB2962">
              <w:rPr>
                <w:color w:val="000000"/>
              </w:rPr>
              <w:t>OIB:12939139855</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11.778,63</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152.</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ZDUNIĆ TIHOMIR,</w:t>
            </w:r>
          </w:p>
          <w:p w:rsidRDefault="00BB2962" w:rsidP="00BB2962" w:rsidR="00BB2962" w:rsidRPr="00BB2962">
            <w:pPr>
              <w:autoSpaceDE w:val="false"/>
              <w:autoSpaceDN w:val="false"/>
              <w:adjustRightInd w:val="false"/>
              <w:jc w:val="center"/>
              <w:rPr>
                <w:color w:val="000000"/>
              </w:rPr>
            </w:pPr>
            <w:r w:rsidRPr="00BB2962">
              <w:rPr>
                <w:color w:val="000000"/>
              </w:rPr>
              <w:t>Žabićka 20, Gospić</w:t>
            </w:r>
          </w:p>
          <w:p w:rsidRDefault="00BB2962" w:rsidP="00BB2962" w:rsidR="00BB2962" w:rsidRPr="00BB2962">
            <w:pPr>
              <w:autoSpaceDE w:val="false"/>
              <w:autoSpaceDN w:val="false"/>
              <w:adjustRightInd w:val="false"/>
              <w:jc w:val="center"/>
              <w:rPr>
                <w:color w:val="000000"/>
              </w:rPr>
            </w:pPr>
            <w:r w:rsidRPr="00BB2962">
              <w:rPr>
                <w:color w:val="000000"/>
              </w:rPr>
              <w:t>OIB:19635932260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8.783,05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153.</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ZUBČIĆ NENAD, </w:t>
            </w:r>
          </w:p>
          <w:p w:rsidRDefault="00BB2962" w:rsidP="00BB2962" w:rsidR="00BB2962" w:rsidRPr="00BB2962">
            <w:pPr>
              <w:autoSpaceDE w:val="false"/>
              <w:autoSpaceDN w:val="false"/>
              <w:adjustRightInd w:val="false"/>
              <w:jc w:val="center"/>
              <w:rPr>
                <w:color w:val="000000"/>
              </w:rPr>
            </w:pPr>
            <w:r w:rsidRPr="00BB2962">
              <w:rPr>
                <w:color w:val="000000"/>
              </w:rPr>
              <w:t>Mažuranićevo š. 13, Split</w:t>
            </w:r>
          </w:p>
          <w:p w:rsidRDefault="00BB2962" w:rsidP="00BB2962" w:rsidR="00BB2962" w:rsidRPr="00BB2962">
            <w:pPr>
              <w:autoSpaceDE w:val="false"/>
              <w:autoSpaceDN w:val="false"/>
              <w:adjustRightInd w:val="false"/>
              <w:jc w:val="center"/>
              <w:rPr>
                <w:color w:val="000000"/>
              </w:rPr>
            </w:pPr>
            <w:r w:rsidRPr="00BB2962">
              <w:rPr>
                <w:color w:val="000000"/>
              </w:rPr>
              <w:t>OIB:46088768976</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10.528,15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154.</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ŽAJA MARIO,</w:t>
            </w:r>
          </w:p>
          <w:p w:rsidRDefault="00BB2962" w:rsidP="00BB2962" w:rsidR="00BB2962" w:rsidRPr="00BB2962">
            <w:pPr>
              <w:autoSpaceDE w:val="false"/>
              <w:autoSpaceDN w:val="false"/>
              <w:adjustRightInd w:val="false"/>
              <w:jc w:val="center"/>
              <w:rPr>
                <w:color w:val="000000"/>
              </w:rPr>
            </w:pPr>
            <w:r w:rsidRPr="00BB2962">
              <w:rPr>
                <w:color w:val="000000"/>
              </w:rPr>
              <w:t>A.G.Matoša 4A, Belišće</w:t>
            </w:r>
          </w:p>
          <w:p w:rsidRDefault="00BB2962" w:rsidP="00BB2962" w:rsidR="00BB2962" w:rsidRPr="00BB2962">
            <w:pPr>
              <w:autoSpaceDE w:val="false"/>
              <w:autoSpaceDN w:val="false"/>
              <w:adjustRightInd w:val="false"/>
              <w:jc w:val="center"/>
              <w:rPr>
                <w:color w:val="000000"/>
              </w:rPr>
            </w:pPr>
            <w:r w:rsidRPr="00BB2962">
              <w:rPr>
                <w:color w:val="000000"/>
              </w:rPr>
              <w:t>OIB:90232120621</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12.895,45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155.</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pPr>
              <w:autoSpaceDE w:val="false"/>
              <w:autoSpaceDN w:val="false"/>
              <w:adjustRightInd w:val="false"/>
              <w:jc w:val="center"/>
              <w:rPr>
                <w:color w:val="000000"/>
              </w:rPr>
            </w:pPr>
            <w:r w:rsidRPr="00BB2962">
              <w:rPr>
                <w:color w:val="000000"/>
              </w:rPr>
              <w:t xml:space="preserve">ŽAKNIĆ JULIO CESAR, </w:t>
            </w:r>
          </w:p>
          <w:p w:rsidRDefault="00BB2962" w:rsidP="00BB2962" w:rsidR="00BB2962" w:rsidRPr="00BB2962">
            <w:pPr>
              <w:autoSpaceDE w:val="false"/>
              <w:autoSpaceDN w:val="false"/>
              <w:adjustRightInd w:val="false"/>
              <w:jc w:val="center"/>
              <w:rPr>
                <w:color w:val="000000"/>
              </w:rPr>
            </w:pPr>
            <w:r w:rsidRPr="00BB2962">
              <w:rPr>
                <w:color w:val="000000"/>
              </w:rPr>
              <w:t>Šibenska 55, Split</w:t>
            </w:r>
          </w:p>
          <w:p w:rsidRDefault="00BB2962" w:rsidP="00BB2962" w:rsidR="00BB2962" w:rsidRPr="00BB2962">
            <w:pPr>
              <w:autoSpaceDE w:val="false"/>
              <w:autoSpaceDN w:val="false"/>
              <w:adjustRightInd w:val="false"/>
              <w:jc w:val="center"/>
              <w:rPr>
                <w:color w:val="000000"/>
              </w:rPr>
            </w:pPr>
            <w:r w:rsidRPr="00BB2962">
              <w:rPr>
                <w:color w:val="000000"/>
              </w:rPr>
              <w:t>OIB:72741471210</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9.140,15</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156.</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ŽUBRINIĆ ŽELJKO,</w:t>
            </w:r>
          </w:p>
          <w:p w:rsidRDefault="00BB2962" w:rsidP="00BB2962" w:rsidR="00BB2962" w:rsidRPr="00BB2962">
            <w:pPr>
              <w:autoSpaceDE w:val="false"/>
              <w:autoSpaceDN w:val="false"/>
              <w:adjustRightInd w:val="false"/>
              <w:jc w:val="center"/>
              <w:rPr>
                <w:color w:val="000000"/>
              </w:rPr>
            </w:pPr>
            <w:r w:rsidRPr="00BB2962">
              <w:rPr>
                <w:color w:val="000000"/>
              </w:rPr>
              <w:t>Z. Ljevanovića 20,</w:t>
            </w:r>
          </w:p>
          <w:p w:rsidRDefault="00BB2962" w:rsidP="00BB2962" w:rsidR="00BB2962" w:rsidRPr="00BB2962">
            <w:pPr>
              <w:autoSpaceDE w:val="false"/>
              <w:autoSpaceDN w:val="false"/>
              <w:adjustRightInd w:val="false"/>
              <w:jc w:val="center"/>
              <w:rPr>
                <w:color w:val="000000"/>
              </w:rPr>
            </w:pPr>
            <w:r w:rsidRPr="00BB2962">
              <w:rPr>
                <w:color w:val="000000"/>
              </w:rPr>
              <w:t>Zagreb, OIB:01205526577</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4.733,81</w:t>
            </w:r>
          </w:p>
        </w:tc>
      </w:tr>
      <w:tr w:rsidTr="00BB2962" w:rsidR="00BB2962" w:rsidRPr="00BB2962">
        <w:trPr>
          <w:trHeight w:val="680"/>
          <w:jc w:val="center"/>
        </w:trPr>
        <w:tc>
          <w:tcPr>
            <w:tcW w:type="pct" w:w="564"/>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jc w:val="center"/>
              <w:rPr>
                <w:color w:val="000000"/>
                <w:lang w:eastAsia="en-US" w:val="en-GB"/>
              </w:rPr>
            </w:pPr>
            <w:r w:rsidRPr="00BB2962">
              <w:rPr>
                <w:color w:val="000000"/>
                <w:lang w:eastAsia="en-US" w:val="en-GB"/>
              </w:rPr>
              <w:t>157.</w:t>
            </w:r>
          </w:p>
        </w:tc>
        <w:tc>
          <w:tcPr>
            <w:tcW w:type="pct" w:w="2967"/>
            <w:tcBorders>
              <w:top w:space="0" w:sz="6" w:color="auto" w:val="single"/>
              <w:left w:space="0" w:sz="6" w:color="auto" w:val="single"/>
              <w:bottom w:space="0" w:sz="6" w:color="auto" w:val="single"/>
              <w:right w:space="0" w:sz="6" w:color="auto" w:val="single"/>
            </w:tcBorders>
            <w:vAlign w:val="center"/>
            <w:hideMark/>
          </w:tcPr>
          <w:p w:rsidRDefault="00BB2962" w:rsidP="00BB2962" w:rsidR="00BB2962" w:rsidRPr="00BB2962">
            <w:pPr>
              <w:autoSpaceDE w:val="false"/>
              <w:autoSpaceDN w:val="false"/>
              <w:adjustRightInd w:val="false"/>
              <w:jc w:val="center"/>
              <w:rPr>
                <w:color w:val="000000"/>
              </w:rPr>
            </w:pPr>
            <w:r w:rsidRPr="00BB2962">
              <w:rPr>
                <w:color w:val="000000"/>
              </w:rPr>
              <w:t>ŽUŽIĆ BOŽIĆ MIROSLAV,</w:t>
            </w:r>
          </w:p>
          <w:p w:rsidRDefault="00BB2962" w:rsidP="00BB2962" w:rsidR="00BB2962">
            <w:pPr>
              <w:autoSpaceDE w:val="false"/>
              <w:autoSpaceDN w:val="false"/>
              <w:adjustRightInd w:val="false"/>
              <w:jc w:val="center"/>
              <w:rPr>
                <w:color w:val="000000"/>
              </w:rPr>
            </w:pPr>
            <w:r w:rsidRPr="00BB2962">
              <w:rPr>
                <w:color w:val="000000"/>
              </w:rPr>
              <w:t>Žužići 10-Donji Stupnik, Stupnik,</w:t>
            </w:r>
          </w:p>
          <w:p w:rsidRDefault="00BB2962" w:rsidP="00BB2962" w:rsidR="00BB2962" w:rsidRPr="00BB2962">
            <w:pPr>
              <w:autoSpaceDE w:val="false"/>
              <w:autoSpaceDN w:val="false"/>
              <w:adjustRightInd w:val="false"/>
              <w:jc w:val="center"/>
              <w:rPr>
                <w:color w:val="000000"/>
              </w:rPr>
            </w:pPr>
            <w:r w:rsidRPr="00BB2962">
              <w:rPr>
                <w:color w:val="000000"/>
              </w:rPr>
              <w:t>OIB:87834127339</w:t>
            </w:r>
          </w:p>
        </w:tc>
        <w:tc>
          <w:tcPr>
            <w:tcW w:type="pct" w:w="1469"/>
            <w:tcBorders>
              <w:top w:space="0" w:sz="6" w:color="auto" w:val="single"/>
              <w:left w:space="0" w:sz="6" w:color="auto" w:val="single"/>
              <w:bottom w:space="0" w:sz="6" w:color="auto" w:val="single"/>
              <w:right w:space="0" w:sz="6" w:color="auto" w:val="single"/>
            </w:tcBorders>
            <w:vAlign w:val="center"/>
          </w:tcPr>
          <w:p w:rsidRDefault="00BB2962" w:rsidP="00BB2962" w:rsidR="00BB2962" w:rsidRPr="00BB2962">
            <w:pPr>
              <w:jc w:val="center"/>
              <w:rPr>
                <w:lang w:eastAsia="en-US" w:val="en-GB"/>
              </w:rPr>
            </w:pPr>
            <w:r w:rsidRPr="00BB2962">
              <w:rPr>
                <w:lang w:eastAsia="en-US" w:val="en-GB"/>
              </w:rPr>
              <w:t>25.150,11</w:t>
            </w:r>
          </w:p>
        </w:tc>
      </w:tr>
    </w:tbl>
    <w:p w:rsidRDefault="00BB2962" w:rsidP="00BB2962" w:rsidR="00BB2962">
      <w:pPr>
        <w:spacing w:after="200" w:before="500"/>
        <w:ind w:firstLine="709"/>
        <w:rPr>
          <w:rFonts w:eastAsia="Arial Unicode MS"/>
          <w:lang w:eastAsia="en-US"/>
        </w:rPr>
      </w:pPr>
      <w:r>
        <w:rPr>
          <w:rFonts w:eastAsia="Arial Unicode MS"/>
          <w:lang w:eastAsia="en-US"/>
        </w:rPr>
        <w:t xml:space="preserve">II. </w:t>
      </w:r>
      <w:r w:rsidRPr="00BB2962">
        <w:rPr>
          <w:rFonts w:eastAsia="Arial Unicode MS"/>
          <w:lang w:eastAsia="en-US"/>
        </w:rPr>
        <w:t>Osp</w:t>
      </w:r>
      <w:r w:rsidR="00211677">
        <w:rPr>
          <w:rFonts w:eastAsia="Arial Unicode MS"/>
          <w:lang w:eastAsia="en-US"/>
        </w:rPr>
        <w:t xml:space="preserve">oravaju se tražbine vjerovnika </w:t>
      </w:r>
      <w:r w:rsidRPr="00BB2962">
        <w:rPr>
          <w:rFonts w:eastAsia="Arial Unicode MS"/>
          <w:lang w:eastAsia="en-US"/>
        </w:rPr>
        <w:t>I. višeg isplatnog reda:</w:t>
      </w:r>
    </w:p>
    <w:tbl>
      <w:tblPr>
        <w:tblW w:type="pct" w:w="5000"/>
        <w:jc w:val="center"/>
        <w:tblCellMar>
          <w:left w:type="dxa" w:w="30"/>
          <w:right w:type="dxa" w:w="30"/>
        </w:tblCellMar>
        <w:tblLook w:val="04A0" w:noVBand="1" w:noHBand="0" w:lastColumn="0" w:firstColumn="1" w:lastRow="0" w:firstRow="1"/>
      </w:tblPr>
      <w:tblGrid>
        <w:gridCol w:w="1072"/>
        <w:gridCol w:w="5644"/>
        <w:gridCol w:w="2414"/>
      </w:tblGrid>
      <w:tr w:rsidTr="007E64E8" w:rsidR="007E64E8" w:rsidRPr="00BB2962">
        <w:trPr>
          <w:trHeight w:val="680"/>
          <w:jc w:val="center"/>
        </w:trPr>
        <w:tc>
          <w:tcPr>
            <w:tcW w:type="pct" w:w="587"/>
            <w:tcBorders>
              <w:top w:space="0" w:sz="6" w:color="auto" w:val="single"/>
              <w:left w:space="0" w:sz="6" w:color="auto" w:val="single"/>
              <w:bottom w:space="0" w:sz="6" w:color="auto" w:val="single"/>
              <w:right w:space="0" w:sz="6" w:color="auto" w:val="single"/>
            </w:tcBorders>
            <w:vAlign w:val="center"/>
            <w:hideMark/>
          </w:tcPr>
          <w:p w:rsidRDefault="007E64E8" w:rsidP="00BB2962" w:rsidR="007E64E8" w:rsidRPr="00BB2962">
            <w:pPr>
              <w:autoSpaceDE w:val="false"/>
              <w:autoSpaceDN w:val="false"/>
              <w:adjustRightInd w:val="false"/>
              <w:jc w:val="center"/>
              <w:rPr>
                <w:bCs/>
                <w:color w:val="000000"/>
              </w:rPr>
            </w:pPr>
            <w:r w:rsidRPr="00BB2962">
              <w:rPr>
                <w:bCs/>
                <w:color w:val="000000"/>
              </w:rPr>
              <w:t>Red. br.</w:t>
            </w:r>
          </w:p>
        </w:tc>
        <w:tc>
          <w:tcPr>
            <w:tcW w:type="pct" w:w="3091"/>
            <w:tcBorders>
              <w:top w:space="0" w:sz="6" w:color="auto" w:val="single"/>
              <w:left w:space="0" w:sz="6" w:color="auto" w:val="single"/>
              <w:bottom w:space="0" w:sz="6" w:color="auto" w:val="single"/>
              <w:right w:space="0" w:sz="6" w:color="auto" w:val="single"/>
            </w:tcBorders>
            <w:vAlign w:val="center"/>
            <w:hideMark/>
          </w:tcPr>
          <w:p w:rsidRDefault="007E64E8" w:rsidP="00BB2962" w:rsidR="007E64E8" w:rsidRPr="00BB2962">
            <w:pPr>
              <w:autoSpaceDE w:val="false"/>
              <w:autoSpaceDN w:val="false"/>
              <w:adjustRightInd w:val="false"/>
              <w:jc w:val="center"/>
              <w:rPr>
                <w:bCs/>
                <w:color w:val="000000"/>
              </w:rPr>
            </w:pPr>
            <w:r w:rsidRPr="00BB2962">
              <w:rPr>
                <w:bCs/>
                <w:color w:val="000000"/>
              </w:rPr>
              <w:t>Vjerovnik</w:t>
            </w:r>
          </w:p>
        </w:tc>
        <w:tc>
          <w:tcPr>
            <w:tcW w:type="pct" w:w="1322"/>
            <w:tcBorders>
              <w:top w:space="0" w:sz="6" w:color="auto" w:val="single"/>
              <w:left w:space="0" w:sz="6" w:color="auto" w:val="single"/>
              <w:bottom w:space="0" w:sz="6" w:color="auto" w:val="single"/>
              <w:right w:space="0" w:sz="6" w:color="auto" w:val="single"/>
            </w:tcBorders>
            <w:vAlign w:val="center"/>
          </w:tcPr>
          <w:p w:rsidRDefault="007E64E8" w:rsidP="00BB2962" w:rsidR="007E64E8" w:rsidRPr="00BB2962">
            <w:pPr>
              <w:autoSpaceDE w:val="false"/>
              <w:autoSpaceDN w:val="false"/>
              <w:adjustRightInd w:val="false"/>
              <w:jc w:val="center"/>
              <w:rPr>
                <w:bCs/>
                <w:color w:val="000000"/>
              </w:rPr>
            </w:pPr>
            <w:r w:rsidRPr="00BB2962">
              <w:rPr>
                <w:bCs/>
                <w:color w:val="000000"/>
              </w:rPr>
              <w:t>Iznos osporene tražbine u kn</w:t>
            </w:r>
          </w:p>
        </w:tc>
      </w:tr>
      <w:tr w:rsidTr="007E64E8" w:rsidR="007E64E8" w:rsidRPr="00BB2962">
        <w:trPr>
          <w:trHeight w:val="680"/>
          <w:jc w:val="center"/>
        </w:trPr>
        <w:tc>
          <w:tcPr>
            <w:tcW w:type="pct" w:w="587"/>
            <w:tcBorders>
              <w:top w:space="0" w:sz="6" w:color="auto" w:val="single"/>
              <w:left w:space="0" w:sz="6" w:color="auto" w:val="single"/>
              <w:bottom w:space="0" w:sz="6" w:color="auto" w:val="single"/>
              <w:right w:space="0" w:sz="6" w:color="auto" w:val="single"/>
            </w:tcBorders>
            <w:vAlign w:val="center"/>
            <w:hideMark/>
          </w:tcPr>
          <w:p w:rsidRDefault="007E64E8" w:rsidP="00BB2962" w:rsidR="007E64E8" w:rsidRPr="00BB2962">
            <w:pPr>
              <w:jc w:val="center"/>
              <w:rPr>
                <w:color w:val="000000"/>
                <w:lang w:eastAsia="en-US" w:val="en-GB"/>
              </w:rPr>
            </w:pPr>
            <w:r w:rsidRPr="00BB2962">
              <w:rPr>
                <w:color w:val="000000"/>
                <w:lang w:eastAsia="en-US" w:val="en-GB"/>
              </w:rPr>
              <w:t>1.</w:t>
            </w:r>
          </w:p>
        </w:tc>
        <w:tc>
          <w:tcPr>
            <w:tcW w:type="pct" w:w="3091"/>
            <w:tcBorders>
              <w:top w:space="0" w:sz="6" w:color="auto" w:val="single"/>
              <w:left w:space="0" w:sz="6" w:color="auto" w:val="single"/>
              <w:bottom w:space="0" w:sz="6" w:color="auto" w:val="single"/>
              <w:right w:space="0" w:sz="6" w:color="auto" w:val="single"/>
            </w:tcBorders>
            <w:vAlign w:val="center"/>
            <w:hideMark/>
          </w:tcPr>
          <w:p w:rsidRDefault="00211677" w:rsidP="00211677" w:rsidR="00211677" w:rsidRPr="00211677">
            <w:pPr>
              <w:autoSpaceDE w:val="false"/>
              <w:autoSpaceDN w:val="false"/>
              <w:adjustRightInd w:val="false"/>
              <w:jc w:val="center"/>
              <w:rPr>
                <w:color w:val="000000"/>
              </w:rPr>
            </w:pPr>
            <w:r w:rsidRPr="00211677">
              <w:rPr>
                <w:color w:val="000000"/>
              </w:rPr>
              <w:t>IVO RIZVAN</w:t>
            </w:r>
          </w:p>
          <w:p w:rsidRDefault="00211677" w:rsidP="00211677" w:rsidR="00211677" w:rsidRPr="00211677">
            <w:pPr>
              <w:autoSpaceDE w:val="false"/>
              <w:autoSpaceDN w:val="false"/>
              <w:adjustRightInd w:val="false"/>
              <w:jc w:val="center"/>
              <w:rPr>
                <w:color w:val="000000"/>
              </w:rPr>
            </w:pPr>
            <w:r w:rsidRPr="00211677">
              <w:rPr>
                <w:color w:val="000000"/>
              </w:rPr>
              <w:t>Bilice II 12, Split</w:t>
            </w:r>
          </w:p>
          <w:p w:rsidRDefault="00211677" w:rsidP="00211677" w:rsidR="007E64E8" w:rsidRPr="00BB2962">
            <w:pPr>
              <w:autoSpaceDE w:val="false"/>
              <w:autoSpaceDN w:val="false"/>
              <w:adjustRightInd w:val="false"/>
              <w:jc w:val="center"/>
              <w:rPr>
                <w:color w:val="000000"/>
              </w:rPr>
            </w:pPr>
            <w:r w:rsidRPr="00211677">
              <w:rPr>
                <w:color w:val="000000"/>
              </w:rPr>
              <w:t>OIB: 85328238536</w:t>
            </w:r>
          </w:p>
        </w:tc>
        <w:tc>
          <w:tcPr>
            <w:tcW w:type="pct" w:w="1322"/>
            <w:tcBorders>
              <w:top w:space="0" w:sz="6" w:color="auto" w:val="single"/>
              <w:left w:space="0" w:sz="6" w:color="auto" w:val="single"/>
              <w:bottom w:space="0" w:sz="6" w:color="auto" w:val="single"/>
              <w:right w:space="0" w:sz="6" w:color="auto" w:val="single"/>
            </w:tcBorders>
            <w:vAlign w:val="center"/>
          </w:tcPr>
          <w:p w:rsidRDefault="007E64E8" w:rsidP="00BB2962" w:rsidR="007E64E8" w:rsidRPr="00BB2962">
            <w:pPr>
              <w:jc w:val="center"/>
              <w:rPr>
                <w:lang w:eastAsia="en-US" w:val="en-GB"/>
              </w:rPr>
            </w:pPr>
            <w:r w:rsidRPr="00BB2962">
              <w:rPr>
                <w:lang w:eastAsia="en-US" w:val="en-GB"/>
              </w:rPr>
              <w:t>32.823,94</w:t>
            </w:r>
          </w:p>
        </w:tc>
      </w:tr>
      <w:tr w:rsidTr="007E64E8" w:rsidR="007E64E8" w:rsidRPr="00BB2962">
        <w:trPr>
          <w:trHeight w:val="680"/>
          <w:jc w:val="center"/>
        </w:trPr>
        <w:tc>
          <w:tcPr>
            <w:tcW w:type="pct" w:w="587"/>
            <w:tcBorders>
              <w:top w:space="0" w:sz="6" w:color="auto" w:val="single"/>
              <w:left w:space="0" w:sz="6" w:color="auto" w:val="single"/>
              <w:bottom w:space="0" w:sz="6" w:color="auto" w:val="single"/>
              <w:right w:space="0" w:sz="6" w:color="auto" w:val="single"/>
            </w:tcBorders>
            <w:vAlign w:val="center"/>
            <w:hideMark/>
          </w:tcPr>
          <w:p w:rsidRDefault="007E64E8" w:rsidP="00BB2962" w:rsidR="007E64E8" w:rsidRPr="00BB2962">
            <w:pPr>
              <w:jc w:val="center"/>
              <w:rPr>
                <w:color w:val="000000"/>
                <w:lang w:eastAsia="en-US" w:val="en-GB"/>
              </w:rPr>
            </w:pPr>
            <w:r>
              <w:rPr>
                <w:color w:val="000000"/>
                <w:lang w:eastAsia="en-US" w:val="en-GB"/>
              </w:rPr>
              <w:t>2</w:t>
            </w:r>
            <w:r w:rsidRPr="00BB2962">
              <w:rPr>
                <w:color w:val="000000"/>
                <w:lang w:eastAsia="en-US" w:val="en-GB"/>
              </w:rPr>
              <w:t>.</w:t>
            </w:r>
          </w:p>
        </w:tc>
        <w:tc>
          <w:tcPr>
            <w:tcW w:type="pct" w:w="3091"/>
            <w:tcBorders>
              <w:top w:space="0" w:sz="6" w:color="auto" w:val="single"/>
              <w:left w:space="0" w:sz="6" w:color="auto" w:val="single"/>
              <w:bottom w:space="0" w:sz="6" w:color="auto" w:val="single"/>
              <w:right w:space="0" w:sz="6" w:color="auto" w:val="single"/>
            </w:tcBorders>
            <w:vAlign w:val="center"/>
            <w:hideMark/>
          </w:tcPr>
          <w:p w:rsidRDefault="007E64E8" w:rsidP="00BB2962" w:rsidR="007E64E8" w:rsidRPr="00BB2962">
            <w:pPr>
              <w:autoSpaceDE w:val="false"/>
              <w:autoSpaceDN w:val="false"/>
              <w:adjustRightInd w:val="false"/>
              <w:jc w:val="center"/>
              <w:rPr>
                <w:color w:val="000000"/>
              </w:rPr>
            </w:pPr>
            <w:r w:rsidRPr="00BB2962">
              <w:rPr>
                <w:color w:val="000000"/>
              </w:rPr>
              <w:t>REPUBLIKA HRVATSKA MINISTARSTVO FINANCIJA POREZNA UPRAVA</w:t>
            </w:r>
          </w:p>
          <w:p w:rsidRDefault="007E64E8" w:rsidP="00BB2962" w:rsidR="007E64E8" w:rsidRPr="00BB2962">
            <w:pPr>
              <w:autoSpaceDE w:val="false"/>
              <w:autoSpaceDN w:val="false"/>
              <w:adjustRightInd w:val="false"/>
              <w:jc w:val="center"/>
              <w:rPr>
                <w:color w:val="000000"/>
              </w:rPr>
            </w:pPr>
            <w:r w:rsidRPr="00BB2962">
              <w:rPr>
                <w:color w:val="000000"/>
              </w:rPr>
              <w:t>OIB:18683136487</w:t>
            </w:r>
          </w:p>
        </w:tc>
        <w:tc>
          <w:tcPr>
            <w:tcW w:type="pct" w:w="1322"/>
            <w:tcBorders>
              <w:top w:space="0" w:sz="6" w:color="auto" w:val="single"/>
              <w:left w:space="0" w:sz="6" w:color="auto" w:val="single"/>
              <w:bottom w:space="0" w:sz="6" w:color="auto" w:val="single"/>
              <w:right w:space="0" w:sz="6" w:color="auto" w:val="single"/>
            </w:tcBorders>
            <w:vAlign w:val="center"/>
          </w:tcPr>
          <w:p w:rsidRDefault="007E64E8" w:rsidP="00BB2962" w:rsidR="007E64E8" w:rsidRPr="00BB2962">
            <w:pPr>
              <w:jc w:val="center"/>
              <w:rPr>
                <w:lang w:eastAsia="en-US" w:val="en-GB"/>
              </w:rPr>
            </w:pPr>
            <w:r w:rsidRPr="00BB2962">
              <w:rPr>
                <w:lang w:eastAsia="en-US" w:val="en-GB"/>
              </w:rPr>
              <w:t>736.073,61</w:t>
            </w:r>
          </w:p>
        </w:tc>
      </w:tr>
      <w:tr w:rsidTr="007E64E8" w:rsidR="007E64E8" w:rsidRPr="00BB2962">
        <w:trPr>
          <w:trHeight w:val="680"/>
          <w:jc w:val="center"/>
        </w:trPr>
        <w:tc>
          <w:tcPr>
            <w:tcW w:type="pct" w:w="587"/>
            <w:tcBorders>
              <w:top w:space="0" w:sz="6" w:color="auto" w:val="single"/>
              <w:left w:space="0" w:sz="6" w:color="auto" w:val="single"/>
              <w:bottom w:space="0" w:sz="6" w:color="auto" w:val="single"/>
              <w:right w:space="0" w:sz="6" w:color="auto" w:val="single"/>
            </w:tcBorders>
            <w:vAlign w:val="center"/>
            <w:hideMark/>
          </w:tcPr>
          <w:p w:rsidRDefault="007E64E8" w:rsidP="00BB2962" w:rsidR="007E64E8" w:rsidRPr="00BB2962">
            <w:pPr>
              <w:jc w:val="center"/>
              <w:rPr>
                <w:color w:val="000000"/>
                <w:lang w:eastAsia="en-US" w:val="en-GB"/>
              </w:rPr>
            </w:pPr>
            <w:r>
              <w:rPr>
                <w:color w:val="000000"/>
                <w:lang w:eastAsia="en-US" w:val="en-GB"/>
              </w:rPr>
              <w:t>3</w:t>
            </w:r>
            <w:r w:rsidRPr="00BB2962">
              <w:rPr>
                <w:color w:val="000000"/>
                <w:lang w:eastAsia="en-US" w:val="en-GB"/>
              </w:rPr>
              <w:t>.</w:t>
            </w:r>
          </w:p>
        </w:tc>
        <w:tc>
          <w:tcPr>
            <w:tcW w:type="pct" w:w="3091"/>
            <w:tcBorders>
              <w:top w:space="0" w:sz="6" w:color="auto" w:val="single"/>
              <w:left w:space="0" w:sz="6" w:color="auto" w:val="single"/>
              <w:bottom w:space="0" w:sz="6" w:color="auto" w:val="single"/>
              <w:right w:space="0" w:sz="6" w:color="auto" w:val="single"/>
            </w:tcBorders>
            <w:vAlign w:val="center"/>
            <w:hideMark/>
          </w:tcPr>
          <w:p w:rsidRDefault="007E64E8" w:rsidP="00BB2962" w:rsidR="007E64E8" w:rsidRPr="00BB2962">
            <w:pPr>
              <w:autoSpaceDE w:val="false"/>
              <w:autoSpaceDN w:val="false"/>
              <w:adjustRightInd w:val="false"/>
              <w:jc w:val="center"/>
              <w:rPr>
                <w:color w:val="000000"/>
              </w:rPr>
            </w:pPr>
            <w:r w:rsidRPr="00BB2962">
              <w:rPr>
                <w:color w:val="000000"/>
              </w:rPr>
              <w:t>Odvjetnik</w:t>
            </w:r>
          </w:p>
          <w:p w:rsidRDefault="007E64E8" w:rsidP="00BB2962" w:rsidR="007E64E8" w:rsidRPr="00BB2962">
            <w:pPr>
              <w:autoSpaceDE w:val="false"/>
              <w:autoSpaceDN w:val="false"/>
              <w:adjustRightInd w:val="false"/>
              <w:jc w:val="center"/>
              <w:rPr>
                <w:color w:val="000000"/>
              </w:rPr>
            </w:pPr>
            <w:r w:rsidRPr="00BB2962">
              <w:rPr>
                <w:color w:val="000000"/>
              </w:rPr>
              <w:t>ŽELJKO GULIŠIJA</w:t>
            </w:r>
          </w:p>
          <w:p w:rsidRDefault="00F00B3D" w:rsidP="00BB2962" w:rsidR="00F00B3D">
            <w:pPr>
              <w:autoSpaceDE w:val="false"/>
              <w:autoSpaceDN w:val="false"/>
              <w:adjustRightInd w:val="false"/>
              <w:jc w:val="center"/>
              <w:rPr>
                <w:color w:val="000000"/>
              </w:rPr>
            </w:pPr>
            <w:r w:rsidRPr="00F00B3D">
              <w:rPr>
                <w:color w:val="000000"/>
              </w:rPr>
              <w:t xml:space="preserve">Hrvatske mornarice 1H, Split, </w:t>
            </w:r>
          </w:p>
          <w:p w:rsidRDefault="00F00B3D" w:rsidP="00BB2962" w:rsidR="007E64E8" w:rsidRPr="00BB2962">
            <w:pPr>
              <w:autoSpaceDE w:val="false"/>
              <w:autoSpaceDN w:val="false"/>
              <w:adjustRightInd w:val="false"/>
              <w:jc w:val="center"/>
              <w:rPr>
                <w:color w:val="000000"/>
              </w:rPr>
            </w:pPr>
            <w:r w:rsidRPr="00F00B3D">
              <w:rPr>
                <w:color w:val="000000"/>
              </w:rPr>
              <w:t>OIB: 33277729835</w:t>
            </w:r>
          </w:p>
        </w:tc>
        <w:tc>
          <w:tcPr>
            <w:tcW w:type="pct" w:w="1322"/>
            <w:tcBorders>
              <w:top w:space="0" w:sz="6" w:color="auto" w:val="single"/>
              <w:left w:space="0" w:sz="6" w:color="auto" w:val="single"/>
              <w:bottom w:space="0" w:sz="6" w:color="auto" w:val="single"/>
              <w:right w:space="0" w:sz="6" w:color="auto" w:val="single"/>
            </w:tcBorders>
            <w:vAlign w:val="center"/>
          </w:tcPr>
          <w:p w:rsidRDefault="007E64E8" w:rsidP="00BB2962" w:rsidR="007E64E8" w:rsidRPr="00BB2962">
            <w:pPr>
              <w:jc w:val="center"/>
              <w:rPr>
                <w:lang w:eastAsia="en-US" w:val="en-GB"/>
              </w:rPr>
            </w:pPr>
            <w:r w:rsidRPr="00BB2962">
              <w:rPr>
                <w:lang w:eastAsia="en-US" w:val="en-GB"/>
              </w:rPr>
              <w:t>130.562,03</w:t>
            </w:r>
          </w:p>
        </w:tc>
      </w:tr>
      <w:tr w:rsidTr="007E64E8" w:rsidR="007E64E8" w:rsidRPr="00BB2962">
        <w:trPr>
          <w:trHeight w:val="680"/>
          <w:jc w:val="center"/>
        </w:trPr>
        <w:tc>
          <w:tcPr>
            <w:tcW w:type="pct" w:w="587"/>
            <w:tcBorders>
              <w:top w:space="0" w:sz="6" w:color="auto" w:val="single"/>
              <w:left w:space="0" w:sz="6" w:color="auto" w:val="single"/>
              <w:bottom w:space="0" w:sz="6" w:color="auto" w:val="single"/>
              <w:right w:space="0" w:sz="6" w:color="auto" w:val="single"/>
            </w:tcBorders>
            <w:vAlign w:val="center"/>
            <w:hideMark/>
          </w:tcPr>
          <w:p w:rsidRDefault="007E64E8" w:rsidP="00BB2962" w:rsidR="007E64E8" w:rsidRPr="00BB2962">
            <w:pPr>
              <w:jc w:val="center"/>
              <w:rPr>
                <w:color w:val="000000"/>
                <w:lang w:eastAsia="en-US" w:val="en-GB"/>
              </w:rPr>
            </w:pPr>
            <w:r>
              <w:rPr>
                <w:color w:val="000000"/>
                <w:lang w:eastAsia="en-US" w:val="en-GB"/>
              </w:rPr>
              <w:t>4</w:t>
            </w:r>
            <w:r w:rsidRPr="00BB2962">
              <w:rPr>
                <w:color w:val="000000"/>
                <w:lang w:eastAsia="en-US" w:val="en-GB"/>
              </w:rPr>
              <w:t>.</w:t>
            </w:r>
          </w:p>
        </w:tc>
        <w:tc>
          <w:tcPr>
            <w:tcW w:type="pct" w:w="3091"/>
            <w:tcBorders>
              <w:top w:space="0" w:sz="6" w:color="auto" w:val="single"/>
              <w:left w:space="0" w:sz="6" w:color="auto" w:val="single"/>
              <w:bottom w:space="0" w:sz="6" w:color="auto" w:val="single"/>
              <w:right w:space="0" w:sz="6" w:color="auto" w:val="single"/>
            </w:tcBorders>
            <w:vAlign w:val="center"/>
            <w:hideMark/>
          </w:tcPr>
          <w:p w:rsidRDefault="00211677" w:rsidP="00211677" w:rsidR="00211677" w:rsidRPr="00211677">
            <w:pPr>
              <w:autoSpaceDE w:val="false"/>
              <w:autoSpaceDN w:val="false"/>
              <w:adjustRightInd w:val="false"/>
              <w:jc w:val="center"/>
              <w:rPr>
                <w:color w:val="000000"/>
              </w:rPr>
            </w:pPr>
            <w:r w:rsidRPr="00211677">
              <w:rPr>
                <w:color w:val="000000"/>
              </w:rPr>
              <w:t>SINIŠA PUHAK</w:t>
            </w:r>
          </w:p>
          <w:p w:rsidRDefault="00211677" w:rsidP="00211677" w:rsidR="00211677" w:rsidRPr="00211677">
            <w:pPr>
              <w:autoSpaceDE w:val="false"/>
              <w:autoSpaceDN w:val="false"/>
              <w:adjustRightInd w:val="false"/>
              <w:jc w:val="center"/>
              <w:rPr>
                <w:color w:val="000000"/>
              </w:rPr>
            </w:pPr>
            <w:r w:rsidRPr="00211677">
              <w:rPr>
                <w:color w:val="000000"/>
              </w:rPr>
              <w:t>Kustošijanski venec 98, Zagreb</w:t>
            </w:r>
          </w:p>
          <w:p w:rsidRDefault="00211677" w:rsidP="00211677" w:rsidR="007E64E8" w:rsidRPr="00BB2962">
            <w:pPr>
              <w:autoSpaceDE w:val="false"/>
              <w:autoSpaceDN w:val="false"/>
              <w:adjustRightInd w:val="false"/>
              <w:jc w:val="center"/>
              <w:rPr>
                <w:color w:val="000000"/>
              </w:rPr>
            </w:pPr>
            <w:r w:rsidRPr="00211677">
              <w:rPr>
                <w:color w:val="000000"/>
              </w:rPr>
              <w:t>OIB:01959181385</w:t>
            </w:r>
          </w:p>
        </w:tc>
        <w:tc>
          <w:tcPr>
            <w:tcW w:type="pct" w:w="1322"/>
            <w:tcBorders>
              <w:top w:space="0" w:sz="6" w:color="auto" w:val="single"/>
              <w:left w:space="0" w:sz="6" w:color="auto" w:val="single"/>
              <w:bottom w:space="0" w:sz="6" w:color="auto" w:val="single"/>
              <w:right w:space="0" w:sz="6" w:color="auto" w:val="single"/>
            </w:tcBorders>
            <w:vAlign w:val="center"/>
          </w:tcPr>
          <w:p w:rsidRDefault="007E64E8" w:rsidP="00BB2962" w:rsidR="007E64E8" w:rsidRPr="00BB2962">
            <w:pPr>
              <w:jc w:val="center"/>
              <w:rPr>
                <w:lang w:eastAsia="en-US" w:val="en-GB"/>
              </w:rPr>
            </w:pPr>
            <w:r w:rsidRPr="00BB2962">
              <w:rPr>
                <w:lang w:eastAsia="en-US" w:val="en-GB"/>
              </w:rPr>
              <w:t>3.487,40</w:t>
            </w:r>
          </w:p>
        </w:tc>
      </w:tr>
    </w:tbl>
    <w:p w:rsidRDefault="00BB2962" w:rsidP="00BB2962" w:rsidR="00BB2962">
      <w:pPr>
        <w:tabs>
          <w:tab w:pos="1215" w:val="left"/>
        </w:tabs>
        <w:ind w:firstLine="709"/>
        <w:rPr>
          <w:rFonts w:eastAsia="Arial Unicode MS"/>
          <w:lang w:eastAsia="en-US"/>
        </w:rPr>
      </w:pPr>
    </w:p>
    <w:p w:rsidRDefault="00050FC3" w:rsidP="006F261E" w:rsidR="00050FC3">
      <w:pPr>
        <w:tabs>
          <w:tab w:pos="1215" w:val="left"/>
        </w:tabs>
        <w:ind w:firstLine="709"/>
        <w:rPr>
          <w:rFonts w:eastAsia="Arial Unicode MS"/>
          <w:lang w:eastAsia="en-US"/>
        </w:rPr>
      </w:pPr>
    </w:p>
    <w:p w:rsidRDefault="00413064" w:rsidP="00413064" w:rsidR="006F261E" w:rsidRPr="006F261E">
      <w:pPr>
        <w:tabs>
          <w:tab w:pos="567" w:val="left"/>
        </w:tabs>
        <w:rPr>
          <w:rFonts w:eastAsia="Arial Unicode MS"/>
          <w:lang w:eastAsia="en-US"/>
        </w:rPr>
      </w:pPr>
      <w:r>
        <w:rPr>
          <w:rFonts w:eastAsia="Arial Unicode MS"/>
          <w:lang w:eastAsia="en-US"/>
        </w:rPr>
        <w:tab/>
        <w:t xml:space="preserve"> </w:t>
      </w:r>
      <w:r w:rsidR="006F261E">
        <w:rPr>
          <w:rFonts w:eastAsia="Arial Unicode MS"/>
          <w:lang w:eastAsia="en-US"/>
        </w:rPr>
        <w:t>III</w:t>
      </w:r>
      <w:r w:rsidR="006F261E" w:rsidRPr="006F261E">
        <w:rPr>
          <w:rFonts w:eastAsia="Arial Unicode MS"/>
          <w:lang w:eastAsia="en-US"/>
        </w:rPr>
        <w:t>. Upućuju se stečajni vjerovnici</w:t>
      </w:r>
      <w:r w:rsidR="006F261E">
        <w:rPr>
          <w:rFonts w:eastAsia="Arial Unicode MS"/>
          <w:lang w:eastAsia="en-US"/>
        </w:rPr>
        <w:t xml:space="preserve"> I. višeg isplatnog reda</w:t>
      </w:r>
      <w:r w:rsidR="00211677">
        <w:rPr>
          <w:rFonts w:eastAsia="Arial Unicode MS"/>
          <w:lang w:eastAsia="en-US"/>
        </w:rPr>
        <w:t xml:space="preserve"> čije su tražbine osporene i to</w:t>
      </w:r>
      <w:r w:rsidR="006F261E" w:rsidRPr="006F261E">
        <w:rPr>
          <w:rFonts w:eastAsia="Arial Unicode MS"/>
          <w:lang w:eastAsia="en-US"/>
        </w:rPr>
        <w:t>:</w:t>
      </w:r>
    </w:p>
    <w:p w:rsidRDefault="006F261E" w:rsidP="00413064" w:rsidR="006F261E" w:rsidRPr="006F261E">
      <w:pPr>
        <w:tabs>
          <w:tab w:pos="1215" w:val="left"/>
        </w:tabs>
        <w:spacing w:before="90"/>
        <w:ind w:firstLine="709"/>
        <w:rPr>
          <w:rFonts w:eastAsia="Arial Unicode MS"/>
          <w:lang w:eastAsia="en-US"/>
        </w:rPr>
      </w:pPr>
      <w:r w:rsidRPr="006F261E">
        <w:rPr>
          <w:rFonts w:eastAsia="Arial Unicode MS"/>
          <w:lang w:eastAsia="en-US"/>
        </w:rPr>
        <w:t xml:space="preserve">1. Ivo Rizvan, </w:t>
      </w:r>
      <w:r w:rsidR="00413064">
        <w:rPr>
          <w:rFonts w:eastAsia="Arial Unicode MS"/>
          <w:lang w:eastAsia="en-US"/>
        </w:rPr>
        <w:t xml:space="preserve">Bilice II 12, Split, </w:t>
      </w:r>
      <w:r w:rsidRPr="006F261E">
        <w:rPr>
          <w:rFonts w:eastAsia="Arial Unicode MS"/>
          <w:lang w:eastAsia="en-US"/>
        </w:rPr>
        <w:t>OIB: 85328238536, za osporenu tražbinu u iznosu od 32.823,94 kn,</w:t>
      </w:r>
    </w:p>
    <w:p w:rsidRDefault="006F261E" w:rsidP="00413064" w:rsidR="006F261E" w:rsidRPr="006F261E">
      <w:pPr>
        <w:tabs>
          <w:tab w:pos="1215" w:val="left"/>
        </w:tabs>
        <w:spacing w:before="90"/>
        <w:ind w:firstLine="709"/>
        <w:rPr>
          <w:rFonts w:eastAsia="Arial Unicode MS"/>
          <w:lang w:eastAsia="en-US"/>
        </w:rPr>
      </w:pPr>
      <w:r w:rsidRPr="006F261E">
        <w:rPr>
          <w:rFonts w:eastAsia="Arial Unicode MS"/>
          <w:lang w:eastAsia="en-US"/>
        </w:rPr>
        <w:lastRenderedPageBreak/>
        <w:t>2.</w:t>
      </w:r>
      <w:r w:rsidR="00413064">
        <w:rPr>
          <w:rFonts w:eastAsia="Arial Unicode MS"/>
          <w:lang w:eastAsia="en-US"/>
        </w:rPr>
        <w:t xml:space="preserve"> </w:t>
      </w:r>
      <w:r w:rsidRPr="006F261E">
        <w:rPr>
          <w:rFonts w:eastAsia="Arial Unicode MS"/>
          <w:lang w:eastAsia="en-US"/>
        </w:rPr>
        <w:t>Republika Hrvatska, Ministarstvo financija, Porezna uprava, OIB:18683136487, za osporenu tražbinu u iznosu od 736.073,61 kn,</w:t>
      </w:r>
    </w:p>
    <w:p w:rsidRDefault="006F261E" w:rsidP="00F00B3D" w:rsidR="006F261E" w:rsidRPr="006F261E">
      <w:pPr>
        <w:tabs>
          <w:tab w:pos="1215" w:val="left"/>
        </w:tabs>
        <w:spacing w:before="90"/>
        <w:ind w:firstLine="709"/>
        <w:jc w:val="both"/>
        <w:rPr>
          <w:rFonts w:eastAsia="Arial Unicode MS"/>
          <w:lang w:eastAsia="en-US"/>
        </w:rPr>
      </w:pPr>
      <w:r w:rsidRPr="006F261E">
        <w:rPr>
          <w:rFonts w:eastAsia="Arial Unicode MS"/>
          <w:lang w:eastAsia="en-US"/>
        </w:rPr>
        <w:t>3.</w:t>
      </w:r>
      <w:r w:rsidR="00413064">
        <w:rPr>
          <w:rFonts w:eastAsia="Arial Unicode MS"/>
          <w:lang w:eastAsia="en-US"/>
        </w:rPr>
        <w:t xml:space="preserve"> </w:t>
      </w:r>
      <w:r w:rsidRPr="006F261E">
        <w:rPr>
          <w:rFonts w:eastAsia="Arial Unicode MS"/>
          <w:lang w:eastAsia="en-US"/>
        </w:rPr>
        <w:t xml:space="preserve">Odvjetnik Željko Gulišija iz Splita, Hrvatske </w:t>
      </w:r>
      <w:r w:rsidR="00F00B3D" w:rsidRPr="00F00B3D">
        <w:rPr>
          <w:rFonts w:eastAsia="Arial Unicode MS"/>
          <w:lang w:eastAsia="en-US"/>
        </w:rPr>
        <w:t>mornarice 1H, Split, OIB: 33277729835</w:t>
      </w:r>
      <w:r w:rsidRPr="006F261E">
        <w:rPr>
          <w:rFonts w:eastAsia="Arial Unicode MS"/>
          <w:lang w:eastAsia="en-US"/>
        </w:rPr>
        <w:t>, za osporenu tražbinu u iznosu od 130.562,03 kn,</w:t>
      </w:r>
    </w:p>
    <w:p w:rsidRDefault="006F261E" w:rsidP="00413064" w:rsidR="006F261E" w:rsidRPr="006F261E">
      <w:pPr>
        <w:tabs>
          <w:tab w:pos="1215" w:val="left"/>
        </w:tabs>
        <w:spacing w:before="90"/>
        <w:ind w:firstLine="709"/>
        <w:rPr>
          <w:rFonts w:eastAsia="Arial Unicode MS"/>
          <w:lang w:eastAsia="en-US"/>
        </w:rPr>
      </w:pPr>
      <w:r w:rsidRPr="006F261E">
        <w:rPr>
          <w:rFonts w:eastAsia="Arial Unicode MS"/>
          <w:lang w:eastAsia="en-US"/>
        </w:rPr>
        <w:t>4.</w:t>
      </w:r>
      <w:r w:rsidR="00413064">
        <w:rPr>
          <w:rFonts w:eastAsia="Arial Unicode MS"/>
          <w:lang w:eastAsia="en-US"/>
        </w:rPr>
        <w:t xml:space="preserve"> </w:t>
      </w:r>
      <w:r w:rsidRPr="006F261E">
        <w:rPr>
          <w:rFonts w:eastAsia="Arial Unicode MS"/>
          <w:lang w:eastAsia="en-US"/>
        </w:rPr>
        <w:t>Siniša Puhak,</w:t>
      </w:r>
      <w:r w:rsidR="00413064" w:rsidRPr="00413064">
        <w:t xml:space="preserve"> </w:t>
      </w:r>
      <w:r w:rsidR="00413064" w:rsidRPr="00413064">
        <w:rPr>
          <w:rFonts w:eastAsia="Arial Unicode MS"/>
          <w:lang w:eastAsia="en-US"/>
        </w:rPr>
        <w:t>Kustošijanski venec 98, Zagreb</w:t>
      </w:r>
      <w:r w:rsidR="00413064">
        <w:rPr>
          <w:rFonts w:eastAsia="Arial Unicode MS"/>
          <w:lang w:eastAsia="en-US"/>
        </w:rPr>
        <w:t>,</w:t>
      </w:r>
      <w:r w:rsidRPr="006F261E">
        <w:rPr>
          <w:rFonts w:eastAsia="Arial Unicode MS"/>
          <w:lang w:eastAsia="en-US"/>
        </w:rPr>
        <w:t xml:space="preserve"> OIB:01959181385, za osporenu tražbinu u iznosu od 3.487,40 kn,</w:t>
      </w:r>
    </w:p>
    <w:p w:rsidRDefault="006F261E" w:rsidP="00FF2B97" w:rsidR="006F261E">
      <w:pPr>
        <w:tabs>
          <w:tab w:pos="1215" w:val="left"/>
        </w:tabs>
        <w:spacing w:before="50"/>
        <w:rPr>
          <w:rFonts w:eastAsia="Arial Unicode MS"/>
          <w:lang w:eastAsia="en-US"/>
        </w:rPr>
      </w:pPr>
      <w:r w:rsidRPr="006F261E">
        <w:rPr>
          <w:rFonts w:eastAsia="Arial Unicode MS"/>
          <w:lang w:eastAsia="en-US"/>
        </w:rPr>
        <w:t>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r w:rsidRPr="006F261E">
        <w:rPr>
          <w:rFonts w:eastAsia="Arial Unicode MS"/>
          <w:lang w:eastAsia="en-US"/>
        </w:rPr>
        <w:tab/>
      </w:r>
    </w:p>
    <w:p w:rsidRDefault="006F261E" w:rsidP="00FF2B97" w:rsidR="00BB2962">
      <w:pPr>
        <w:spacing w:after="200" w:before="400"/>
        <w:ind w:firstLine="709"/>
        <w:rPr>
          <w:rFonts w:eastAsiaTheme="minorHAnsi"/>
          <w:lang w:eastAsia="en-US"/>
        </w:rPr>
      </w:pPr>
      <w:r>
        <w:rPr>
          <w:rFonts w:eastAsia="Arial Unicode MS"/>
          <w:lang w:eastAsia="en-US"/>
        </w:rPr>
        <w:t>IV</w:t>
      </w:r>
      <w:r w:rsidR="004233FF" w:rsidRPr="00AF2307">
        <w:rPr>
          <w:rFonts w:eastAsia="Arial Unicode MS"/>
          <w:lang w:eastAsia="en-US"/>
        </w:rPr>
        <w:t xml:space="preserve">. </w:t>
      </w:r>
      <w:r w:rsidR="00E7102F" w:rsidRPr="00AF2307">
        <w:rPr>
          <w:rFonts w:eastAsia="Arial Unicode MS"/>
          <w:lang w:eastAsia="en-US"/>
        </w:rPr>
        <w:t xml:space="preserve">Utvrđuju se tražbine </w:t>
      </w:r>
      <w:bookmarkStart w:name="OLE_LINK1" w:id="1"/>
      <w:bookmarkStart w:name="OLE_LINK2" w:id="2"/>
      <w:r w:rsidR="00E7102F" w:rsidRPr="00AF2307">
        <w:rPr>
          <w:rFonts w:eastAsia="Arial Unicode MS"/>
          <w:lang w:eastAsia="en-US"/>
        </w:rPr>
        <w:t>vjerovnika II. višeg isplatnog reda</w:t>
      </w:r>
      <w:bookmarkEnd w:id="1"/>
      <w:bookmarkEnd w:id="2"/>
      <w:r w:rsidR="00E7102F" w:rsidRPr="00AF2307">
        <w:rPr>
          <w:rFonts w:eastAsia="Arial Unicode MS"/>
          <w:lang w:eastAsia="en-US"/>
        </w:rPr>
        <w:t>:</w:t>
      </w:r>
      <w:r w:rsidR="002C1251">
        <w:rPr>
          <w:rFonts w:eastAsiaTheme="minorHAnsi"/>
          <w:lang w:eastAsia="en-US"/>
        </w:rPr>
        <w:t xml:space="preserve">  </w:t>
      </w:r>
    </w:p>
    <w:tbl>
      <w:tblP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5"/>
        <w:gridCol w:w="5815"/>
        <w:gridCol w:w="2656"/>
      </w:tblGrid>
      <w:tr w:rsidTr="007E64E8" w:rsidR="00BB2962" w:rsidRPr="00BB2962">
        <w:trPr>
          <w:trHeight w:val="794"/>
          <w:jc w:val="center"/>
        </w:trPr>
        <w:tc>
          <w:tcPr>
            <w:tcW w:type="pct" w:w="439"/>
            <w:shd w:fill="auto" w:color="auto" w:val="clear"/>
            <w:vAlign w:val="center"/>
            <w:hideMark/>
          </w:tcPr>
          <w:p w:rsidRDefault="00BB2962" w:rsidP="00BB2962" w:rsidR="00BB2962" w:rsidRPr="00BB2962">
            <w:pPr>
              <w:jc w:val="center"/>
              <w:rPr>
                <w:bCs/>
                <w:color w:val="000000"/>
              </w:rPr>
            </w:pPr>
            <w:r w:rsidRPr="00BB2962">
              <w:rPr>
                <w:bCs/>
                <w:color w:val="000000"/>
              </w:rPr>
              <w:t>R. Br.</w:t>
            </w:r>
          </w:p>
        </w:tc>
        <w:tc>
          <w:tcPr>
            <w:tcW w:type="pct" w:w="3131"/>
            <w:shd w:fill="auto" w:color="auto" w:val="clear"/>
            <w:vAlign w:val="center"/>
            <w:hideMark/>
          </w:tcPr>
          <w:p w:rsidRDefault="00BB2962" w:rsidP="00BB2962" w:rsidR="00BB2962" w:rsidRPr="00BB2962">
            <w:pPr>
              <w:jc w:val="center"/>
              <w:rPr>
                <w:bCs/>
                <w:color w:val="000000"/>
              </w:rPr>
            </w:pPr>
            <w:r w:rsidRPr="00BB2962">
              <w:rPr>
                <w:bCs/>
                <w:color w:val="000000"/>
              </w:rPr>
              <w:t>Vjerovnik</w:t>
            </w:r>
          </w:p>
        </w:tc>
        <w:tc>
          <w:tcPr>
            <w:tcW w:type="pct" w:w="1430"/>
            <w:shd w:fill="auto" w:color="auto" w:val="clear"/>
            <w:vAlign w:val="center"/>
            <w:hideMark/>
          </w:tcPr>
          <w:p w:rsidRDefault="00BB2962" w:rsidP="00BB2962" w:rsidR="00BB2962" w:rsidRPr="00BB2962">
            <w:pPr>
              <w:jc w:val="center"/>
              <w:rPr>
                <w:bCs/>
                <w:color w:val="000000"/>
              </w:rPr>
            </w:pPr>
            <w:r w:rsidRPr="00BB2962">
              <w:rPr>
                <w:bCs/>
                <w:color w:val="000000"/>
              </w:rPr>
              <w:t>Iznos utvrđene tražbine u kn</w:t>
            </w:r>
          </w:p>
        </w:tc>
      </w:tr>
      <w:tr w:rsidTr="007E64E8" w:rsidR="00BB2962" w:rsidRPr="00BB2962">
        <w:trPr>
          <w:trHeight w:val="1020"/>
          <w:jc w:val="center"/>
        </w:trPr>
        <w:tc>
          <w:tcPr>
            <w:tcW w:type="pct" w:w="439"/>
            <w:shd w:fill="auto" w:color="auto" w:val="clear"/>
            <w:vAlign w:val="center"/>
            <w:hideMark/>
          </w:tcPr>
          <w:p w:rsidRDefault="00BB2962" w:rsidP="00BB2962" w:rsidR="00BB2962" w:rsidRPr="00BB2962">
            <w:pPr>
              <w:jc w:val="center"/>
              <w:rPr>
                <w:color w:val="000000"/>
              </w:rPr>
            </w:pPr>
            <w:r w:rsidRPr="00BB2962">
              <w:rPr>
                <w:color w:val="000000"/>
              </w:rPr>
              <w:t>1.</w:t>
            </w:r>
          </w:p>
        </w:tc>
        <w:tc>
          <w:tcPr>
            <w:tcW w:type="pct" w:w="3131"/>
            <w:shd w:fill="auto" w:color="auto" w:val="clear"/>
            <w:vAlign w:val="center"/>
          </w:tcPr>
          <w:p w:rsidRDefault="00BB2962" w:rsidP="007E64E8" w:rsidR="00BB2962" w:rsidRPr="00BB2962">
            <w:pPr>
              <w:autoSpaceDE w:val="false"/>
              <w:autoSpaceDN w:val="false"/>
              <w:adjustRightInd w:val="false"/>
              <w:spacing w:lineRule="auto" w:line="276"/>
              <w:jc w:val="center"/>
              <w:rPr>
                <w:rFonts w:eastAsiaTheme="minorHAnsi"/>
                <w:bCs/>
                <w:iCs/>
                <w:color w:val="000000"/>
                <w:lang w:eastAsia="en-US"/>
              </w:rPr>
            </w:pPr>
            <w:r w:rsidRPr="00BB2962">
              <w:rPr>
                <w:rFonts w:eastAsiaTheme="minorHAnsi"/>
                <w:bCs/>
                <w:iCs/>
                <w:color w:val="000000"/>
                <w:lang w:eastAsia="en-US"/>
              </w:rPr>
              <w:t>CROATIA OSIGURANJE D.D.,</w:t>
            </w:r>
          </w:p>
          <w:p w:rsidRDefault="00BB2962" w:rsidP="007E64E8" w:rsidR="00BB2962" w:rsidRPr="00BB2962">
            <w:pPr>
              <w:autoSpaceDE w:val="false"/>
              <w:autoSpaceDN w:val="false"/>
              <w:adjustRightInd w:val="false"/>
              <w:spacing w:lineRule="auto" w:line="276"/>
              <w:jc w:val="center"/>
              <w:rPr>
                <w:rFonts w:eastAsiaTheme="minorHAnsi"/>
                <w:bCs/>
                <w:iCs/>
                <w:color w:val="000000"/>
                <w:lang w:eastAsia="en-US"/>
              </w:rPr>
            </w:pPr>
            <w:r w:rsidRPr="00BB2962">
              <w:rPr>
                <w:rFonts w:eastAsiaTheme="minorHAnsi"/>
                <w:bCs/>
                <w:iCs/>
                <w:color w:val="000000"/>
                <w:lang w:eastAsia="en-US"/>
              </w:rPr>
              <w:t>PODRUŽNICA SPLIT, Hrvatske brat.zajed.8, Split,  OIB:26187994862</w:t>
            </w:r>
          </w:p>
        </w:tc>
        <w:tc>
          <w:tcPr>
            <w:tcW w:type="pct" w:w="1430"/>
            <w:shd w:fill="auto" w:color="auto" w:val="clear"/>
            <w:vAlign w:val="center"/>
          </w:tcPr>
          <w:p w:rsidRDefault="00BB2962" w:rsidP="00BB2962" w:rsidR="00BB2962" w:rsidRPr="00BB2962">
            <w:pPr>
              <w:autoSpaceDE w:val="false"/>
              <w:autoSpaceDN w:val="false"/>
              <w:adjustRightInd w:val="false"/>
              <w:spacing w:lineRule="auto" w:line="276"/>
              <w:jc w:val="center"/>
              <w:rPr>
                <w:rFonts w:eastAsiaTheme="minorHAnsi"/>
                <w:bCs/>
                <w:iCs/>
                <w:color w:val="000000"/>
                <w:lang w:eastAsia="en-US"/>
              </w:rPr>
            </w:pPr>
            <w:r w:rsidRPr="00BB2962">
              <w:rPr>
                <w:rFonts w:eastAsiaTheme="minorHAnsi"/>
                <w:bCs/>
                <w:iCs/>
                <w:color w:val="000000"/>
                <w:lang w:eastAsia="en-US"/>
              </w:rPr>
              <w:t>25.687,67</w:t>
            </w:r>
          </w:p>
        </w:tc>
      </w:tr>
      <w:tr w:rsidTr="007E64E8" w:rsidR="00BB2962" w:rsidRPr="00BB2962">
        <w:trPr>
          <w:trHeight w:val="1020"/>
          <w:jc w:val="center"/>
        </w:trPr>
        <w:tc>
          <w:tcPr>
            <w:tcW w:type="pct" w:w="439"/>
            <w:shd w:fill="auto" w:color="auto" w:val="clear"/>
            <w:vAlign w:val="center"/>
            <w:hideMark/>
          </w:tcPr>
          <w:p w:rsidRDefault="00BB2962" w:rsidP="00BB2962" w:rsidR="00BB2962" w:rsidRPr="00BB2962">
            <w:pPr>
              <w:jc w:val="center"/>
              <w:rPr>
                <w:color w:val="000000"/>
              </w:rPr>
            </w:pPr>
            <w:r w:rsidRPr="00BB2962">
              <w:rPr>
                <w:color w:val="000000"/>
              </w:rPr>
              <w:t>2.</w:t>
            </w:r>
          </w:p>
        </w:tc>
        <w:tc>
          <w:tcPr>
            <w:tcW w:type="pct" w:w="3131"/>
            <w:shd w:fill="auto" w:color="auto" w:val="clear"/>
            <w:vAlign w:val="center"/>
          </w:tcPr>
          <w:p w:rsidRDefault="00BB2962" w:rsidP="007E64E8"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REPUBLIKA HRVATSKA</w:t>
            </w:r>
          </w:p>
          <w:p w:rsidRDefault="00BB2962" w:rsidP="007E64E8"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MINISTARSTVO FINANCIJA</w:t>
            </w:r>
          </w:p>
          <w:p w:rsidRDefault="00BB2962" w:rsidP="007E64E8"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POREZNA UPRAVA SPLIT</w:t>
            </w:r>
          </w:p>
          <w:p w:rsidRDefault="00BB2962" w:rsidP="007E64E8"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OIB:18683136487</w:t>
            </w:r>
          </w:p>
        </w:tc>
        <w:tc>
          <w:tcPr>
            <w:tcW w:type="pct" w:w="1430"/>
            <w:shd w:fill="auto" w:color="auto" w:val="clear"/>
            <w:vAlign w:val="center"/>
          </w:tcPr>
          <w:p w:rsidRDefault="00BB2962" w:rsidP="00BB2962"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3.454.768,33</w:t>
            </w:r>
          </w:p>
        </w:tc>
      </w:tr>
      <w:tr w:rsidTr="007E64E8" w:rsidR="00BB2962" w:rsidRPr="00BB2962">
        <w:trPr>
          <w:trHeight w:val="1020"/>
          <w:jc w:val="center"/>
        </w:trPr>
        <w:tc>
          <w:tcPr>
            <w:tcW w:type="pct" w:w="439"/>
            <w:shd w:fill="auto" w:color="auto" w:val="clear"/>
            <w:vAlign w:val="center"/>
            <w:hideMark/>
          </w:tcPr>
          <w:p w:rsidRDefault="00BB2962" w:rsidP="00BB2962" w:rsidR="00BB2962" w:rsidRPr="00BB2962">
            <w:pPr>
              <w:jc w:val="center"/>
              <w:rPr>
                <w:color w:val="000000"/>
              </w:rPr>
            </w:pPr>
            <w:r w:rsidRPr="00BB2962">
              <w:rPr>
                <w:color w:val="000000"/>
              </w:rPr>
              <w:t>3.</w:t>
            </w:r>
          </w:p>
        </w:tc>
        <w:tc>
          <w:tcPr>
            <w:tcW w:type="pct" w:w="3131"/>
            <w:shd w:fill="auto" w:color="auto" w:val="clear"/>
            <w:vAlign w:val="center"/>
          </w:tcPr>
          <w:p w:rsidRDefault="00BB2962" w:rsidP="007E64E8"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REPUBLIKA HRVATSKA</w:t>
            </w:r>
          </w:p>
          <w:p w:rsidRDefault="00BB2962" w:rsidP="007E64E8"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MINISTARSTVO FINANCIJA</w:t>
            </w:r>
          </w:p>
          <w:p w:rsidRDefault="00BB2962" w:rsidP="007E64E8"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POREZNA UPRAVA</w:t>
            </w:r>
          </w:p>
          <w:p w:rsidRDefault="00BB2962" w:rsidP="007E64E8"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OIB:18683136487</w:t>
            </w:r>
          </w:p>
        </w:tc>
        <w:tc>
          <w:tcPr>
            <w:tcW w:type="pct" w:w="1430"/>
            <w:shd w:fill="auto" w:color="auto" w:val="clear"/>
            <w:vAlign w:val="center"/>
          </w:tcPr>
          <w:p w:rsidRDefault="00BB2962" w:rsidP="00BB2962" w:rsidR="00BB2962" w:rsidRPr="00BB2962">
            <w:pPr>
              <w:autoSpaceDE w:val="false"/>
              <w:autoSpaceDN w:val="false"/>
              <w:adjustRightInd w:val="false"/>
              <w:spacing w:lineRule="auto" w:line="276"/>
              <w:jc w:val="center"/>
              <w:rPr>
                <w:rFonts w:eastAsiaTheme="minorHAnsi"/>
                <w:iCs/>
                <w:color w:val="000000"/>
                <w:lang w:eastAsia="en-US" w:val="en-US"/>
              </w:rPr>
            </w:pPr>
            <w:r w:rsidRPr="00BB2962">
              <w:rPr>
                <w:rFonts w:eastAsiaTheme="minorHAnsi"/>
                <w:iCs/>
                <w:color w:val="000000"/>
                <w:lang w:eastAsia="en-US" w:val="en-US"/>
              </w:rPr>
              <w:t>17.995,14</w:t>
            </w:r>
          </w:p>
        </w:tc>
      </w:tr>
    </w:tbl>
    <w:p w:rsidRDefault="00E7102F" w:rsidP="00413064" w:rsidR="00E7102F">
      <w:pPr>
        <w:spacing w:after="200" w:before="500"/>
        <w:jc w:val="center"/>
        <w:rPr>
          <w:rFonts w:eastAsia="Calibri"/>
          <w:lang w:eastAsia="en-US"/>
        </w:rPr>
      </w:pPr>
      <w:r w:rsidRPr="00E7102F">
        <w:rPr>
          <w:rFonts w:eastAsia="Calibri"/>
          <w:lang w:eastAsia="en-US"/>
        </w:rPr>
        <w:t>Obrazloženje</w:t>
      </w:r>
    </w:p>
    <w:p w:rsidRDefault="007E64E8" w:rsidP="00EB2D47" w:rsidR="007E64E8">
      <w:pPr>
        <w:ind w:firstLine="709"/>
        <w:jc w:val="both"/>
        <w:rPr>
          <w:rFonts w:eastAsia="Calibri"/>
          <w:lang w:eastAsia="en-US"/>
        </w:rPr>
      </w:pPr>
      <w:r w:rsidRPr="007E64E8">
        <w:rPr>
          <w:rFonts w:eastAsia="Calibri"/>
          <w:lang w:eastAsia="en-US"/>
        </w:rPr>
        <w:t xml:space="preserve">Rješenjem ovog suda poslovni broj 11.St-40/2014 od 20. travnja 2015. godine otvoren je stečajni postupak nad dužnikom </w:t>
      </w:r>
      <w:r w:rsidRPr="007E64E8">
        <w:rPr>
          <w:rFonts w:eastAsia="Calibri"/>
          <w:bCs/>
          <w:lang w:eastAsia="en-US"/>
        </w:rPr>
        <w:t>TIGAR d.o.o. Split, Put Supavla 1, OIB: 65051360088</w:t>
      </w:r>
      <w:r w:rsidRPr="007E64E8">
        <w:rPr>
          <w:rFonts w:eastAsia="Calibri"/>
          <w:lang w:eastAsia="en-US"/>
        </w:rPr>
        <w:t>. Navedenim rješenjem za stečajnu upraviteljicu imenovana je Natalija Mladineo iz Splita, Viška 24, OIB: 62875698528.</w:t>
      </w:r>
    </w:p>
    <w:p w:rsidRDefault="007E64E8" w:rsidP="00D721CC" w:rsidR="006F3D1D">
      <w:pPr>
        <w:spacing w:before="300"/>
        <w:ind w:firstLine="709"/>
        <w:jc w:val="both"/>
        <w:rPr>
          <w:rFonts w:eastAsia="Calibri"/>
          <w:lang w:eastAsia="en-US"/>
        </w:rPr>
      </w:pPr>
      <w:r w:rsidRPr="007E64E8">
        <w:rPr>
          <w:rFonts w:eastAsia="Calibri"/>
          <w:lang w:eastAsia="en-US"/>
        </w:rPr>
        <w:t>Podneskom od 30. rujna 2015. godine stečajna upraviteljica predložila je zakazivanje posebnog ispitnog ročišta na kojem bi se ispitao dio neispitanih tražbina radnika te naknadno pristigle prijave tražbina vjerovnika II. višeg isplatnog reda.</w:t>
      </w:r>
    </w:p>
    <w:p w:rsidRDefault="007E64E8" w:rsidP="00D721CC" w:rsidR="00A17756">
      <w:pPr>
        <w:spacing w:before="300"/>
        <w:ind w:firstLine="709"/>
        <w:jc w:val="both"/>
        <w:rPr>
          <w:rFonts w:eastAsia="Calibri"/>
          <w:lang w:eastAsia="en-US"/>
        </w:rPr>
      </w:pPr>
      <w:r w:rsidRPr="007E64E8">
        <w:rPr>
          <w:rFonts w:eastAsia="Calibri"/>
          <w:lang w:eastAsia="en-US"/>
        </w:rPr>
        <w:t>Na posebnom ispitnom ročištu</w:t>
      </w:r>
      <w:r>
        <w:rPr>
          <w:rFonts w:eastAsia="Calibri"/>
          <w:lang w:eastAsia="en-US"/>
        </w:rPr>
        <w:t>, održanom kod ovog suda dana 22</w:t>
      </w:r>
      <w:r w:rsidRPr="007E64E8">
        <w:rPr>
          <w:rFonts w:eastAsia="Calibri"/>
          <w:lang w:eastAsia="en-US"/>
        </w:rPr>
        <w:t>. prosinca 2015. godine, ispitane su tražbine stečajnih vjerovnika I. i II. višeg isplatnog reda, a koje su prijavljene unutar roka od tri mjeseca od održanog prvog ispitnog ročišta.</w:t>
      </w:r>
    </w:p>
    <w:p w:rsidRDefault="007E64E8" w:rsidP="00413064" w:rsidR="00A17756">
      <w:pPr>
        <w:spacing w:before="300"/>
        <w:ind w:firstLine="709"/>
        <w:jc w:val="both"/>
        <w:rPr>
          <w:rFonts w:eastAsia="Calibri"/>
          <w:lang w:eastAsia="en-US"/>
        </w:rPr>
      </w:pPr>
      <w:r>
        <w:rPr>
          <w:rFonts w:eastAsia="Calibri"/>
          <w:lang w:eastAsia="en-US"/>
        </w:rPr>
        <w:t>U odnosu na tražbine</w:t>
      </w:r>
      <w:r w:rsidRPr="007E64E8">
        <w:rPr>
          <w:rFonts w:eastAsia="Calibri"/>
          <w:lang w:eastAsia="en-US"/>
        </w:rPr>
        <w:t xml:space="preserve"> I. višeg isplatnog reda </w:t>
      </w:r>
      <w:r>
        <w:rPr>
          <w:rFonts w:eastAsia="Calibri"/>
          <w:lang w:eastAsia="en-US"/>
        </w:rPr>
        <w:t>stečajna upraviteljica se izjasnila na način da je osporila prijav</w:t>
      </w:r>
      <w:r w:rsidR="00A17756">
        <w:rPr>
          <w:rFonts w:eastAsia="Calibri"/>
          <w:lang w:eastAsia="en-US"/>
        </w:rPr>
        <w:t>u tražbine:</w:t>
      </w:r>
    </w:p>
    <w:p w:rsidRDefault="00A17756" w:rsidP="00FF2B97" w:rsidR="00A17756">
      <w:pPr>
        <w:spacing w:before="80"/>
        <w:ind w:firstLine="709"/>
        <w:jc w:val="both"/>
        <w:rPr>
          <w:rFonts w:eastAsia="Calibri"/>
          <w:lang w:eastAsia="en-US"/>
        </w:rPr>
      </w:pPr>
      <w:r>
        <w:rPr>
          <w:rFonts w:eastAsia="Calibri"/>
          <w:lang w:eastAsia="en-US"/>
        </w:rPr>
        <w:lastRenderedPageBreak/>
        <w:t xml:space="preserve">- </w:t>
      </w:r>
      <w:r w:rsidR="007E64E8" w:rsidRPr="007E64E8">
        <w:rPr>
          <w:rFonts w:eastAsia="Calibri"/>
          <w:lang w:eastAsia="en-US"/>
        </w:rPr>
        <w:t>Iv</w:t>
      </w:r>
      <w:r w:rsidR="007E64E8">
        <w:rPr>
          <w:rFonts w:eastAsia="Calibri"/>
          <w:lang w:eastAsia="en-US"/>
        </w:rPr>
        <w:t>e</w:t>
      </w:r>
      <w:r w:rsidR="007E64E8" w:rsidRPr="007E64E8">
        <w:rPr>
          <w:rFonts w:eastAsia="Calibri"/>
          <w:lang w:eastAsia="en-US"/>
        </w:rPr>
        <w:t xml:space="preserve"> Rizvan</w:t>
      </w:r>
      <w:r w:rsidR="007E64E8">
        <w:rPr>
          <w:rFonts w:eastAsia="Calibri"/>
          <w:lang w:eastAsia="en-US"/>
        </w:rPr>
        <w:t>a</w:t>
      </w:r>
      <w:r w:rsidR="00413064">
        <w:rPr>
          <w:rFonts w:eastAsia="Calibri"/>
          <w:lang w:eastAsia="en-US"/>
        </w:rPr>
        <w:t>, Bilice II 12, Split,</w:t>
      </w:r>
      <w:r w:rsidR="007E64E8" w:rsidRPr="007E64E8">
        <w:rPr>
          <w:rFonts w:eastAsia="Calibri"/>
          <w:lang w:eastAsia="en-US"/>
        </w:rPr>
        <w:t xml:space="preserve"> OIB: 853282</w:t>
      </w:r>
      <w:r>
        <w:rPr>
          <w:rFonts w:eastAsia="Calibri"/>
          <w:lang w:eastAsia="en-US"/>
        </w:rPr>
        <w:t>38536, za iznos od 32.823,94 kn iz razloga što je priložio nevjerodostojnu dokumentaciju – neovjerene naloge za prekovremeni rad;</w:t>
      </w:r>
    </w:p>
    <w:p w:rsidRDefault="00A17756" w:rsidP="00FF2B97" w:rsidR="00A17756">
      <w:pPr>
        <w:spacing w:before="80"/>
        <w:ind w:firstLine="709"/>
        <w:jc w:val="both"/>
        <w:rPr>
          <w:rFonts w:eastAsia="Calibri"/>
          <w:lang w:eastAsia="en-US"/>
        </w:rPr>
      </w:pPr>
      <w:r>
        <w:rPr>
          <w:rFonts w:eastAsia="Calibri"/>
          <w:lang w:eastAsia="en-US"/>
        </w:rPr>
        <w:t xml:space="preserve">- </w:t>
      </w:r>
      <w:r w:rsidR="007E64E8" w:rsidRPr="007E64E8">
        <w:rPr>
          <w:rFonts w:eastAsia="Calibri"/>
          <w:lang w:eastAsia="en-US"/>
        </w:rPr>
        <w:t>Republik</w:t>
      </w:r>
      <w:r w:rsidR="007E64E8">
        <w:rPr>
          <w:rFonts w:eastAsia="Calibri"/>
          <w:lang w:eastAsia="en-US"/>
        </w:rPr>
        <w:t>e</w:t>
      </w:r>
      <w:r w:rsidR="007E64E8" w:rsidRPr="007E64E8">
        <w:rPr>
          <w:rFonts w:eastAsia="Calibri"/>
          <w:lang w:eastAsia="en-US"/>
        </w:rPr>
        <w:t xml:space="preserve"> Hrvatsk</w:t>
      </w:r>
      <w:r w:rsidR="007E64E8">
        <w:rPr>
          <w:rFonts w:eastAsia="Calibri"/>
          <w:lang w:eastAsia="en-US"/>
        </w:rPr>
        <w:t>e</w:t>
      </w:r>
      <w:r w:rsidR="007E64E8" w:rsidRPr="007E64E8">
        <w:rPr>
          <w:rFonts w:eastAsia="Calibri"/>
          <w:lang w:eastAsia="en-US"/>
        </w:rPr>
        <w:t>, Ministarstv</w:t>
      </w:r>
      <w:r w:rsidR="007E64E8">
        <w:rPr>
          <w:rFonts w:eastAsia="Calibri"/>
          <w:lang w:eastAsia="en-US"/>
        </w:rPr>
        <w:t>a financija, Porezne</w:t>
      </w:r>
      <w:r w:rsidR="007E64E8" w:rsidRPr="007E64E8">
        <w:rPr>
          <w:rFonts w:eastAsia="Calibri"/>
          <w:lang w:eastAsia="en-US"/>
        </w:rPr>
        <w:t xml:space="preserve"> uprav</w:t>
      </w:r>
      <w:r w:rsidR="007E64E8">
        <w:rPr>
          <w:rFonts w:eastAsia="Calibri"/>
          <w:lang w:eastAsia="en-US"/>
        </w:rPr>
        <w:t>e</w:t>
      </w:r>
      <w:r w:rsidR="007E64E8" w:rsidRPr="007E64E8">
        <w:rPr>
          <w:rFonts w:eastAsia="Calibri"/>
          <w:lang w:eastAsia="en-US"/>
        </w:rPr>
        <w:t>, OIB:</w:t>
      </w:r>
      <w:r w:rsidR="007E64E8">
        <w:rPr>
          <w:rFonts w:eastAsia="Calibri"/>
          <w:lang w:eastAsia="en-US"/>
        </w:rPr>
        <w:t xml:space="preserve"> </w:t>
      </w:r>
      <w:r w:rsidR="007E64E8" w:rsidRPr="007E64E8">
        <w:rPr>
          <w:rFonts w:eastAsia="Calibri"/>
          <w:lang w:eastAsia="en-US"/>
        </w:rPr>
        <w:t>1868313</w:t>
      </w:r>
      <w:r>
        <w:rPr>
          <w:rFonts w:eastAsia="Calibri"/>
          <w:lang w:eastAsia="en-US"/>
        </w:rPr>
        <w:t>6487, za iznos od 736.073,61 kn iz razloga što je taj iznos obračunat u bruto plaćama radnika</w:t>
      </w:r>
    </w:p>
    <w:p w:rsidRDefault="00A17756" w:rsidP="00FF2B97" w:rsidR="00A17756">
      <w:pPr>
        <w:spacing w:before="80"/>
        <w:ind w:firstLine="709"/>
        <w:jc w:val="both"/>
        <w:rPr>
          <w:rFonts w:eastAsia="Calibri"/>
          <w:lang w:eastAsia="en-US"/>
        </w:rPr>
      </w:pPr>
      <w:r>
        <w:rPr>
          <w:rFonts w:eastAsia="Calibri"/>
          <w:lang w:eastAsia="en-US"/>
        </w:rPr>
        <w:t xml:space="preserve">- </w:t>
      </w:r>
      <w:r w:rsidR="007E64E8">
        <w:rPr>
          <w:rFonts w:eastAsia="Calibri"/>
          <w:lang w:eastAsia="en-US"/>
        </w:rPr>
        <w:t>Željka Gulišije</w:t>
      </w:r>
      <w:r>
        <w:rPr>
          <w:rFonts w:eastAsia="Calibri"/>
          <w:lang w:eastAsia="en-US"/>
        </w:rPr>
        <w:t>, odvjetnika u Splitu</w:t>
      </w:r>
      <w:r w:rsidR="00F00B3D">
        <w:rPr>
          <w:rFonts w:eastAsia="Calibri"/>
          <w:lang w:eastAsia="en-US"/>
        </w:rPr>
        <w:t xml:space="preserve">, </w:t>
      </w:r>
      <w:r w:rsidR="00F00B3D" w:rsidRPr="00F00B3D">
        <w:rPr>
          <w:rFonts w:eastAsia="Calibri"/>
          <w:lang w:eastAsia="en-US"/>
        </w:rPr>
        <w:t>Hrvatske mornarice 1H, Split, OIB: 33277729835</w:t>
      </w:r>
      <w:r w:rsidR="00F00B3D">
        <w:rPr>
          <w:rFonts w:eastAsia="Calibri"/>
          <w:lang w:eastAsia="en-US"/>
        </w:rPr>
        <w:t xml:space="preserve">, </w:t>
      </w:r>
      <w:r w:rsidR="007E64E8">
        <w:rPr>
          <w:rFonts w:eastAsia="Calibri"/>
          <w:lang w:eastAsia="en-US"/>
        </w:rPr>
        <w:t xml:space="preserve"> u </w:t>
      </w:r>
      <w:r w:rsidR="00595BD2">
        <w:rPr>
          <w:rFonts w:eastAsia="Calibri"/>
          <w:lang w:eastAsia="en-US"/>
        </w:rPr>
        <w:t xml:space="preserve">iznosu od </w:t>
      </w:r>
      <w:r>
        <w:rPr>
          <w:rFonts w:eastAsia="Calibri"/>
          <w:lang w:eastAsia="en-US"/>
        </w:rPr>
        <w:t>130.562,03 kn</w:t>
      </w:r>
      <w:r w:rsidRPr="00A17756">
        <w:t xml:space="preserve"> </w:t>
      </w:r>
      <w:r w:rsidRPr="00A17756">
        <w:rPr>
          <w:rFonts w:eastAsia="Calibri"/>
          <w:lang w:eastAsia="en-US"/>
        </w:rPr>
        <w:t>iz razloga što je taj iznos obračunat u bruto plaćama radnika</w:t>
      </w:r>
    </w:p>
    <w:p w:rsidRDefault="00A17756" w:rsidP="00FF2B97" w:rsidR="00A17756">
      <w:pPr>
        <w:spacing w:before="80"/>
        <w:ind w:firstLine="709"/>
        <w:jc w:val="both"/>
        <w:rPr>
          <w:rFonts w:eastAsia="Calibri"/>
          <w:lang w:eastAsia="en-US"/>
        </w:rPr>
      </w:pPr>
      <w:r>
        <w:rPr>
          <w:rFonts w:eastAsia="Calibri"/>
          <w:lang w:eastAsia="en-US"/>
        </w:rPr>
        <w:t xml:space="preserve">- </w:t>
      </w:r>
      <w:r w:rsidR="007E64E8" w:rsidRPr="007E64E8">
        <w:rPr>
          <w:rFonts w:eastAsia="Calibri"/>
          <w:lang w:eastAsia="en-US"/>
        </w:rPr>
        <w:t>Siniš</w:t>
      </w:r>
      <w:r w:rsidR="00595BD2">
        <w:rPr>
          <w:rFonts w:eastAsia="Calibri"/>
          <w:lang w:eastAsia="en-US"/>
        </w:rPr>
        <w:t>e</w:t>
      </w:r>
      <w:r w:rsidR="007E64E8" w:rsidRPr="007E64E8">
        <w:rPr>
          <w:rFonts w:eastAsia="Calibri"/>
          <w:lang w:eastAsia="en-US"/>
        </w:rPr>
        <w:t xml:space="preserve"> Puh</w:t>
      </w:r>
      <w:r>
        <w:rPr>
          <w:rFonts w:eastAsia="Calibri"/>
          <w:lang w:eastAsia="en-US"/>
        </w:rPr>
        <w:t>a</w:t>
      </w:r>
      <w:r w:rsidR="007E64E8" w:rsidRPr="007E64E8">
        <w:rPr>
          <w:rFonts w:eastAsia="Calibri"/>
          <w:lang w:eastAsia="en-US"/>
        </w:rPr>
        <w:t>k</w:t>
      </w:r>
      <w:r w:rsidR="00595BD2">
        <w:rPr>
          <w:rFonts w:eastAsia="Calibri"/>
          <w:lang w:eastAsia="en-US"/>
        </w:rPr>
        <w:t>a</w:t>
      </w:r>
      <w:r w:rsidR="007E64E8" w:rsidRPr="007E64E8">
        <w:rPr>
          <w:rFonts w:eastAsia="Calibri"/>
          <w:lang w:eastAsia="en-US"/>
        </w:rPr>
        <w:t>,</w:t>
      </w:r>
      <w:r w:rsidR="00413064">
        <w:rPr>
          <w:rFonts w:eastAsia="Calibri"/>
          <w:lang w:eastAsia="en-US"/>
        </w:rPr>
        <w:t xml:space="preserve"> </w:t>
      </w:r>
      <w:r w:rsidR="00413064" w:rsidRPr="00413064">
        <w:rPr>
          <w:rFonts w:eastAsia="Calibri"/>
          <w:lang w:eastAsia="en-US"/>
        </w:rPr>
        <w:t>Kustošijanski venec 98, Zagreb</w:t>
      </w:r>
      <w:r w:rsidR="00413064">
        <w:rPr>
          <w:rFonts w:eastAsia="Calibri"/>
          <w:lang w:eastAsia="en-US"/>
        </w:rPr>
        <w:t xml:space="preserve">, </w:t>
      </w:r>
      <w:r w:rsidR="007E64E8" w:rsidRPr="007E64E8">
        <w:rPr>
          <w:rFonts w:eastAsia="Calibri"/>
          <w:lang w:eastAsia="en-US"/>
        </w:rPr>
        <w:t xml:space="preserve">OIB:01959181385, za </w:t>
      </w:r>
      <w:r w:rsidR="00595BD2">
        <w:rPr>
          <w:rFonts w:eastAsia="Calibri"/>
          <w:lang w:eastAsia="en-US"/>
        </w:rPr>
        <w:t>iznos od 3.487,40 kn</w:t>
      </w:r>
      <w:r>
        <w:rPr>
          <w:rFonts w:eastAsia="Calibri"/>
          <w:lang w:eastAsia="en-US"/>
        </w:rPr>
        <w:t xml:space="preserve"> zbog pogrešnog obračuna kamate.</w:t>
      </w:r>
    </w:p>
    <w:p w:rsidRDefault="00542AD8" w:rsidP="00413064" w:rsidR="007E64E8">
      <w:pPr>
        <w:spacing w:before="300"/>
        <w:ind w:firstLine="708"/>
        <w:jc w:val="both"/>
        <w:rPr>
          <w:rFonts w:eastAsia="Calibri"/>
          <w:lang w:eastAsia="en-US"/>
        </w:rPr>
      </w:pPr>
      <w:r>
        <w:rPr>
          <w:rFonts w:eastAsia="Calibri"/>
          <w:lang w:eastAsia="en-US"/>
        </w:rPr>
        <w:t>Sve ostale tražbine I</w:t>
      </w:r>
      <w:r w:rsidRPr="00542AD8">
        <w:rPr>
          <w:rFonts w:eastAsia="Calibri"/>
          <w:lang w:eastAsia="en-US"/>
        </w:rPr>
        <w:t>. višeg isplatnog reda koje su bile predmet ispitivanja na općem ispitnom ročištu stečajna upraviteljica priznala je u cijelosti.</w:t>
      </w:r>
    </w:p>
    <w:p w:rsidRDefault="00717B4E" w:rsidP="00413064" w:rsidR="00595BD2">
      <w:pPr>
        <w:spacing w:before="300"/>
        <w:ind w:firstLine="709"/>
        <w:jc w:val="both"/>
      </w:pPr>
      <w:r>
        <w:t>U odnosu na</w:t>
      </w:r>
      <w:r w:rsidR="00595BD2">
        <w:t xml:space="preserve"> tražbine II. višeg isplatnog reda stečajna upraviteljica </w:t>
      </w:r>
      <w:r>
        <w:t xml:space="preserve">izjasnila se na način da je iste </w:t>
      </w:r>
      <w:r w:rsidR="00595BD2">
        <w:t>priznala u cijelosti.</w:t>
      </w:r>
    </w:p>
    <w:p w:rsidRDefault="00595BD2" w:rsidP="00413064" w:rsidR="00595BD2" w:rsidRPr="00F730CA">
      <w:pPr>
        <w:spacing w:before="300"/>
        <w:ind w:firstLine="709"/>
        <w:jc w:val="both"/>
      </w:pPr>
      <w:r w:rsidRPr="006C5CCA">
        <w:t>Nakon što se stečajn</w:t>
      </w:r>
      <w:r>
        <w:t>a</w:t>
      </w:r>
      <w:r w:rsidRPr="006C5CCA">
        <w:t xml:space="preserve"> upravitelj</w:t>
      </w:r>
      <w:r>
        <w:t>ica izjasnila</w:t>
      </w:r>
      <w:r w:rsidRPr="006C5CCA">
        <w:t xml:space="preserve"> o prijavljenim tražbinama, vjerovnici prisutni na ispitnom ročištu izjavili su da ne osporavaju naprijed navedene t</w:t>
      </w:r>
      <w:r>
        <w:t>ražbine koje je priznala stečajna</w:t>
      </w:r>
      <w:r w:rsidRPr="006C5CCA">
        <w:t xml:space="preserve"> upravitelj</w:t>
      </w:r>
      <w:r>
        <w:t>ica</w:t>
      </w:r>
      <w:r w:rsidRPr="006C5CCA">
        <w:t>.</w:t>
      </w:r>
    </w:p>
    <w:p w:rsidRDefault="006B361B" w:rsidP="00413064" w:rsidR="006B361B" w:rsidRPr="009E1FD3">
      <w:pPr>
        <w:spacing w:before="300"/>
        <w:ind w:firstLine="709"/>
        <w:jc w:val="both"/>
      </w:pPr>
      <w:r w:rsidRPr="009E1FD3">
        <w:t>Prema čl. 177. SZ-a tražbina se smatra utvrđenom ako ju na ispitnom ročištu prizna stečajni upravitelj, a ne ospo</w:t>
      </w:r>
      <w:r w:rsidR="00F377A6" w:rsidRPr="009E1FD3">
        <w:t>ri koji od stečajnih vjerovnika, odnosno ako izjavljeno osporavanje bude otklonjeno.</w:t>
      </w:r>
    </w:p>
    <w:p w:rsidRDefault="00F377A6" w:rsidP="00413064" w:rsidR="00996655">
      <w:pPr>
        <w:spacing w:before="300"/>
        <w:ind w:firstLine="709"/>
        <w:jc w:val="both"/>
      </w:pPr>
      <w:r w:rsidRPr="009E1FD3">
        <w:t>Odredbom čl. 178. SZ-a st. 1. propisano je da ako je stečajni upravitelj osporio tražbinu stečajni sudac će vjerovnika uputiti na parnicu protiv stečajnog dužnika radi utvrđivanja osporene tražbine. Stavkom 2. istog člank</w:t>
      </w:r>
      <w:r w:rsidR="00583347">
        <w:t>a propisano je da ako je koji od</w:t>
      </w:r>
      <w:r w:rsidRPr="009E1FD3">
        <w:t xml:space="preserve">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5E34D8" w:rsidP="006F3D1D" w:rsidR="00996655" w:rsidRPr="000D0B47">
      <w:pPr>
        <w:spacing w:before="300"/>
        <w:ind w:firstLine="709"/>
        <w:jc w:val="both"/>
        <w:rPr>
          <w:rFonts w:eastAsia="Calibri"/>
          <w:lang w:eastAsia="en-US"/>
        </w:rPr>
      </w:pPr>
      <w:r w:rsidRPr="005E34D8">
        <w:rPr>
          <w:rFonts w:eastAsia="Calibri"/>
          <w:lang w:eastAsia="en-US"/>
        </w:rPr>
        <w:t>Sud je pregledao prijave tražbina stečajnih vjerovnika koje je stečajn</w:t>
      </w:r>
      <w:r w:rsidR="00F216ED">
        <w:rPr>
          <w:rFonts w:eastAsia="Calibri"/>
          <w:lang w:eastAsia="en-US"/>
        </w:rPr>
        <w:t>a</w:t>
      </w:r>
      <w:r>
        <w:rPr>
          <w:rFonts w:eastAsia="Calibri"/>
          <w:lang w:eastAsia="en-US"/>
        </w:rPr>
        <w:t xml:space="preserve"> </w:t>
      </w:r>
      <w:r w:rsidRPr="005E34D8">
        <w:rPr>
          <w:rFonts w:eastAsia="Calibri"/>
          <w:lang w:eastAsia="en-US"/>
        </w:rPr>
        <w:t>upravitelj</w:t>
      </w:r>
      <w:r w:rsidR="00F216ED">
        <w:rPr>
          <w:rFonts w:eastAsia="Calibri"/>
          <w:lang w:eastAsia="en-US"/>
        </w:rPr>
        <w:t>ica</w:t>
      </w:r>
      <w:r w:rsidRPr="005E34D8">
        <w:rPr>
          <w:rFonts w:eastAsia="Calibri"/>
          <w:lang w:eastAsia="en-US"/>
        </w:rPr>
        <w:t xml:space="preserve"> </w:t>
      </w:r>
      <w:r w:rsidR="00F216ED">
        <w:rPr>
          <w:rFonts w:eastAsia="Calibri"/>
          <w:lang w:eastAsia="en-US"/>
        </w:rPr>
        <w:t>osporila</w:t>
      </w:r>
      <w:r w:rsidR="00996655">
        <w:rPr>
          <w:rFonts w:eastAsia="Calibri"/>
          <w:lang w:eastAsia="en-US"/>
        </w:rPr>
        <w:t xml:space="preserve"> i utvrdio</w:t>
      </w:r>
      <w:r w:rsidR="00595BD2">
        <w:rPr>
          <w:rFonts w:eastAsia="Calibri"/>
          <w:lang w:eastAsia="en-US"/>
        </w:rPr>
        <w:t xml:space="preserve"> </w:t>
      </w:r>
      <w:r w:rsidR="00F216ED">
        <w:rPr>
          <w:rFonts w:eastAsia="Calibri"/>
          <w:lang w:eastAsia="en-US"/>
        </w:rPr>
        <w:t>da se one ne temelje na ovršnim ispravama.</w:t>
      </w:r>
    </w:p>
    <w:p w:rsidRDefault="00B15AD4" w:rsidP="006F3D1D" w:rsidR="002F7414" w:rsidRPr="00E7102F">
      <w:pPr>
        <w:spacing w:before="300"/>
        <w:ind w:firstLine="709"/>
        <w:jc w:val="both"/>
        <w:rPr>
          <w:rFonts w:eastAsia="Calibri"/>
          <w:sz w:val="28"/>
          <w:szCs w:val="28"/>
          <w:lang w:eastAsia="en-US"/>
        </w:rPr>
      </w:pPr>
      <w:r w:rsidRPr="00E7102F">
        <w:rPr>
          <w:rFonts w:eastAsia="Calibri"/>
          <w:lang w:eastAsia="en-US"/>
        </w:rPr>
        <w:t>Slijedom navedenog, a na temelju rezultata ispitnog ročišta</w:t>
      </w:r>
      <w:r w:rsidR="00786490">
        <w:rPr>
          <w:rFonts w:eastAsia="Calibri"/>
          <w:lang w:eastAsia="en-US"/>
        </w:rPr>
        <w:t>,</w:t>
      </w:r>
      <w:r w:rsidRPr="00E7102F">
        <w:rPr>
          <w:rFonts w:eastAsia="Calibri"/>
          <w:lang w:eastAsia="en-US"/>
        </w:rPr>
        <w:t xml:space="preserve"> prethodno sastavljene posebne tablice ispitanih tražbina</w:t>
      </w:r>
      <w:r w:rsidR="00274DEE">
        <w:rPr>
          <w:rFonts w:eastAsia="Calibri"/>
          <w:lang w:eastAsia="en-US"/>
        </w:rPr>
        <w:t xml:space="preserve"> te odredbi čl. </w:t>
      </w:r>
      <w:r w:rsidR="002F7414">
        <w:rPr>
          <w:rFonts w:eastAsia="Calibri"/>
          <w:lang w:eastAsia="en-US"/>
        </w:rPr>
        <w:t xml:space="preserve">71, </w:t>
      </w:r>
      <w:r w:rsidR="00274DEE">
        <w:rPr>
          <w:rFonts w:eastAsia="Calibri"/>
          <w:lang w:eastAsia="en-US"/>
        </w:rPr>
        <w:t>177.</w:t>
      </w:r>
      <w:r w:rsidR="00A42C51">
        <w:rPr>
          <w:rFonts w:eastAsia="Calibri"/>
          <w:lang w:eastAsia="en-US"/>
        </w:rPr>
        <w:t>,</w:t>
      </w:r>
      <w:r w:rsidR="005E34D8">
        <w:rPr>
          <w:rFonts w:eastAsia="Calibri"/>
          <w:lang w:eastAsia="en-US"/>
        </w:rPr>
        <w:t xml:space="preserve">178. </w:t>
      </w:r>
      <w:r w:rsidR="00A42C51">
        <w:rPr>
          <w:rFonts w:eastAsia="Calibri"/>
          <w:lang w:eastAsia="en-US"/>
        </w:rPr>
        <w:t xml:space="preserve">i 179. </w:t>
      </w:r>
      <w:r w:rsidR="004A16E5">
        <w:rPr>
          <w:rFonts w:eastAsia="Calibri"/>
          <w:lang w:eastAsia="en-US"/>
        </w:rPr>
        <w:t>SZ-a,</w:t>
      </w:r>
      <w:r w:rsidRPr="00E7102F">
        <w:rPr>
          <w:rFonts w:eastAsia="Calibri"/>
          <w:lang w:eastAsia="en-US"/>
        </w:rPr>
        <w:t xml:space="preserve"> odlučeno je </w:t>
      </w:r>
      <w:r w:rsidR="004A16E5">
        <w:rPr>
          <w:rFonts w:eastAsia="Calibri"/>
          <w:lang w:eastAsia="en-US"/>
        </w:rPr>
        <w:t>kao u izreci ovog rješenja.</w:t>
      </w:r>
    </w:p>
    <w:p w:rsidRDefault="00E7102F" w:rsidP="006F3D1D" w:rsidR="00E7102F" w:rsidRPr="00E7102F">
      <w:pPr>
        <w:spacing w:before="300"/>
        <w:jc w:val="center"/>
        <w:rPr>
          <w:rFonts w:eastAsia="Calibri"/>
          <w:sz w:val="16"/>
          <w:szCs w:val="16"/>
          <w:lang w:eastAsia="en-US"/>
        </w:rPr>
      </w:pPr>
      <w:r w:rsidRPr="006C37D8">
        <w:rPr>
          <w:rFonts w:eastAsia="Calibri"/>
          <w:lang w:eastAsia="en-US"/>
        </w:rPr>
        <w:t xml:space="preserve">U </w:t>
      </w:r>
      <w:r w:rsidRPr="0074133A">
        <w:rPr>
          <w:rFonts w:eastAsia="Calibri"/>
          <w:lang w:eastAsia="en-US"/>
        </w:rPr>
        <w:t xml:space="preserve">Splitu, </w:t>
      </w:r>
      <w:r w:rsidR="00BC45C9">
        <w:rPr>
          <w:rFonts w:eastAsia="Calibri"/>
          <w:lang w:eastAsia="en-US"/>
        </w:rPr>
        <w:t>28</w:t>
      </w:r>
      <w:r w:rsidR="00BA5791">
        <w:rPr>
          <w:rFonts w:eastAsia="Calibri"/>
          <w:lang w:eastAsia="en-US"/>
        </w:rPr>
        <w:t>. prosinca</w:t>
      </w:r>
      <w:r w:rsidR="006F63A7" w:rsidRPr="0074133A">
        <w:rPr>
          <w:rFonts w:eastAsia="Calibri"/>
          <w:lang w:eastAsia="en-US"/>
        </w:rPr>
        <w:t xml:space="preserve"> </w:t>
      </w:r>
      <w:r w:rsidR="00F322CC" w:rsidRPr="0074133A">
        <w:rPr>
          <w:rFonts w:eastAsia="Calibri"/>
          <w:lang w:eastAsia="en-US"/>
        </w:rPr>
        <w:t>2015.</w:t>
      </w:r>
      <w:r w:rsidR="00F322CC" w:rsidRPr="006C37D8">
        <w:rPr>
          <w:rFonts w:eastAsia="Calibri"/>
          <w:lang w:eastAsia="en-US"/>
        </w:rPr>
        <w:t xml:space="preserve"> godine</w:t>
      </w:r>
    </w:p>
    <w:p w:rsidRDefault="00B15AD4" w:rsidP="00FF2B97" w:rsidR="00E7102F">
      <w:pPr>
        <w:spacing w:before="200"/>
        <w:ind w:firstLine="708" w:left="6372"/>
        <w:jc w:val="center"/>
        <w:rPr>
          <w:rFonts w:eastAsia="Calibri"/>
          <w:lang w:eastAsia="en-US"/>
        </w:rPr>
      </w:pPr>
      <w:r>
        <w:rPr>
          <w:rFonts w:eastAsia="Calibri"/>
          <w:lang w:eastAsia="en-US"/>
        </w:rPr>
        <w:t>SUTKINJA</w:t>
      </w:r>
    </w:p>
    <w:p w:rsidRDefault="00B15AD4" w:rsidP="006F3D1D" w:rsidR="00B15AD4" w:rsidRPr="00E7102F">
      <w:pPr>
        <w:spacing w:before="200"/>
        <w:jc w:val="right"/>
        <w:rPr>
          <w:rFonts w:eastAsia="Calibri"/>
          <w:lang w:eastAsia="en-US"/>
        </w:rPr>
      </w:pPr>
      <w:r>
        <w:rPr>
          <w:rFonts w:eastAsia="Calibri"/>
          <w:lang w:eastAsia="en-US"/>
        </w:rPr>
        <w:t xml:space="preserve">  ANA GOLUB GRUIĆ</w:t>
      </w:r>
    </w:p>
    <w:p w:rsidRDefault="00E7102F" w:rsidP="006B361B" w:rsidR="00E7102F">
      <w:pPr>
        <w:jc w:val="both"/>
        <w:rPr>
          <w:rFonts w:eastAsia="Calibri"/>
          <w:lang w:eastAsia="en-US"/>
        </w:rPr>
      </w:pPr>
    </w:p>
    <w:p w:rsidRDefault="00413064" w:rsidP="006B361B" w:rsidR="00413064">
      <w:pPr>
        <w:jc w:val="both"/>
        <w:rPr>
          <w:rFonts w:eastAsia="Calibri"/>
          <w:lang w:eastAsia="en-US"/>
        </w:rPr>
      </w:pPr>
    </w:p>
    <w:p w:rsidRDefault="00413064" w:rsidP="006B361B" w:rsidR="00413064">
      <w:pPr>
        <w:jc w:val="both"/>
        <w:rPr>
          <w:rFonts w:eastAsia="Calibri"/>
          <w:lang w:eastAsia="en-US"/>
        </w:rPr>
      </w:pPr>
    </w:p>
    <w:p w:rsidRDefault="006F3D1D" w:rsidP="006B361B" w:rsidR="006F3D1D">
      <w:pPr>
        <w:jc w:val="both"/>
        <w:rPr>
          <w:rFonts w:eastAsia="Calibri"/>
          <w:lang w:eastAsia="en-US"/>
        </w:rPr>
      </w:pPr>
    </w:p>
    <w:p w:rsidRDefault="00413064" w:rsidP="006B361B" w:rsidR="00413064">
      <w:pPr>
        <w:jc w:val="both"/>
        <w:rPr>
          <w:rFonts w:eastAsia="Calibri"/>
          <w:lang w:eastAsia="en-US"/>
        </w:rPr>
      </w:pPr>
    </w:p>
    <w:p w:rsidRDefault="00E7102F" w:rsidP="006B361B" w:rsidR="00E7102F" w:rsidRPr="00E7102F">
      <w:pPr>
        <w:jc w:val="both"/>
        <w:rPr>
          <w:rFonts w:eastAsia="Calibri"/>
          <w:lang w:eastAsia="en-US"/>
        </w:rPr>
      </w:pPr>
      <w:r w:rsidRPr="00E7102F">
        <w:rPr>
          <w:rFonts w:eastAsia="Calibri"/>
          <w:lang w:eastAsia="en-US"/>
        </w:rPr>
        <w:t xml:space="preserve">POUKA O PRAVNOM LIJEKU: </w:t>
      </w:r>
    </w:p>
    <w:p w:rsidRDefault="00E7102F" w:rsidP="006B361B" w:rsidR="00BC45C9">
      <w:pPr>
        <w:jc w:val="both"/>
        <w:rPr>
          <w:rFonts w:eastAsia="Calibri"/>
          <w:lang w:eastAsia="en-US"/>
        </w:rPr>
      </w:pPr>
      <w:r w:rsidRPr="00E7102F">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413064" w:rsidP="006B361B" w:rsidR="00413064">
      <w:pPr>
        <w:jc w:val="both"/>
        <w:rPr>
          <w:rFonts w:eastAsia="Calibri"/>
          <w:lang w:eastAsia="en-US"/>
        </w:rPr>
      </w:pPr>
    </w:p>
    <w:p w:rsidRDefault="00E7102F" w:rsidP="00FF2B97" w:rsidR="00E7102F" w:rsidRPr="00E7102F">
      <w:pPr>
        <w:spacing w:before="100"/>
        <w:jc w:val="both"/>
        <w:rPr>
          <w:rFonts w:eastAsia="Calibri"/>
          <w:lang w:eastAsia="en-US"/>
        </w:rPr>
      </w:pPr>
      <w:r w:rsidRPr="00E7102F">
        <w:rPr>
          <w:rFonts w:eastAsia="Calibri"/>
          <w:lang w:eastAsia="en-US"/>
        </w:rPr>
        <w:t>DNA:</w:t>
      </w:r>
    </w:p>
    <w:p w:rsidRDefault="00BA5791" w:rsidP="001F1813" w:rsidR="001F1813" w:rsidRPr="001F1813">
      <w:pPr>
        <w:ind w:firstLine="357"/>
        <w:jc w:val="both"/>
      </w:pPr>
      <w:r>
        <w:t xml:space="preserve">- </w:t>
      </w:r>
      <w:r w:rsidR="00A42C51">
        <w:t xml:space="preserve"> </w:t>
      </w:r>
      <w:r w:rsidR="00595BD2">
        <w:t>stečajnoj upraviteljici Nataliji Mladineo</w:t>
      </w:r>
      <w:r w:rsidR="001F1813">
        <w:t>, uz tablicu ispitanih tražbina</w:t>
      </w:r>
    </w:p>
    <w:p w:rsidRDefault="00E36DAD" w:rsidP="00595BD2" w:rsidR="00595BD2">
      <w:pPr>
        <w:ind w:firstLine="357"/>
        <w:jc w:val="both"/>
        <w:rPr>
          <w:rFonts w:eastAsia="Calibri"/>
          <w:lang w:eastAsia="en-US"/>
        </w:rPr>
      </w:pPr>
      <w:r>
        <w:rPr>
          <w:rFonts w:eastAsia="Calibri"/>
          <w:lang w:eastAsia="en-US"/>
        </w:rPr>
        <w:t>-</w:t>
      </w:r>
      <w:r w:rsidRPr="00566257">
        <w:rPr>
          <w:rFonts w:eastAsia="Calibri"/>
          <w:lang w:eastAsia="en-US"/>
        </w:rPr>
        <w:t xml:space="preserve"> </w:t>
      </w:r>
      <w:r w:rsidR="00A42C51">
        <w:rPr>
          <w:rFonts w:eastAsia="Calibri"/>
          <w:lang w:eastAsia="en-US"/>
        </w:rPr>
        <w:t xml:space="preserve"> </w:t>
      </w:r>
      <w:r w:rsidR="00595BD2">
        <w:rPr>
          <w:rFonts w:eastAsia="Calibri"/>
          <w:lang w:eastAsia="en-US"/>
        </w:rPr>
        <w:t>Ivi Rizvanu po punomoćniku Zvonimiru Bućanu, odvjetniku u Splitu</w:t>
      </w:r>
    </w:p>
    <w:p w:rsidRDefault="00595BD2" w:rsidP="00595BD2" w:rsidR="00595BD2">
      <w:pPr>
        <w:ind w:firstLine="357"/>
        <w:jc w:val="both"/>
        <w:rPr>
          <w:rFonts w:eastAsia="Calibri"/>
          <w:lang w:eastAsia="en-US"/>
        </w:rPr>
      </w:pPr>
      <w:r>
        <w:rPr>
          <w:rFonts w:eastAsia="Calibri"/>
          <w:lang w:eastAsia="en-US"/>
        </w:rPr>
        <w:t>-  Županijskom državnom odvjetništvu u Splitu</w:t>
      </w:r>
    </w:p>
    <w:p w:rsidRDefault="00595BD2" w:rsidP="00595BD2" w:rsidR="00595BD2">
      <w:pPr>
        <w:ind w:firstLine="357"/>
        <w:jc w:val="both"/>
        <w:rPr>
          <w:rFonts w:eastAsia="Calibri"/>
          <w:lang w:eastAsia="en-US"/>
        </w:rPr>
      </w:pPr>
      <w:r>
        <w:rPr>
          <w:rFonts w:eastAsia="Calibri"/>
          <w:lang w:eastAsia="en-US"/>
        </w:rPr>
        <w:t>-  Željku Gulišiji, odvjetniku u Splitu</w:t>
      </w:r>
    </w:p>
    <w:p w:rsidRDefault="00595BD2" w:rsidP="00595BD2" w:rsidR="00595BD2">
      <w:pPr>
        <w:ind w:firstLine="357"/>
        <w:jc w:val="both"/>
        <w:rPr>
          <w:rFonts w:eastAsia="Calibri"/>
          <w:lang w:eastAsia="en-US"/>
        </w:rPr>
      </w:pPr>
      <w:r>
        <w:rPr>
          <w:rFonts w:eastAsia="Calibri"/>
          <w:lang w:eastAsia="en-US"/>
        </w:rPr>
        <w:t>-  Siniši Puh</w:t>
      </w:r>
      <w:r w:rsidR="00A44C1A">
        <w:rPr>
          <w:rFonts w:eastAsia="Calibri"/>
          <w:lang w:eastAsia="en-US"/>
        </w:rPr>
        <w:t>a</w:t>
      </w:r>
      <w:r>
        <w:rPr>
          <w:rFonts w:eastAsia="Calibri"/>
          <w:lang w:eastAsia="en-US"/>
        </w:rPr>
        <w:t>ku po punomoćniku Mariju Lovriću, odvjetniku u Zagrebu</w:t>
      </w:r>
    </w:p>
    <w:p w:rsidRDefault="00BA5791" w:rsidP="00595BD2" w:rsidR="00E7102F" w:rsidRPr="00E7102F">
      <w:pPr>
        <w:ind w:firstLine="357"/>
        <w:jc w:val="both"/>
        <w:rPr>
          <w:rFonts w:eastAsia="Calibri"/>
          <w:lang w:eastAsia="en-US"/>
        </w:rPr>
      </w:pPr>
      <w:r>
        <w:rPr>
          <w:rFonts w:eastAsia="Calibri"/>
          <w:lang w:eastAsia="en-US"/>
        </w:rPr>
        <w:t xml:space="preserve">- </w:t>
      </w:r>
      <w:r w:rsidR="00A42C51">
        <w:rPr>
          <w:rFonts w:eastAsia="Calibri"/>
          <w:lang w:eastAsia="en-US"/>
        </w:rPr>
        <w:t xml:space="preserve"> </w:t>
      </w:r>
      <w:r>
        <w:rPr>
          <w:rFonts w:eastAsia="Calibri"/>
          <w:lang w:eastAsia="en-US"/>
        </w:rPr>
        <w:t>mrežna stranica e-Oglasna ploča sudova</w:t>
      </w:r>
    </w:p>
    <w:p w:rsidRDefault="00BA5791" w:rsidP="00BA5791" w:rsidR="00E7102F" w:rsidRPr="00E7102F">
      <w:pPr>
        <w:ind w:firstLine="357"/>
        <w:jc w:val="both"/>
        <w:rPr>
          <w:rFonts w:eastAsia="Calibri"/>
          <w:lang w:eastAsia="en-US"/>
        </w:rPr>
      </w:pPr>
      <w:r>
        <w:rPr>
          <w:rFonts w:eastAsia="Calibri"/>
          <w:lang w:eastAsia="en-US"/>
        </w:rPr>
        <w:t xml:space="preserve">- </w:t>
      </w:r>
      <w:r w:rsidR="00A42C51">
        <w:rPr>
          <w:rFonts w:eastAsia="Calibri"/>
          <w:lang w:eastAsia="en-US"/>
        </w:rPr>
        <w:t xml:space="preserve"> </w:t>
      </w:r>
      <w:r w:rsidR="00E7102F" w:rsidRPr="00E7102F">
        <w:rPr>
          <w:rFonts w:eastAsia="Calibri"/>
          <w:lang w:eastAsia="en-US"/>
        </w:rPr>
        <w:t>stečajna pisarnica suda</w:t>
      </w:r>
    </w:p>
    <w:p w:rsidRDefault="00BA5791" w:rsidP="00FF2B97" w:rsidR="00797EA4" w:rsidRPr="00C40B81">
      <w:pPr>
        <w:ind w:firstLine="357"/>
        <w:jc w:val="both"/>
        <w:rPr>
          <w:b/>
          <w:bCs/>
          <w:color w:val="C00000"/>
        </w:rPr>
      </w:pPr>
      <w:r>
        <w:rPr>
          <w:rFonts w:eastAsia="Calibri"/>
          <w:lang w:eastAsia="en-US"/>
        </w:rPr>
        <w:t xml:space="preserve">- </w:t>
      </w:r>
      <w:r w:rsidR="00E7102F" w:rsidRPr="00E7102F">
        <w:rPr>
          <w:rFonts w:eastAsia="Calibri"/>
          <w:lang w:eastAsia="en-US"/>
        </w:rPr>
        <w:t xml:space="preserve"> u spis</w:t>
      </w:r>
    </w:p>
    <w:sectPr w:rsidSect="006F3D1D" w:rsidR="00797EA4" w:rsidRPr="00C40B81">
      <w:headerReference w:type="even" r:id="rId10"/>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2962" w:rsidR="00BB2962">
      <w:r>
        <w:separator/>
      </w:r>
    </w:p>
  </w:endnote>
  <w:endnote w:id="0" w:type="continuationSeparator">
    <w:p w:rsidRDefault="00BB2962" w:rsidR="00BB29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2962" w:rsidR="00BB2962">
      <w:r>
        <w:separator/>
      </w:r>
    </w:p>
  </w:footnote>
  <w:footnote w:id="0" w:type="continuationSeparator">
    <w:p w:rsidRDefault="00BB2962" w:rsidR="00BB29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2962" w:rsidR="00BB29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BB2962" w:rsidR="00BB29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2962" w:rsidR="00BB2962">
    <w:pPr>
      <w:pStyle w:val="Zaglavlje"/>
      <w:jc w:val="center"/>
    </w:pPr>
    <w:r>
      <w:fldChar w:fldCharType="begin"/>
    </w:r>
    <w:r>
      <w:instrText>PAGE   \* MERGEFORMAT</w:instrText>
    </w:r>
    <w:r>
      <w:fldChar w:fldCharType="separate"/>
    </w:r>
    <w:r w:rsidR="006169AB">
      <w:rPr>
        <w:noProof/>
      </w:rPr>
      <w:t>14</w:t>
    </w:r>
    <w:r>
      <w:fldChar w:fldCharType="end"/>
    </w:r>
  </w:p>
  <w:p w:rsidRDefault="00BB2962" w:rsidP="00FF05FA" w:rsidR="00BB2962">
    <w:pPr>
      <w:pStyle w:val="Zaglavlje"/>
      <w:jc w:val="right"/>
    </w:pPr>
    <w:r>
      <w:tab/>
    </w:r>
    <w:r>
      <w:tab/>
      <w:t>11. St-40/2014</w:t>
    </w:r>
  </w:p>
  <w:p w:rsidRDefault="00BB2962" w:rsidR="00BB296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2962" w:rsidP="00285600" w:rsidR="00BB2962">
    <w:pPr>
      <w:pStyle w:val="Zaglavlje"/>
      <w:jc w:val="right"/>
    </w:pPr>
    <w:r>
      <w:t>11. St-40/2014</w:t>
    </w:r>
  </w:p>
  <w:p w:rsidRDefault="00BB2962" w:rsidR="00BB296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FB3"/>
    <w:rsid w:val="00015034"/>
    <w:rsid w:val="00016442"/>
    <w:rsid w:val="0002022C"/>
    <w:rsid w:val="000205E4"/>
    <w:rsid w:val="00021B5D"/>
    <w:rsid w:val="0002489C"/>
    <w:rsid w:val="00031C76"/>
    <w:rsid w:val="00034134"/>
    <w:rsid w:val="00040183"/>
    <w:rsid w:val="000407F6"/>
    <w:rsid w:val="0004502B"/>
    <w:rsid w:val="000470CF"/>
    <w:rsid w:val="00050C33"/>
    <w:rsid w:val="00050FC3"/>
    <w:rsid w:val="000546FD"/>
    <w:rsid w:val="0006168A"/>
    <w:rsid w:val="000755E8"/>
    <w:rsid w:val="0008331E"/>
    <w:rsid w:val="000872AB"/>
    <w:rsid w:val="00087D53"/>
    <w:rsid w:val="00090548"/>
    <w:rsid w:val="000959BC"/>
    <w:rsid w:val="000A073E"/>
    <w:rsid w:val="000A0BC3"/>
    <w:rsid w:val="000B1D1E"/>
    <w:rsid w:val="000B2DBD"/>
    <w:rsid w:val="000B2EEC"/>
    <w:rsid w:val="000B4C2A"/>
    <w:rsid w:val="000C6EF3"/>
    <w:rsid w:val="000D0B47"/>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41CDE"/>
    <w:rsid w:val="001455A2"/>
    <w:rsid w:val="001457DA"/>
    <w:rsid w:val="001539B6"/>
    <w:rsid w:val="00167C7A"/>
    <w:rsid w:val="001723AF"/>
    <w:rsid w:val="0018257B"/>
    <w:rsid w:val="0018532B"/>
    <w:rsid w:val="00186486"/>
    <w:rsid w:val="0019091D"/>
    <w:rsid w:val="001A33C6"/>
    <w:rsid w:val="001C1614"/>
    <w:rsid w:val="001C65C4"/>
    <w:rsid w:val="001D01BF"/>
    <w:rsid w:val="001D1916"/>
    <w:rsid w:val="001D2EC2"/>
    <w:rsid w:val="001E148B"/>
    <w:rsid w:val="001F1813"/>
    <w:rsid w:val="002052C5"/>
    <w:rsid w:val="00211677"/>
    <w:rsid w:val="00215C27"/>
    <w:rsid w:val="00216B4A"/>
    <w:rsid w:val="00222980"/>
    <w:rsid w:val="002261E7"/>
    <w:rsid w:val="00227D09"/>
    <w:rsid w:val="00237CDB"/>
    <w:rsid w:val="00264383"/>
    <w:rsid w:val="0026723C"/>
    <w:rsid w:val="00274DEE"/>
    <w:rsid w:val="0027599F"/>
    <w:rsid w:val="00285600"/>
    <w:rsid w:val="002941BE"/>
    <w:rsid w:val="002A05BE"/>
    <w:rsid w:val="002A1420"/>
    <w:rsid w:val="002A2745"/>
    <w:rsid w:val="002A3508"/>
    <w:rsid w:val="002B1116"/>
    <w:rsid w:val="002B4B1F"/>
    <w:rsid w:val="002B7A30"/>
    <w:rsid w:val="002C043F"/>
    <w:rsid w:val="002C1251"/>
    <w:rsid w:val="002C472F"/>
    <w:rsid w:val="002C6076"/>
    <w:rsid w:val="002D16DC"/>
    <w:rsid w:val="002E02EA"/>
    <w:rsid w:val="002E0E72"/>
    <w:rsid w:val="002E3089"/>
    <w:rsid w:val="002F305E"/>
    <w:rsid w:val="002F52A6"/>
    <w:rsid w:val="002F7414"/>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402C"/>
    <w:rsid w:val="003916A9"/>
    <w:rsid w:val="00394563"/>
    <w:rsid w:val="003A2659"/>
    <w:rsid w:val="003A42D8"/>
    <w:rsid w:val="003B20E2"/>
    <w:rsid w:val="003B2201"/>
    <w:rsid w:val="003B36BB"/>
    <w:rsid w:val="003B395D"/>
    <w:rsid w:val="003B42F1"/>
    <w:rsid w:val="003B4460"/>
    <w:rsid w:val="003C11B3"/>
    <w:rsid w:val="003C1AD5"/>
    <w:rsid w:val="003E43C8"/>
    <w:rsid w:val="003F2E43"/>
    <w:rsid w:val="003F3981"/>
    <w:rsid w:val="003F60DC"/>
    <w:rsid w:val="00404E2B"/>
    <w:rsid w:val="00406EF1"/>
    <w:rsid w:val="00413064"/>
    <w:rsid w:val="0041434B"/>
    <w:rsid w:val="00417C7A"/>
    <w:rsid w:val="00421738"/>
    <w:rsid w:val="004233FF"/>
    <w:rsid w:val="00423F11"/>
    <w:rsid w:val="004343D3"/>
    <w:rsid w:val="00434AC7"/>
    <w:rsid w:val="0043673D"/>
    <w:rsid w:val="00436C18"/>
    <w:rsid w:val="00441144"/>
    <w:rsid w:val="004457B2"/>
    <w:rsid w:val="004460FD"/>
    <w:rsid w:val="00446BB2"/>
    <w:rsid w:val="004523C8"/>
    <w:rsid w:val="00455C69"/>
    <w:rsid w:val="00460A54"/>
    <w:rsid w:val="004610C8"/>
    <w:rsid w:val="0048080D"/>
    <w:rsid w:val="00485059"/>
    <w:rsid w:val="00490EE4"/>
    <w:rsid w:val="0049253E"/>
    <w:rsid w:val="0049316F"/>
    <w:rsid w:val="004A0D83"/>
    <w:rsid w:val="004A16B5"/>
    <w:rsid w:val="004A16E5"/>
    <w:rsid w:val="004A4992"/>
    <w:rsid w:val="004A4DF7"/>
    <w:rsid w:val="004A7BB8"/>
    <w:rsid w:val="004D0B79"/>
    <w:rsid w:val="004D0BF6"/>
    <w:rsid w:val="004D7001"/>
    <w:rsid w:val="004D7778"/>
    <w:rsid w:val="004E44A5"/>
    <w:rsid w:val="004E6D79"/>
    <w:rsid w:val="004F0228"/>
    <w:rsid w:val="004F03E8"/>
    <w:rsid w:val="00506E20"/>
    <w:rsid w:val="00522193"/>
    <w:rsid w:val="00533CB7"/>
    <w:rsid w:val="00534651"/>
    <w:rsid w:val="005350DF"/>
    <w:rsid w:val="00535F83"/>
    <w:rsid w:val="00542AD8"/>
    <w:rsid w:val="00545323"/>
    <w:rsid w:val="00560FA2"/>
    <w:rsid w:val="00566257"/>
    <w:rsid w:val="00574B51"/>
    <w:rsid w:val="005755BC"/>
    <w:rsid w:val="00582497"/>
    <w:rsid w:val="0058272A"/>
    <w:rsid w:val="00583347"/>
    <w:rsid w:val="00586A2E"/>
    <w:rsid w:val="005943CA"/>
    <w:rsid w:val="00594721"/>
    <w:rsid w:val="00595BD2"/>
    <w:rsid w:val="005A39FC"/>
    <w:rsid w:val="005A5EF5"/>
    <w:rsid w:val="005A64D7"/>
    <w:rsid w:val="005A6990"/>
    <w:rsid w:val="005B3C1C"/>
    <w:rsid w:val="005B6FF0"/>
    <w:rsid w:val="005C317C"/>
    <w:rsid w:val="005C436C"/>
    <w:rsid w:val="005C52D2"/>
    <w:rsid w:val="005D4645"/>
    <w:rsid w:val="005D46D9"/>
    <w:rsid w:val="005D6CD2"/>
    <w:rsid w:val="005E34D8"/>
    <w:rsid w:val="005F26D6"/>
    <w:rsid w:val="005F69F8"/>
    <w:rsid w:val="00600DAC"/>
    <w:rsid w:val="00601A6B"/>
    <w:rsid w:val="00604FEE"/>
    <w:rsid w:val="006169AB"/>
    <w:rsid w:val="0062463C"/>
    <w:rsid w:val="00625A4D"/>
    <w:rsid w:val="0063041D"/>
    <w:rsid w:val="00632325"/>
    <w:rsid w:val="00637B50"/>
    <w:rsid w:val="00640BC6"/>
    <w:rsid w:val="00645873"/>
    <w:rsid w:val="00650A1E"/>
    <w:rsid w:val="006679E7"/>
    <w:rsid w:val="0067124E"/>
    <w:rsid w:val="006755C3"/>
    <w:rsid w:val="00675DB7"/>
    <w:rsid w:val="0068004A"/>
    <w:rsid w:val="00690FD6"/>
    <w:rsid w:val="00692348"/>
    <w:rsid w:val="006A7832"/>
    <w:rsid w:val="006A7E31"/>
    <w:rsid w:val="006B361B"/>
    <w:rsid w:val="006B555A"/>
    <w:rsid w:val="006C37D8"/>
    <w:rsid w:val="006C3BC1"/>
    <w:rsid w:val="006C3E56"/>
    <w:rsid w:val="006C7C3F"/>
    <w:rsid w:val="006D51EA"/>
    <w:rsid w:val="006D5225"/>
    <w:rsid w:val="006D66F0"/>
    <w:rsid w:val="006D7D63"/>
    <w:rsid w:val="006E1513"/>
    <w:rsid w:val="006E7A6D"/>
    <w:rsid w:val="006F261E"/>
    <w:rsid w:val="006F3D1D"/>
    <w:rsid w:val="006F405D"/>
    <w:rsid w:val="006F4470"/>
    <w:rsid w:val="006F63A7"/>
    <w:rsid w:val="00702855"/>
    <w:rsid w:val="00702B11"/>
    <w:rsid w:val="00705211"/>
    <w:rsid w:val="00705B86"/>
    <w:rsid w:val="0070643D"/>
    <w:rsid w:val="007162AE"/>
    <w:rsid w:val="007176C2"/>
    <w:rsid w:val="00717B4E"/>
    <w:rsid w:val="007335DE"/>
    <w:rsid w:val="0073548F"/>
    <w:rsid w:val="0073775E"/>
    <w:rsid w:val="007409E5"/>
    <w:rsid w:val="0074133A"/>
    <w:rsid w:val="007517F9"/>
    <w:rsid w:val="0075686B"/>
    <w:rsid w:val="00756A0C"/>
    <w:rsid w:val="00761985"/>
    <w:rsid w:val="007828FE"/>
    <w:rsid w:val="00784CAA"/>
    <w:rsid w:val="0078582B"/>
    <w:rsid w:val="00786490"/>
    <w:rsid w:val="007918B6"/>
    <w:rsid w:val="0079296E"/>
    <w:rsid w:val="00796E5E"/>
    <w:rsid w:val="00797CC7"/>
    <w:rsid w:val="00797EA4"/>
    <w:rsid w:val="007A050C"/>
    <w:rsid w:val="007A2A33"/>
    <w:rsid w:val="007A591D"/>
    <w:rsid w:val="007B6249"/>
    <w:rsid w:val="007C11DC"/>
    <w:rsid w:val="007D2C3E"/>
    <w:rsid w:val="007D584E"/>
    <w:rsid w:val="007E64E8"/>
    <w:rsid w:val="007F5BE2"/>
    <w:rsid w:val="007F6441"/>
    <w:rsid w:val="00807C3D"/>
    <w:rsid w:val="00812036"/>
    <w:rsid w:val="00813ACD"/>
    <w:rsid w:val="008151DD"/>
    <w:rsid w:val="0083530D"/>
    <w:rsid w:val="0085235A"/>
    <w:rsid w:val="00853EA5"/>
    <w:rsid w:val="00861585"/>
    <w:rsid w:val="00862492"/>
    <w:rsid w:val="00876B78"/>
    <w:rsid w:val="00887A01"/>
    <w:rsid w:val="008A16FA"/>
    <w:rsid w:val="008A1C4B"/>
    <w:rsid w:val="008A1E53"/>
    <w:rsid w:val="008A2879"/>
    <w:rsid w:val="008B66C6"/>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DCC"/>
    <w:rsid w:val="009429DD"/>
    <w:rsid w:val="00954B49"/>
    <w:rsid w:val="00954C01"/>
    <w:rsid w:val="00961179"/>
    <w:rsid w:val="009652AC"/>
    <w:rsid w:val="00965E13"/>
    <w:rsid w:val="00967132"/>
    <w:rsid w:val="009779A6"/>
    <w:rsid w:val="0098081C"/>
    <w:rsid w:val="00987E99"/>
    <w:rsid w:val="00995F41"/>
    <w:rsid w:val="00996655"/>
    <w:rsid w:val="009A087D"/>
    <w:rsid w:val="009A0E25"/>
    <w:rsid w:val="009A2F55"/>
    <w:rsid w:val="009A5BC3"/>
    <w:rsid w:val="009B03AC"/>
    <w:rsid w:val="009B0C92"/>
    <w:rsid w:val="009B30BD"/>
    <w:rsid w:val="009B39C4"/>
    <w:rsid w:val="009C0B30"/>
    <w:rsid w:val="009C2546"/>
    <w:rsid w:val="009D4015"/>
    <w:rsid w:val="009D58A4"/>
    <w:rsid w:val="009E0C95"/>
    <w:rsid w:val="009E1FD3"/>
    <w:rsid w:val="009F094F"/>
    <w:rsid w:val="009F0E59"/>
    <w:rsid w:val="009F4EC3"/>
    <w:rsid w:val="00A17756"/>
    <w:rsid w:val="00A17FB1"/>
    <w:rsid w:val="00A25697"/>
    <w:rsid w:val="00A36B76"/>
    <w:rsid w:val="00A377CF"/>
    <w:rsid w:val="00A4002F"/>
    <w:rsid w:val="00A428FB"/>
    <w:rsid w:val="00A42C51"/>
    <w:rsid w:val="00A44C1A"/>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C3BA4"/>
    <w:rsid w:val="00AD22C7"/>
    <w:rsid w:val="00AD2B3D"/>
    <w:rsid w:val="00AD4E05"/>
    <w:rsid w:val="00AD5A22"/>
    <w:rsid w:val="00AE0893"/>
    <w:rsid w:val="00AF2307"/>
    <w:rsid w:val="00B06512"/>
    <w:rsid w:val="00B06912"/>
    <w:rsid w:val="00B10155"/>
    <w:rsid w:val="00B15AD4"/>
    <w:rsid w:val="00B16487"/>
    <w:rsid w:val="00B173AE"/>
    <w:rsid w:val="00B21C22"/>
    <w:rsid w:val="00B30D35"/>
    <w:rsid w:val="00B346D1"/>
    <w:rsid w:val="00B370D5"/>
    <w:rsid w:val="00B416F1"/>
    <w:rsid w:val="00B4201F"/>
    <w:rsid w:val="00B4222E"/>
    <w:rsid w:val="00B44069"/>
    <w:rsid w:val="00B468F0"/>
    <w:rsid w:val="00B4793E"/>
    <w:rsid w:val="00B56A75"/>
    <w:rsid w:val="00B572A6"/>
    <w:rsid w:val="00B64008"/>
    <w:rsid w:val="00B7248D"/>
    <w:rsid w:val="00B72FDA"/>
    <w:rsid w:val="00B80E43"/>
    <w:rsid w:val="00B878A4"/>
    <w:rsid w:val="00BA28D8"/>
    <w:rsid w:val="00BA5791"/>
    <w:rsid w:val="00BB2962"/>
    <w:rsid w:val="00BB5039"/>
    <w:rsid w:val="00BC45C9"/>
    <w:rsid w:val="00BE0E10"/>
    <w:rsid w:val="00BE152B"/>
    <w:rsid w:val="00BE3F7E"/>
    <w:rsid w:val="00BE7564"/>
    <w:rsid w:val="00BF4C61"/>
    <w:rsid w:val="00BF6C37"/>
    <w:rsid w:val="00C06662"/>
    <w:rsid w:val="00C10052"/>
    <w:rsid w:val="00C11D3A"/>
    <w:rsid w:val="00C142BB"/>
    <w:rsid w:val="00C1515C"/>
    <w:rsid w:val="00C17185"/>
    <w:rsid w:val="00C2052C"/>
    <w:rsid w:val="00C254E2"/>
    <w:rsid w:val="00C30FA8"/>
    <w:rsid w:val="00C363C3"/>
    <w:rsid w:val="00C40B81"/>
    <w:rsid w:val="00C5421F"/>
    <w:rsid w:val="00C54B30"/>
    <w:rsid w:val="00C560F5"/>
    <w:rsid w:val="00C8790D"/>
    <w:rsid w:val="00C917F2"/>
    <w:rsid w:val="00C924D8"/>
    <w:rsid w:val="00C938EE"/>
    <w:rsid w:val="00CA74E1"/>
    <w:rsid w:val="00CB7E99"/>
    <w:rsid w:val="00CC0E34"/>
    <w:rsid w:val="00CC39BA"/>
    <w:rsid w:val="00CC5A98"/>
    <w:rsid w:val="00CF335F"/>
    <w:rsid w:val="00CF6451"/>
    <w:rsid w:val="00D072E0"/>
    <w:rsid w:val="00D20171"/>
    <w:rsid w:val="00D21790"/>
    <w:rsid w:val="00D27153"/>
    <w:rsid w:val="00D30C71"/>
    <w:rsid w:val="00D37AFB"/>
    <w:rsid w:val="00D54778"/>
    <w:rsid w:val="00D71F56"/>
    <w:rsid w:val="00D721CC"/>
    <w:rsid w:val="00D75E0F"/>
    <w:rsid w:val="00D802C7"/>
    <w:rsid w:val="00D864DD"/>
    <w:rsid w:val="00D86676"/>
    <w:rsid w:val="00DA22CF"/>
    <w:rsid w:val="00DC2F11"/>
    <w:rsid w:val="00DC7939"/>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92E"/>
    <w:rsid w:val="00E67FD8"/>
    <w:rsid w:val="00E70799"/>
    <w:rsid w:val="00E7102F"/>
    <w:rsid w:val="00E761AD"/>
    <w:rsid w:val="00E76AFA"/>
    <w:rsid w:val="00E817B4"/>
    <w:rsid w:val="00E93E25"/>
    <w:rsid w:val="00E93EAF"/>
    <w:rsid w:val="00EA2DAB"/>
    <w:rsid w:val="00EA6A05"/>
    <w:rsid w:val="00EB2D47"/>
    <w:rsid w:val="00ED308E"/>
    <w:rsid w:val="00ED6E92"/>
    <w:rsid w:val="00EE16FC"/>
    <w:rsid w:val="00EE1CE9"/>
    <w:rsid w:val="00F00B3D"/>
    <w:rsid w:val="00F07082"/>
    <w:rsid w:val="00F14D7B"/>
    <w:rsid w:val="00F20D0D"/>
    <w:rsid w:val="00F20FD7"/>
    <w:rsid w:val="00F216ED"/>
    <w:rsid w:val="00F322CC"/>
    <w:rsid w:val="00F377A6"/>
    <w:rsid w:val="00F4360E"/>
    <w:rsid w:val="00F47870"/>
    <w:rsid w:val="00F502F0"/>
    <w:rsid w:val="00F50665"/>
    <w:rsid w:val="00F63481"/>
    <w:rsid w:val="00F67A71"/>
    <w:rsid w:val="00F71CE9"/>
    <w:rsid w:val="00F74B16"/>
    <w:rsid w:val="00F769A3"/>
    <w:rsid w:val="00F87D44"/>
    <w:rsid w:val="00F9097F"/>
    <w:rsid w:val="00F9357F"/>
    <w:rsid w:val="00F95DA8"/>
    <w:rsid w:val="00FB18D0"/>
    <w:rsid w:val="00FB7A7F"/>
    <w:rsid w:val="00FD44B7"/>
    <w:rsid w:val="00FE2F18"/>
    <w:rsid w:val="00FE55A2"/>
    <w:rsid w:val="00FF05FA"/>
    <w:rsid w:val="00FF2B9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A0BC3"/>
    <w:rPr>
      <w:sz w:val="24"/>
      <w:szCs w:val="24"/>
    </w:rPr>
  </w:style>
  <w:style w:styleId="Naslov1" w:type="paragraph">
    <w:name w:val="heading 1"/>
    <w:basedOn w:val="Normal"/>
    <w:next w:val="Normal"/>
    <w:link w:val="Naslov1Char"/>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rsid w:val="00B56A75"/>
    <w:rPr>
      <w:rFonts w:cs="Tahoma" w:hAnsi="Tahoma" w:ascii="Tahoma"/>
      <w:sz w:val="16"/>
      <w:szCs w:val="16"/>
    </w:rPr>
  </w:style>
  <w:style w:customStyle="true" w:styleId="ZaglavljeChar" w:type="character">
    <w:name w:val="Zaglavlje Char"/>
    <w:link w:val="Zaglavlje"/>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Bezpopisa1" w:type="numbering">
    <w:name w:val="Bez popisa1"/>
    <w:next w:val="Bezpopisa"/>
    <w:uiPriority w:val="99"/>
    <w:semiHidden/>
    <w:unhideWhenUsed/>
    <w:rsid w:val="00BB2962"/>
  </w:style>
  <w:style w:customStyle="true" w:styleId="TekstbaloniaChar" w:type="character">
    <w:name w:val="Tekst balončića Char"/>
    <w:basedOn w:val="Zadanifontodlomka"/>
    <w:link w:val="Tekstbalonia"/>
    <w:rsid w:val="00BB2962"/>
    <w:rPr>
      <w:rFonts w:cs="Tahoma" w:hAnsi="Tahoma" w:ascii="Tahoma"/>
      <w:sz w:val="16"/>
      <w:szCs w:val="16"/>
    </w:rPr>
  </w:style>
  <w:style w:customStyle="true" w:styleId="PodnojeChar" w:type="character">
    <w:name w:val="Podnožje Char"/>
    <w:basedOn w:val="Zadanifontodlomka"/>
    <w:link w:val="Podnoje"/>
    <w:rsid w:val="00BB2962"/>
    <w:rPr>
      <w:sz w:val="24"/>
      <w:szCs w:val="24"/>
    </w:rPr>
  </w:style>
  <w:style w:styleId="Reetkatablice" w:type="table">
    <w:name w:val="Table Grid"/>
    <w:basedOn w:val="Obinatablica"/>
    <w:uiPriority w:val="59"/>
    <w:rsid w:val="00BB2962"/>
    <w:rPr>
      <w:rFonts w:cstheme="minorBidi" w:eastAsiaTheme="minorHAnsi" w:hAnsiTheme="minorHAnsi" w:asciiTheme="minorHAns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Naslov1Char" w:type="character">
    <w:name w:val="Naslov 1 Char"/>
    <w:basedOn w:val="Zadanifontodlomka"/>
    <w:link w:val="Naslov1"/>
    <w:rsid w:val="00BB2962"/>
    <w:rPr>
      <w:b/>
      <w:bCs/>
      <w:sz w:val="24"/>
      <w:szCs w:val="24"/>
    </w:rPr>
  </w:style>
  <w:style w:customStyle="true" w:styleId="Bezpopisa11" w:type="numbering">
    <w:name w:val="Bez popisa11"/>
    <w:next w:val="Bezpopisa"/>
    <w:uiPriority w:val="99"/>
    <w:semiHidden/>
    <w:unhideWhenUsed/>
    <w:rsid w:val="00BB2962"/>
  </w:style>
  <w:style w:customStyle="true" w:styleId="TijelotekstaChar" w:type="character">
    <w:name w:val="Tijelo teksta Char"/>
    <w:basedOn w:val="Zadanifontodlomka"/>
    <w:link w:val="Tijeloteksta"/>
    <w:rsid w:val="00BB2962"/>
    <w:rPr>
      <w:sz w:val="24"/>
      <w:szCs w:val="24"/>
    </w:rPr>
  </w:style>
  <w:style w:customStyle="true" w:styleId="Reetkatablice1" w:type="table">
    <w:name w:val="Rešetka tablice1"/>
    <w:basedOn w:val="Obinatablica"/>
    <w:next w:val="Reetkatablice"/>
    <w:rsid w:val="00BB296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2" w:type="numbering">
    <w:name w:val="Bez popisa2"/>
    <w:next w:val="Bezpopisa"/>
    <w:uiPriority w:val="99"/>
    <w:semiHidden/>
    <w:unhideWhenUsed/>
    <w:rsid w:val="00BB2962"/>
  </w:style>
  <w:style w:customStyle="true" w:styleId="Reetkatablice2" w:type="table">
    <w:name w:val="Rešetka tablice2"/>
    <w:basedOn w:val="Obinatablica"/>
    <w:next w:val="Reetkatablice"/>
    <w:uiPriority w:val="59"/>
    <w:rsid w:val="00BB2962"/>
    <w:rPr>
      <w:rFonts w:cstheme="minorBidi" w:eastAsiaTheme="minorHAnsi" w:hAnsiTheme="minorHAnsi" w:asciiTheme="minorHAns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12" w:type="numbering">
    <w:name w:val="Bez popisa12"/>
    <w:next w:val="Bezpopisa"/>
    <w:uiPriority w:val="99"/>
    <w:semiHidden/>
    <w:unhideWhenUsed/>
    <w:rsid w:val="00BB2962"/>
  </w:style>
  <w:style w:customStyle="true" w:styleId="Reetkatablice11" w:type="table">
    <w:name w:val="Rešetka tablice11"/>
    <w:basedOn w:val="Obinatablica"/>
    <w:next w:val="Reetkatablice"/>
    <w:rsid w:val="00BB296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6169AB"/>
    <w:rPr>
      <w:color w:val="808080"/>
      <w:bdr w:space="0" w:sz="0" w:color="auto" w:val="none"/>
      <w:shd w:fill="auto" w:color="auto" w:val="clear"/>
    </w:rPr>
  </w:style>
  <w:style w:customStyle="true" w:styleId="eSPISCCParagraphDefaultFont" w:type="character">
    <w:name w:val="eSPIS_CC_Paragraph Default Font"/>
    <w:basedOn w:val="Zadanifontodlomka"/>
    <w:rsid w:val="006169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69AB"/>
    <w:rPr>
      <w:bdr w:space="0" w:sz="0" w:color="auto" w:val="none"/>
      <w:shd w:fill="FFFFCC" w:color="auto" w:val="clear"/>
      <w:lang w:val="hr-HR"/>
    </w:rPr>
  </w:style>
  <w:style w:customStyle="true" w:styleId="PozadinaSvijetloCrvena" w:type="character">
    <w:name w:val="Pozadina_SvijetloCrvena"/>
    <w:basedOn w:val="eSPISCCParagraphDefaultFont"/>
    <w:rsid w:val="006169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69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A0BC3"/>
    <w:rPr>
      <w:sz w:val="24"/>
      <w:szCs w:val="24"/>
    </w:rPr>
  </w:style>
  <w:style w:styleId="Naslov1" w:type="paragraph">
    <w:name w:val="heading 1"/>
    <w:basedOn w:val="Normal"/>
    <w:next w:val="Normal"/>
    <w:link w:val="Naslov1Char"/>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rsid w:val="00B56A75"/>
    <w:rPr>
      <w:rFonts w:ascii="Tahoma" w:cs="Tahoma" w:hAnsi="Tahoma"/>
      <w:sz w:val="16"/>
      <w:szCs w:val="16"/>
    </w:rPr>
  </w:style>
  <w:style w:customStyle="1" w:styleId="ZaglavljeChar" w:type="character">
    <w:name w:val="Zaglavlje Char"/>
    <w:link w:val="Zaglavlje"/>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Bezpopisa1" w:type="numbering">
    <w:name w:val="Bez popisa1"/>
    <w:next w:val="Bezpopisa"/>
    <w:uiPriority w:val="99"/>
    <w:semiHidden/>
    <w:unhideWhenUsed/>
    <w:rsid w:val="00BB2962"/>
  </w:style>
  <w:style w:customStyle="1" w:styleId="TekstbaloniaChar" w:type="character">
    <w:name w:val="Tekst balončića Char"/>
    <w:basedOn w:val="Zadanifontodlomka"/>
    <w:link w:val="Tekstbalonia"/>
    <w:rsid w:val="00BB2962"/>
    <w:rPr>
      <w:rFonts w:ascii="Tahoma" w:cs="Tahoma" w:hAnsi="Tahoma"/>
      <w:sz w:val="16"/>
      <w:szCs w:val="16"/>
    </w:rPr>
  </w:style>
  <w:style w:customStyle="1" w:styleId="PodnojeChar" w:type="character">
    <w:name w:val="Podnožje Char"/>
    <w:basedOn w:val="Zadanifontodlomka"/>
    <w:link w:val="Podnoje"/>
    <w:rsid w:val="00BB2962"/>
    <w:rPr>
      <w:sz w:val="24"/>
      <w:szCs w:val="24"/>
    </w:rPr>
  </w:style>
  <w:style w:styleId="Reetkatablice" w:type="table">
    <w:name w:val="Table Grid"/>
    <w:basedOn w:val="Obinatablica"/>
    <w:uiPriority w:val="59"/>
    <w:rsid w:val="00BB2962"/>
    <w:rPr>
      <w:rFonts w:asciiTheme="minorHAnsi" w:cstheme="minorBidi" w:eastAsiaTheme="minorHAnsi" w:hAnsiTheme="minorHAns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Naslov1Char" w:type="character">
    <w:name w:val="Naslov 1 Char"/>
    <w:basedOn w:val="Zadanifontodlomka"/>
    <w:link w:val="Naslov1"/>
    <w:rsid w:val="00BB2962"/>
    <w:rPr>
      <w:b/>
      <w:bCs/>
      <w:sz w:val="24"/>
      <w:szCs w:val="24"/>
    </w:rPr>
  </w:style>
  <w:style w:customStyle="1" w:styleId="Bezpopisa11" w:type="numbering">
    <w:name w:val="Bez popisa11"/>
    <w:next w:val="Bezpopisa"/>
    <w:uiPriority w:val="99"/>
    <w:semiHidden/>
    <w:unhideWhenUsed/>
    <w:rsid w:val="00BB2962"/>
  </w:style>
  <w:style w:customStyle="1" w:styleId="TijelotekstaChar" w:type="character">
    <w:name w:val="Tijelo teksta Char"/>
    <w:basedOn w:val="Zadanifontodlomka"/>
    <w:link w:val="Tijeloteksta"/>
    <w:rsid w:val="00BB2962"/>
    <w:rPr>
      <w:sz w:val="24"/>
      <w:szCs w:val="24"/>
    </w:rPr>
  </w:style>
  <w:style w:customStyle="1" w:styleId="Reetkatablice1" w:type="table">
    <w:name w:val="Rešetka tablice1"/>
    <w:basedOn w:val="Obinatablica"/>
    <w:next w:val="Reetkatablice"/>
    <w:rsid w:val="00BB296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2" w:type="numbering">
    <w:name w:val="Bez popisa2"/>
    <w:next w:val="Bezpopisa"/>
    <w:uiPriority w:val="99"/>
    <w:semiHidden/>
    <w:unhideWhenUsed/>
    <w:rsid w:val="00BB2962"/>
  </w:style>
  <w:style w:customStyle="1" w:styleId="Reetkatablice2" w:type="table">
    <w:name w:val="Rešetka tablice2"/>
    <w:basedOn w:val="Obinatablica"/>
    <w:next w:val="Reetkatablice"/>
    <w:uiPriority w:val="59"/>
    <w:rsid w:val="00BB2962"/>
    <w:rPr>
      <w:rFonts w:asciiTheme="minorHAnsi" w:cstheme="minorBidi" w:eastAsiaTheme="minorHAnsi" w:hAnsiTheme="minorHAns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12" w:type="numbering">
    <w:name w:val="Bez popisa12"/>
    <w:next w:val="Bezpopisa"/>
    <w:uiPriority w:val="99"/>
    <w:semiHidden/>
    <w:unhideWhenUsed/>
    <w:rsid w:val="00BB2962"/>
  </w:style>
  <w:style w:customStyle="1" w:styleId="Reetkatablice11" w:type="table">
    <w:name w:val="Rešetka tablice11"/>
    <w:basedOn w:val="Obinatablica"/>
    <w:next w:val="Reetkatablice"/>
    <w:rsid w:val="00BB296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6169AB"/>
    <w:rPr>
      <w:color w:val="808080"/>
      <w:bdr w:color="auto" w:space="0" w:sz="0" w:val="none"/>
      <w:shd w:color="auto" w:fill="auto" w:val="clear"/>
    </w:rPr>
  </w:style>
  <w:style w:customStyle="1" w:styleId="eSPISCCParagraphDefaultFont" w:type="character">
    <w:name w:val="eSPIS_CC_Paragraph Default Font"/>
    <w:basedOn w:val="Zadanifontodlomka"/>
    <w:rsid w:val="006169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69AB"/>
    <w:rPr>
      <w:bdr w:color="auto" w:space="0" w:sz="0" w:val="none"/>
      <w:shd w:color="auto" w:fill="FFFFCC" w:val="clear"/>
      <w:lang w:val="hr-HR"/>
    </w:rPr>
  </w:style>
  <w:style w:customStyle="1" w:styleId="PozadinaSvijetloCrvena" w:type="character">
    <w:name w:val="Pozadina_SvijetloCrvena"/>
    <w:basedOn w:val="eSPISCCParagraphDefaultFont"/>
    <w:rsid w:val="006169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69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2014.</izvorni_sadrzaj>
    <derivirana_varijabla naziv="DomainObject.Predmet.DatumOsnivanja_1">13.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St-40/2014</izvorni_sadrzaj>
    <derivirana_varijabla naziv="DomainObject.Predmet.OznakaBroj_1">St-40/2014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TIGAR d.o.o. za usluge</izvorni_sadrzaj>
    <derivirana_varijabla naziv="DomainObject.Predmet.StrankaFormated_1">  TIGAR d.o.o. za usluge</derivirana_varijabla>
  </DomainObject.Predmet.StrankaFormated>
  <DomainObject.Predmet.StrankaFormatedOIB>
    <izvorni_sadrzaj>  TIGAR d.o.o. za usluge, OIB 65051360088</izvorni_sadrzaj>
    <derivirana_varijabla naziv="DomainObject.Predmet.StrankaFormatedOIB_1">  TIGAR d.o.o. za usluge, OIB 65051360088</derivirana_varijabla>
  </DomainObject.Predmet.StrankaFormatedOIB>
  <DomainObject.Predmet.StrankaFormatedWithAdress>
    <izvorni_sadrzaj> TIGAR d.o.o. za usluge, Put Supavla 1, Split</izvorni_sadrzaj>
    <derivirana_varijabla naziv="DomainObject.Predmet.StrankaFormatedWithAdress_1"> TIGAR d.o.o. za usluge, Put Supavla 1, Split</derivirana_varijabla>
  </DomainObject.Predmet.StrankaFormatedWithAdress>
  <DomainObject.Predmet.StrankaFormatedWithAdressOIB>
    <izvorni_sadrzaj> TIGAR d.o.o. za usluge, OIB 65051360088, Put Supavla 1, Split</izvorni_sadrzaj>
    <derivirana_varijabla naziv="DomainObject.Predmet.StrankaFormatedWithAdressOIB_1"> TIGAR d.o.o. za usluge, OIB 65051360088, Put Supavla 1, Split</derivirana_varijabla>
  </DomainObject.Predmet.StrankaFormatedWithAdressOIB>
  <DomainObject.Predmet.StrankaWithAdress>
    <izvorni_sadrzaj>TIGAR d.o.o. za usluge Put Supavla 1,Split</izvorni_sadrzaj>
    <derivirana_varijabla naziv="DomainObject.Predmet.StrankaWithAdress_1">TIGAR d.o.o. za usluge Put Supavla 1,Split</derivirana_varijabla>
  </DomainObject.Predmet.StrankaWithAdress>
  <DomainObject.Predmet.StrankaWithAdressOIB>
    <izvorni_sadrzaj>TIGAR d.o.o. za usluge, OIB 65051360088, Put Supavla 1,Split</izvorni_sadrzaj>
    <derivirana_varijabla naziv="DomainObject.Predmet.StrankaWithAdressOIB_1">TIGAR d.o.o. za usluge, OIB 65051360088, Put Supavla 1,Split</derivirana_varijabla>
  </DomainObject.Predmet.StrankaWithAdressOIB>
  <DomainObject.Predmet.StrankaNazivFormated>
    <izvorni_sadrzaj>TIGAR d.o.o. za usluge</izvorni_sadrzaj>
    <derivirana_varijabla naziv="DomainObject.Predmet.StrankaNazivFormated_1">TIGAR d.o.o. za usluge</derivirana_varijabla>
  </DomainObject.Predmet.StrankaNazivFormated>
  <DomainObject.Predmet.StrankaNazivFormatedOIB>
    <izvorni_sadrzaj>TIGAR d.o.o. za usluge, OIB 65051360088</izvorni_sadrzaj>
    <derivirana_varijabla naziv="DomainObject.Predmet.StrankaNazivFormatedOIB_1">TIGAR d.o.o. za usluge, OIB 65051360088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TIGAR d.o.o. za usluge</item>
    </izvorni_sadrzaj>
    <derivirana_varijabla naziv="DomainObject.Predmet.StrankaListFormated_1">
      <item>TIGAR d.o.o. za usluge</item>
    </derivirana_varijabla>
  </DomainObject.Predmet.StrankaListFormated>
  <DomainObject.Predmet.StrankaListFormatedOIB>
    <izvorni_sadrzaj>
      <item>TIGAR d.o.o. za usluge, OIB 65051360088</item>
    </izvorni_sadrzaj>
    <derivirana_varijabla naziv="DomainObject.Predmet.StrankaListFormatedOIB_1">
      <item>TIGAR d.o.o. za usluge, OIB 65051360088</item>
    </derivirana_varijabla>
  </DomainObject.Predmet.StrankaListFormatedOIB>
  <DomainObject.Predmet.StrankaListFormatedWithAdress>
    <izvorni_sadrzaj>
      <item>TIGAR d.o.o. za usluge, Put Supavla 1, Split</item>
    </izvorni_sadrzaj>
    <derivirana_varijabla naziv="DomainObject.Predmet.StrankaListFormatedWithAdress_1">
      <item>TIGAR d.o.o. za usluge, Put Supavla 1, Split</item>
    </derivirana_varijabla>
  </DomainObject.Predmet.StrankaListFormatedWithAdress>
  <DomainObject.Predmet.StrankaListFormatedWithAdressOIB>
    <izvorni_sadrzaj>
      <item>TIGAR d.o.o. za usluge, OIB 65051360088, Put Supavla 1, Split</item>
    </izvorni_sadrzaj>
    <derivirana_varijabla naziv="DomainObject.Predmet.StrankaListFormatedWithAdressOIB_1">
      <item>TIGAR d.o.o. za usluge, OIB 65051360088, Put Supavla 1, Split</item>
    </derivirana_varijabla>
  </DomainObject.Predmet.StrankaListFormatedWithAdressOIB>
  <DomainObject.Predmet.StrankaListNazivFormated>
    <izvorni_sadrzaj>
      <item>TIGAR d.o.o. za usluge</item>
    </izvorni_sadrzaj>
    <derivirana_varijabla naziv="DomainObject.Predmet.StrankaListNazivFormated_1">
      <item>TIGAR d.o.o. za usluge</item>
    </derivirana_varijabla>
  </DomainObject.Predmet.StrankaListNazivFormated>
  <DomainObject.Predmet.StrankaListNazivFormatedOIB>
    <izvorni_sadrzaj>
      <item>TIGAR d.o.o. za usluge, OIB 65051360088</item>
    </izvorni_sadrzaj>
    <derivirana_varijabla naziv="DomainObject.Predmet.StrankaListNazivFormatedOIB_1">
      <item>TIGAR d.o.o. za usluge, OIB 65051360088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izvorni_sadrzaj>
    <derivirana_varijabla naziv="DomainObject.Predmet.OstaliListFormated_1">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derivirana_varijabla>
  </DomainObject.Predmet.OstaliListFormated>
  <DomainObject.Predmet.OstaliListFormatedOIB>
    <izvorni_sadrzaj>
      <item>Trgovački sud Split Registarski odjel, OIB 30842297926</item>
      <item>Trgovački sud Split Računovodstvo, OIB 30842297926</item>
      <item>Trgovački sud Split E-oglasna ploča, OIB 30842297926</item>
      <item>Trgovački sud Split Pisarnica, OIB 30842297926</item>
      <item>Trgovački sud Split Ovršni odjel, OIB 30842297926</item>
      <item>Financijska agencija, OIB 85821130368</item>
      <item>NARODNE NOVINE, dioničko društvo za izdavanje i tiskanje Službenog lista Republike Hrvatske, službenih i drugih obrazaca te , OIB 64546066176</item>
      <item>Branimir Cikatić, OIB 82491594999</item>
      <item>Tomislav Krka</item>
      <item>Natalija Mladineo, OIB 62875698528</item>
      <item>Županijsko državno odvjetništvo Split</item>
      <item>Porezna uprava Split</item>
      <item>Općinski sud u Splitu - ZK odjel</item>
      <item>Trgovački sud u Splitu - Ured predsjednika suda</item>
      <item>Ivo Rizvan, OIB 85328238536</item>
      <item>Zvonimir Bućan</item>
      <item>ODVJETNIČKO DRUŠTVO STANIĆ I PARTNERI društvo s ograničenom odgovornošću, OIB 96146860628</item>
      <item>PODRAVSKA BANKA dioničko društvo, OIB 97326283154</item>
      <item>INA-INDUSTRIJA NAFTE, d.d., OIB 27759560625</item>
      <item>Grad Split, OIB 78755598868</item>
      <item>ZAGREBAČKI HOLDING, društvo s ograničenom odgovornošću za javni prijevoz, opskrbu vodom, održavanje čistoće, putnička a, OIB 85584865987</item>
      <item>ŠKOLSKA KNJIGA izdavaštvo, trgovina i usluge d.d., OIB 38967655335</item>
    </izvorni_sadrzaj>
    <derivirana_varijabla naziv="DomainObject.Predmet.OstaliListFormatedOIB_1">
      <item>Trgovački sud Split Registarski odjel, OIB 30842297926</item>
      <item>Trgovački sud Split Računovodstvo, OIB 30842297926</item>
      <item>Trgovački sud Split E-oglasna ploča, OIB 30842297926</item>
      <item>Trgovački sud Split Pisarnica, OIB 30842297926</item>
      <item>Trgovački sud Split Ovršni odjel, OIB 30842297926</item>
      <item>Financijska agencija, OIB 85821130368</item>
      <item>NARODNE NOVINE, dioničko društvo za izdavanje i tiskanje Službenog lista Republike Hrvatske, službenih i drugih obrazaca te , OIB 64546066176</item>
      <item>Branimir Cikatić, OIB 82491594999</item>
      <item>Tomislav Krka</item>
      <item>Natalija Mladineo, OIB 62875698528</item>
      <item>Županijsko državno odvjetništvo Split</item>
      <item>Porezna uprava Split</item>
      <item>Općinski sud u Splitu - ZK odjel</item>
      <item>Trgovački sud u Splitu - Ured predsjednika suda</item>
      <item>Ivo Rizvan, OIB 85328238536</item>
      <item>Zvonimir Bućan</item>
      <item>ODVJETNIČKO DRUŠTVO STANIĆ I PARTNERI društvo s ograničenom odgovornošću, OIB 96146860628</item>
      <item>PODRAVSKA BANKA dioničko društvo, OIB 97326283154</item>
      <item>INA-INDUSTRIJA NAFTE, d.d., OIB 27759560625</item>
      <item>Grad Split, OIB 78755598868</item>
      <item>ZAGREBAČKI HOLDING, društvo s ograničenom odgovornošću za javni prijevoz, opskrbu vodom, održavanje čistoće, putnička a, OIB 85584865987</item>
      <item>ŠKOLSKA KNJIGA izdavaštvo, trgovina i usluge d.d., OIB 38967655335</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E-oglasna ploča, Sukoišanska 6, 21000 Split</item>
      <item>Trgovački sud Split Pisarnica, Sukoišanska 6, 21000 Split</item>
      <item>Trgovački sud Split Ovršni odjel, Sukoišanska 6, 21000 Split</item>
      <item>Financijska agencija, Mažuranićevo šetalište 24 b, 21000 Split</item>
      <item>NARODNE NOVINE, dioničko društvo za izdavanje i tiskanje Službenog lista Republike Hrvatske, službenih i drugih obrazaca te , Savski Gaj XIII. put 6, 10000 Zagreb</item>
      <item>Branimir Cikatić, Poljička cesta 20B, 21000 Split</item>
      <item>Tomislav Krka, Starčevićeva 13/I, 21000 Split</item>
      <item>Natalija Mladineo, Viška 24, 21000 Split</item>
      <item>Županijsko državno odvjetništvo Split, Gundulićeva 29A, 21000 Split</item>
      <item>Porezna uprava Split, F. Tuđmana 4, 21000 Split</item>
      <item>Općinski sud u Splitu - ZK odjel, Gundulićeva 29, 21000 Split</item>
      <item>Trgovački sud u Splitu - Ured predsjednika suda, Sukojišanska 6, 21000 Split</item>
      <item>Ivo Rizvan, Bilice Ii 12, 21000 Split</item>
      <item>Zvonimir Bućan, Domovinskog rata 10, 21000 Split</item>
      <item>ODVJETNIČKO DRUŠTVO STANIĆ I PARTNERI društvo s ograničenom odgovornošću, Riva 4, 51000 Rijeka</item>
      <item>PODRAVSKA BANKA dioničko društvo, Opatička 3, 48000 Koprivnica</item>
      <item>INA-INDUSTRIJA NAFTE, d.d., Avenija V. Holjevca 10, Zagreb</item>
      <item>Grad Split, Branimirova obala 17, 21000 Split</item>
      <item>ZAGREBAČKI HOLDING, društvo s ograničenom odgovornošću za javni prijevoz, opskrbu vodom, održavanje čistoće, putnička a, Ulica grada Vukovara 41, Zagreb</item>
      <item>ŠKOLSKA KNJIGA izdavaštvo, trgovina i usluge d.d., Masarykova 28, Zagreb</item>
    </izvorni_sadrzaj>
    <derivirana_varijabla naziv="DomainObject.Predmet.OstaliListFormatedWithAdress_1">
      <item>Trgovački sud Split Registarski odjel, Sukoišanska 6, 21000 Split</item>
      <item>Trgovački sud Split Računovodstvo, Sukoišanska 6, 21000 Split</item>
      <item>Trgovački sud Split E-oglasna ploča, Sukoišanska 6, 21000 Split</item>
      <item>Trgovački sud Split Pisarnica, Sukoišanska 6, 21000 Split</item>
      <item>Trgovački sud Split Ovršni odjel, Sukoišanska 6, 21000 Split</item>
      <item>Financijska agencija, Mažuranićevo šetalište 24 b, 21000 Split</item>
      <item>NARODNE NOVINE, dioničko društvo za izdavanje i tiskanje Službenog lista Republike Hrvatske, službenih i drugih obrazaca te , Savski Gaj XIII. put 6, 10000 Zagreb</item>
      <item>Branimir Cikatić, Poljička cesta 20B, 21000 Split</item>
      <item>Tomislav Krka, Starčevićeva 13/I, 21000 Split</item>
      <item>Natalija Mladineo, Viška 24, 21000 Split</item>
      <item>Županijsko državno odvjetništvo Split, Gundulićeva 29A, 21000 Split</item>
      <item>Porezna uprava Split, F. Tuđmana 4, 21000 Split</item>
      <item>Općinski sud u Splitu - ZK odjel, Gundulićeva 29, 21000 Split</item>
      <item>Trgovački sud u Splitu - Ured predsjednika suda, Sukojišanska 6, 21000 Split</item>
      <item>Ivo Rizvan, Bilice Ii 12, 21000 Split</item>
      <item>Zvonimir Bućan, Domovinskog rata 10, 21000 Split</item>
      <item>ODVJETNIČKO DRUŠTVO STANIĆ I PARTNERI društvo s ograničenom odgovornošću, Riva 4, 51000 Rijeka</item>
      <item>PODRAVSKA BANKA dioničko društvo, Opatička 3, 48000 Koprivnica</item>
      <item>INA-INDUSTRIJA NAFTE, d.d., Avenija V. Holjevca 10, Zagreb</item>
      <item>Grad Split, Branimirova obala 17, 21000 Split</item>
      <item>ZAGREBAČKI HOLDING, društvo s ograničenom odgovornošću za javni prijevoz, opskrbu vodom, održavanje čistoće, putnička a, Ulica grada Vukovara 41, Zagreb</item>
      <item>ŠKOLSKA KNJIGA izdavaštvo, trgovina i usluge d.d., Masarykova 28, Zagreb</item>
    </derivirana_varijabla>
  </DomainObject.Predmet.OstaliListFormatedWithAdress>
  <DomainObject.Predmet.OstaliListFormatedWithAdressOIB>
    <izvorni_sadrzaj>
      <item>Trgovački sud Split Registarski odjel, OIB 30842297926, Sukoišanska 6, 21000 Split</item>
      <item>Trgovački sud Split Računovodstvo, OIB 30842297926, Sukoišanska 6, 21000 Split</item>
      <item>Trgovački sud Split E-oglasna ploča, OIB 30842297926, Sukoišanska 6, 21000 Split</item>
      <item>Trgovački sud Split Pisarnica, OIB 30842297926, Sukoišanska 6, 21000 Split</item>
      <item>Trgovački sud Split Ovršni odjel, OIB 30842297926, Sukoišanska 6, 21000 Split</item>
      <item>Financijska agencija, OIB 85821130368, Mažuranićevo šetalište 24 b, 21000 Split</item>
      <item>NARODNE NOVINE, dioničko društvo za izdavanje i tiskanje Službenog lista Republike Hrvatske, službenih i drugih obrazaca te , OIB 64546066176, Savski Gaj XIII. put 6, 10000 Zagreb</item>
      <item>Branimir Cikatić, OIB 82491594999, Poljička cesta 20B, 21000 Split</item>
      <item>Tomislav Krka, Starčevićeva 13/I, 21000 Split</item>
      <item>Natalija Mladineo, OIB 62875698528, Viška 24, 21000 Split</item>
      <item>Županijsko državno odvjetništvo Split, Gundulićeva 29A, 21000 Split</item>
      <item>Porezna uprava Split, F. Tuđmana 4, 21000 Split</item>
      <item>Općinski sud u Splitu - ZK odjel, Gundulićeva 29, 21000 Split</item>
      <item>Trgovački sud u Splitu - Ured predsjednika suda, Sukojišanska 6, 21000 Split</item>
      <item>Ivo Rizvan, OIB 85328238536, Bilice Ii 12, 21000 Split</item>
      <item>Zvonimir Bućan, Domovinskog rata 10, 21000 Split</item>
      <item>ODVJETNIČKO DRUŠTVO STANIĆ I PARTNERI društvo s ograničenom odgovornošću, OIB 96146860628, Riva 4, 51000 Rijeka</item>
      <item>PODRAVSKA BANKA dioničko društvo, OIB 97326283154, Opatička 3, 48000 Koprivnica</item>
      <item>INA-INDUSTRIJA NAFTE, d.d., OIB 27759560625, Avenija V. Holjevca 10, Zagreb</item>
      <item>Grad Split, OIB 78755598868, Branimirova obala 17, 21000 Split</item>
      <item>ZAGREBAČKI HOLDING, društvo s ograničenom odgovornošću za javni prijevoz, opskrbu vodom, održavanje čistoće, putnička a, OIB 85584865987, Ulica grada Vukovara 41, Zagreb</item>
      <item>ŠKOLSKA KNJIGA izdavaštvo, trgovina i usluge d.d., OIB 38967655335, Masarykova 28, Zagreb</item>
    </izvorni_sadrzaj>
    <derivirana_varijabla naziv="DomainObject.Predmet.OstaliListFormatedWithAdressOIB_1">
      <item>Trgovački sud Split Registarski odjel, OIB 30842297926, Sukoišanska 6, 21000 Split</item>
      <item>Trgovački sud Split Računovodstvo, OIB 30842297926, Sukoišanska 6, 21000 Split</item>
      <item>Trgovački sud Split E-oglasna ploča, OIB 30842297926, Sukoišanska 6, 21000 Split</item>
      <item>Trgovački sud Split Pisarnica, OIB 30842297926, Sukoišanska 6, 21000 Split</item>
      <item>Trgovački sud Split Ovršni odjel, OIB 30842297926, Sukoišanska 6, 21000 Split</item>
      <item>Financijska agencija, OIB 85821130368, Mažuranićevo šetalište 24 b, 21000 Split</item>
      <item>NARODNE NOVINE, dioničko društvo za izdavanje i tiskanje Službenog lista Republike Hrvatske, službenih i drugih obrazaca te , OIB 64546066176, Savski Gaj XIII. put 6, 10000 Zagreb</item>
      <item>Branimir Cikatić, OIB 82491594999, Poljička cesta 20B, 21000 Split</item>
      <item>Tomislav Krka, Starčevićeva 13/I, 21000 Split</item>
      <item>Natalija Mladineo, OIB 62875698528, Viška 24, 21000 Split</item>
      <item>Županijsko državno odvjetništvo Split, Gundulićeva 29A, 21000 Split</item>
      <item>Porezna uprava Split, F. Tuđmana 4, 21000 Split</item>
      <item>Općinski sud u Splitu - ZK odjel, Gundulićeva 29, 21000 Split</item>
      <item>Trgovački sud u Splitu - Ured predsjednika suda, Sukojišanska 6, 21000 Split</item>
      <item>Ivo Rizvan, OIB 85328238536, Bilice Ii 12, 21000 Split</item>
      <item>Zvonimir Bućan, Domovinskog rata 10, 21000 Split</item>
      <item>ODVJETNIČKO DRUŠTVO STANIĆ I PARTNERI društvo s ograničenom odgovornošću, OIB 96146860628, Riva 4, 51000 Rijeka</item>
      <item>PODRAVSKA BANKA dioničko društvo, OIB 97326283154, Opatička 3, 48000 Koprivnica</item>
      <item>INA-INDUSTRIJA NAFTE, d.d., OIB 27759560625, Avenija V. Holjevca 10, Zagreb</item>
      <item>Grad Split, OIB 78755598868, Branimirova obala 17, 21000 Split</item>
      <item>ZAGREBAČKI HOLDING, društvo s ograničenom odgovornošću za javni prijevoz, opskrbu vodom, održavanje čistoće, putnička a, OIB 85584865987, Ulica grada Vukovara 41, Zagreb</item>
      <item>ŠKOLSKA KNJIGA izdavaštvo, trgovina i usluge d.d., OIB 38967655335, Masarykova 28, Zagreb</item>
    </derivirana_varijabla>
  </DomainObject.Predmet.OstaliListFormatedWithAdressOIB>
  <DomainObject.Predmet.OstaliListNazivFormated>
    <izvorni_sadrzaj>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izvorni_sadrzaj>
    <derivirana_varijabla naziv="DomainObject.Predmet.OstaliListNazivFormated_1">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derivirana_varijabla>
  </DomainObject.Predmet.OstaliListNazivFormated>
  <DomainObject.Predmet.OstaliListNazivFormatedOIB>
    <izvorni_sadrzaj>
      <item>Trgovački sud Split Registarski odjel, OIB 30842297926</item>
      <item>Trgovački sud Split Računovodstvo, OIB 30842297926</item>
      <item>Trgovački sud Split E-oglasna ploča, OIB 30842297926</item>
      <item>Trgovački sud Split Pisarnica, OIB 30842297926</item>
      <item>Trgovački sud Split Ovršni odjel, OIB 30842297926</item>
      <item>Financijska agencija, OIB 85821130368</item>
      <item>NARODNE NOVINE, dioničko društvo za izdavanje i tiskanje Službenog lista Republike Hrvatske, službenih i drugih obrazaca te , OIB 64546066176</item>
      <item>Branimir Cikatić, OIB 82491594999</item>
      <item>Tomislav Krka</item>
      <item>Natalija Mladineo, OIB 62875698528</item>
      <item>Županijsko državno odvjetništvo Split</item>
      <item>Porezna uprava Split</item>
      <item>Općinski sud u Splitu - ZK odjel</item>
      <item>Trgovački sud u Splitu - Ured predsjednika suda</item>
      <item>Ivo Rizvan, OIB 85328238536</item>
      <item>Zvonimir Bućan</item>
      <item>ODVJETNIČKO DRUŠTVO STANIĆ I PARTNERI društvo s ograničenom odgovornošću, OIB 96146860628</item>
      <item>PODRAVSKA BANKA dioničko društvo, OIB 97326283154</item>
      <item>INA-INDUSTRIJA NAFTE, d.d., OIB 27759560625</item>
      <item>Grad Split, OIB 78755598868</item>
      <item>ZAGREBAČKI HOLDING, društvo s ograničenom odgovornošću za javni prijevoz, opskrbu vodom, održavanje čistoće, putnička a, OIB 85584865987</item>
      <item>ŠKOLSKA KNJIGA izdavaštvo, trgovina i usluge d.d., OIB 38967655335</item>
    </izvorni_sadrzaj>
    <derivirana_varijabla naziv="DomainObject.Predmet.OstaliListNazivFormatedOIB_1">
      <item>Trgovački sud Split Registarski odjel, OIB 30842297926</item>
      <item>Trgovački sud Split Računovodstvo, OIB 30842297926</item>
      <item>Trgovački sud Split E-oglasna ploča, OIB 30842297926</item>
      <item>Trgovački sud Split Pisarnica, OIB 30842297926</item>
      <item>Trgovački sud Split Ovršni odjel, OIB 30842297926</item>
      <item>Financijska agencija, OIB 85821130368</item>
      <item>NARODNE NOVINE, dioničko društvo za izdavanje i tiskanje Službenog lista Republike Hrvatske, službenih i drugih obrazaca te , OIB 64546066176</item>
      <item>Branimir Cikatić, OIB 82491594999</item>
      <item>Tomislav Krka</item>
      <item>Natalija Mladineo, OIB 62875698528</item>
      <item>Županijsko državno odvjetništvo Split</item>
      <item>Porezna uprava Split</item>
      <item>Općinski sud u Splitu - ZK odjel</item>
      <item>Trgovački sud u Splitu - Ured predsjednika suda</item>
      <item>Ivo Rizvan, OIB 85328238536</item>
      <item>Zvonimir Bućan</item>
      <item>ODVJETNIČKO DRUŠTVO STANIĆ I PARTNERI društvo s ograničenom odgovornošću, OIB 96146860628</item>
      <item>PODRAVSKA BANKA dioničko društvo, OIB 97326283154</item>
      <item>INA-INDUSTRIJA NAFTE, d.d., OIB 27759560625</item>
      <item>Grad Split, OIB 78755598868</item>
      <item>ZAGREBAČKI HOLDING, društvo s ograničenom odgovornošću za javni prijevoz, opskrbu vodom, održavanje čistoće, putnička a, OIB 85584865987</item>
      <item>ŠKOLSKA KNJIGA izdavaštvo, trgovina i usluge d.d., OIB 38967655335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TIGAR d.o.o. za usluge</izvorni_sadrzaj>
    <derivirana_varijabla naziv="DomainObject.Predmet.StrankaIDrugi_1">TIGAR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TIGAR d.o.o. za usluge, OIB 65051360088, Put Supavla 1, Split</izvorni_sadrzaj>
    <derivirana_varijabla naziv="DomainObject.Predmet.StrankaIDrugiAdressOIB_1">TIGAR d.o.o. za usluge, OIB 65051360088, Put Supavla 1,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TIGAR d.o.o. za usluge</item>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izvorni_sadrzaj>
    <derivirana_varijabla naziv="DomainObject.Predmet.SudioniciListNaziv_1">
      <item>TIGAR d.o.o. za usluge</item>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derivirana_varijabla>
  </DomainObject.Predmet.SudioniciListNaziv>
  <DomainObject.Predmet.SudioniciListAdressOIB>
    <izvorni_sadrzaj>
      <item>TIGAR d.o.o. za usluge, OIB 65051360088, Put Supavla 1,Split</item>
      <item>Trgovački sud Split Registarski odjel, OIB 30842297926, Sukoišanska 6,21000 Split</item>
      <item>Trgovački sud Split Računovodstvo, OIB 30842297926, Sukoišanska 6,21000 Split</item>
      <item>Trgovački sud Split E-oglasna ploča, OIB 30842297926, Sukoišanska 6,21000 Split</item>
      <item>Trgovački sud Split Pisarnica, OIB 30842297926, Sukoišanska 6,21000 Split</item>
      <item>Trgovački sud Split Ovršni odjel, OIB 30842297926, Sukoišanska 6,21000 Split</item>
      <item>Financijska agencija, OIB 85821130368, Mažuranićevo šetalište 24 b,21000 Split</item>
      <item>NARODNE NOVINE, dioničko društvo za izdavanje i tiskanje Službenog lista Republike Hrvatske, službenih i drugih obrazaca te , OIB 64546066176, Savski Gaj XIII. put 6,10000 Zagreb</item>
      <item>Branimir Cikatić, OIB 82491594999, Poljička cesta 20B,21000 Split</item>
      <item>Tomislav Krka, Starčevićeva 13/I,21000 Split</item>
      <item>Natalija Mladineo, OIB 62875698528, Viška 24,21000 Split</item>
      <item>Županijsko državno odvjetništvo Split, Gundulićeva 29A,21000 Split</item>
      <item>Porezna uprava Split, F. Tuđmana 4,21000 Split</item>
      <item>Općinski sud u Splitu - ZK odjel, Gundulićeva 29,21000 Split</item>
      <item>Trgovački sud u Splitu - Ured predsjednika suda, Sukojišanska 6,21000 Split</item>
      <item>Ivo Rizvan, OIB 85328238536, Bilice Ii 12,21000 Split</item>
      <item>Zvonimir Bućan, Domovinskog rata 10,21000 Split</item>
      <item>ODVJETNIČKO DRUŠTVO STANIĆ I PARTNERI društvo s ograničenom odgovornošću, OIB 96146860628, Riva 4,51000 Rijeka</item>
      <item>PODRAVSKA BANKA dioničko društvo, OIB 97326283154, Opatička 3,48000 Koprivnica</item>
      <item>INA-INDUSTRIJA NAFTE, d.d., OIB 27759560625, Avenija V. Holjevca 10,Zagreb</item>
      <item>Grad Split, OIB 78755598868, Branimirova obala 17,21000 Split</item>
      <item>ZAGREBAČKI HOLDING, društvo s ograničenom odgovornošću za javni prijevoz, opskrbu vodom, održavanje čistoće, putnička a, OIB 85584865987, Ulica grada Vukovara 41,Zagreb</item>
      <item>ŠKOLSKA KNJIGA izdavaštvo, trgovina i usluge d.d., OIB 38967655335, Masarykova 28,Zagreb</item>
    </izvorni_sadrzaj>
    <derivirana_varijabla naziv="DomainObject.Predmet.SudioniciListAdressOIB_1">
      <item>TIGAR d.o.o. za usluge, OIB 65051360088, Put Supavla 1,Split</item>
      <item>Trgovački sud Split Registarski odjel, OIB 30842297926, Sukoišanska 6,21000 Split</item>
      <item>Trgovački sud Split Računovodstvo, OIB 30842297926, Sukoišanska 6,21000 Split</item>
      <item>Trgovački sud Split E-oglasna ploča, OIB 30842297926, Sukoišanska 6,21000 Split</item>
      <item>Trgovački sud Split Pisarnica, OIB 30842297926, Sukoišanska 6,21000 Split</item>
      <item>Trgovački sud Split Ovršni odjel, OIB 30842297926, Sukoišanska 6,21000 Split</item>
      <item>Financijska agencija, OIB 85821130368, Mažuranićevo šetalište 24 b,21000 Split</item>
      <item>NARODNE NOVINE, dioničko društvo za izdavanje i tiskanje Službenog lista Republike Hrvatske, službenih i drugih obrazaca te , OIB 64546066176, Savski Gaj XIII. put 6,10000 Zagreb</item>
      <item>Branimir Cikatić, OIB 82491594999, Poljička cesta 20B,21000 Split</item>
      <item>Tomislav Krka, Starčevićeva 13/I,21000 Split</item>
      <item>Natalija Mladineo, OIB 62875698528, Viška 24,21000 Split</item>
      <item>Županijsko državno odvjetništvo Split, Gundulićeva 29A,21000 Split</item>
      <item>Porezna uprava Split, F. Tuđmana 4,21000 Split</item>
      <item>Općinski sud u Splitu - ZK odjel, Gundulićeva 29,21000 Split</item>
      <item>Trgovački sud u Splitu - Ured predsjednika suda, Sukojišanska 6,21000 Split</item>
      <item>Ivo Rizvan, OIB 85328238536, Bilice Ii 12,21000 Split</item>
      <item>Zvonimir Bućan, Domovinskog rata 10,21000 Split</item>
      <item>ODVJETNIČKO DRUŠTVO STANIĆ I PARTNERI društvo s ograničenom odgovornošću, OIB 96146860628, Riva 4,51000 Rijeka</item>
      <item>PODRAVSKA BANKA dioničko društvo, OIB 97326283154, Opatička 3,48000 Koprivnica</item>
      <item>INA-INDUSTRIJA NAFTE, d.d., OIB 27759560625, Avenija V. Holjevca 10,Zagreb</item>
      <item>Grad Split, OIB 78755598868, Branimirova obala 17,21000 Split</item>
      <item>ZAGREBAČKI HOLDING, društvo s ograničenom odgovornošću za javni prijevoz, opskrbu vodom, održavanje čistoće, putnička a, OIB 85584865987, Ulica grada Vukovara 41,Zagreb</item>
      <item>ŠKOLSKA KNJIGA izdavaštvo, trgovina i usluge d.d., OIB 38967655335, Masarykova 28,Zagreb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65051360088</item>
      <item>, OIB 30842297926</item>
      <item>, OIB 30842297926</item>
      <item>, OIB 30842297926</item>
      <item>, OIB 30842297926</item>
      <item>, OIB 30842297926</item>
      <item>, OIB 85821130368</item>
      <item>, OIB 64546066176</item>
      <item>, OIB 82491594999</item>
      <item>, OIB null</item>
      <item>, OIB 62875698528</item>
      <item>, OIB null</item>
      <item>, OIB null</item>
      <item>, OIB null</item>
      <item>, OIB null</item>
      <item>, OIB 85328238536</item>
      <item>, OIB null</item>
      <item>, OIB 96146860628</item>
      <item>, OIB 97326283154</item>
      <item>, OIB 27759560625</item>
      <item>, OIB 78755598868</item>
      <item>, OIB 85584865987</item>
      <item>, OIB 38967655335</item>
    </izvorni_sadrzaj>
    <derivirana_varijabla naziv="DomainObject.Predmet.SudioniciListNazivOIB_1">
      <item>, OIB 65051360088</item>
      <item>, OIB 30842297926</item>
      <item>, OIB 30842297926</item>
      <item>, OIB 30842297926</item>
      <item>, OIB 30842297926</item>
      <item>, OIB 30842297926</item>
      <item>, OIB 85821130368</item>
      <item>, OIB 64546066176</item>
      <item>, OIB 82491594999</item>
      <item>, OIB null</item>
      <item>, OIB 62875698528</item>
      <item>, OIB null</item>
      <item>, OIB null</item>
      <item>, OIB null</item>
      <item>, OIB null</item>
      <item>, OIB 85328238536</item>
      <item>, OIB null</item>
      <item>, OIB 96146860628</item>
      <item>, OIB 97326283154</item>
      <item>, OIB 27759560625</item>
      <item>, OIB 78755598868</item>
      <item>, OIB 85584865987</item>
      <item>, OIB 38967655335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C256D1-4416-4153-A033-D0CD2BD5D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14</properties:Pages>
  <properties:Words>2277</properties:Words>
  <properties:Characters>14801</properties:Characters>
  <properties:Lines>942</properties:Lines>
  <properties:Paragraphs>883</properties:Paragraphs>
  <properties:TotalTime>171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16284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2015-08-21T07:17:00Z</dcterms:created>
  <dc:creator>Trgovački sud Split</dc:creator>
  <cp:lastModifiedBy>Ana Golub Gruić</cp:lastModifiedBy>
  <cp:lastPrinted>2015-12-28T14:08:00Z</cp:lastPrinted>
  <dcterms:modified xmlns:xsi="http://www.w3.org/2001/XMLSchema-instance" xsi:type="dcterms:W3CDTF">2015-12-29T08:17:00Z</dcterms:modified>
  <cp:revision>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14</vt:i4>
  </prop:property>
</prop:Properties>
</file>