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1d771" w14:paraId="4b1d771"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CF7E60">
        <w:t>5447</w:t>
      </w:r>
      <w:r w:rsidR="00E72CAE">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A52D64" w:rsidRPr="00A52D64">
        <w:t xml:space="preserve"> </w:t>
      </w:r>
      <w:r w:rsidR="00CF7E60" w:rsidRPr="007045E8">
        <w:t>CIPURIĆ USLUGE j.d.o.o. za ugostiteljstvo u likvidaciji, Krašić, Krašić 66 A, OIB 56054663185</w:t>
      </w:r>
      <w:r w:rsidR="001B52B6">
        <w:t>,</w:t>
      </w:r>
      <w:r w:rsidR="00CD702D">
        <w:t xml:space="preserve"> </w:t>
      </w:r>
      <w:r w:rsidR="002C5A29" w:rsidRPr="00435B5D">
        <w:t xml:space="preserve">dana </w:t>
      </w:r>
      <w:r w:rsidR="002220FA">
        <w:t>25. travnja</w:t>
      </w:r>
      <w:r w:rsidR="00A52D64">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CF7E60" w:rsidP="00CF7E60" w:rsidR="00CF7E60" w:rsidRPr="007D457C">
      <w:pPr>
        <w:ind w:firstLine="720"/>
        <w:jc w:val="both"/>
      </w:pPr>
    </w:p>
    <w:p w:rsidRDefault="00CF7E60" w:rsidP="00CF7E60" w:rsidR="00CF7E60" w:rsidRPr="007D457C">
      <w:pPr>
        <w:numPr>
          <w:ilvl w:val="0"/>
          <w:numId w:val="8"/>
        </w:numPr>
        <w:jc w:val="both"/>
      </w:pPr>
      <w:r w:rsidRPr="007D457C">
        <w:t xml:space="preserve">Utvrđuje se da imovina dužnika </w:t>
      </w:r>
      <w:r w:rsidRPr="007045E8">
        <w:t>CIPURIĆ USLUGE j.d.o.o. za ugostiteljstvo u likvidaciji, Krašić, Krašić 66 A, OIB 56054663185</w:t>
      </w:r>
      <w:r w:rsidRPr="007D457C">
        <w:t xml:space="preserve">, koja bi ušla u stečajnu masu, nije dovoljna ni za namirenje troškova postupka.  </w:t>
      </w:r>
    </w:p>
    <w:p w:rsidRDefault="00CF7E60" w:rsidP="00CF7E60" w:rsidR="00CF7E60" w:rsidRPr="007D457C">
      <w:pPr>
        <w:ind w:left="75"/>
        <w:jc w:val="both"/>
      </w:pPr>
      <w:r w:rsidRPr="007D457C">
        <w:t xml:space="preserve"> </w:t>
      </w:r>
    </w:p>
    <w:p w:rsidRDefault="00CF7E60" w:rsidP="00CF7E60" w:rsidR="00CF7E60" w:rsidRPr="007D457C">
      <w:pPr>
        <w:numPr>
          <w:ilvl w:val="0"/>
          <w:numId w:val="8"/>
        </w:numPr>
        <w:jc w:val="both"/>
      </w:pPr>
      <w:r w:rsidRPr="007D457C">
        <w:t>Pozivaju se osobe koje imaju pravni interes za provedbom stečajnog postupka nad dužnikom, unatoč utvrđenoj nedostatnosti stečajne mase, da u roku 15 dana na žiro račun Trgovačkog suda u Zagrebu IBAN: HR9223900011300000460 model 05-</w:t>
      </w:r>
      <w:r>
        <w:t>5447</w:t>
      </w:r>
      <w:r w:rsidRPr="007D457C">
        <w:t xml:space="preserve">16, predujme iznos od 26.130,00 kn za namirenje troškova prethodnog i otvorenoga stečajnog postupka. </w:t>
      </w:r>
    </w:p>
    <w:p w:rsidRDefault="002220FA" w:rsidP="002220FA" w:rsidR="002220FA" w:rsidRPr="007D457C">
      <w:pPr>
        <w:jc w:val="both"/>
      </w:pPr>
    </w:p>
    <w:p w:rsidRDefault="002220FA" w:rsidP="002220FA" w:rsidR="002220FA" w:rsidRPr="007D457C">
      <w:pPr>
        <w:numPr>
          <w:ilvl w:val="0"/>
          <w:numId w:val="8"/>
        </w:numPr>
        <w:jc w:val="both"/>
      </w:pPr>
      <w:r w:rsidRPr="007D457C">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A52D64" w:rsidP="00A52D64" w:rsidR="00A52D64" w:rsidRPr="005D670F">
      <w:pPr>
        <w:jc w:val="both"/>
      </w:pPr>
    </w:p>
    <w:p w:rsidRDefault="00A52D64" w:rsidP="00A52D64" w:rsidR="00A52D64" w:rsidRPr="005D670F">
      <w:pPr>
        <w:numPr>
          <w:ilvl w:val="0"/>
          <w:numId w:val="8"/>
        </w:numPr>
        <w:jc w:val="both"/>
      </w:pPr>
      <w:r w:rsidRPr="005D670F">
        <w:t xml:space="preserve">Ovo rješenje će se objaviti na e-Oglasnoj ploči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8E5838" w:rsidP="008E5838" w:rsidR="008E5838">
      <w:pPr>
        <w:ind w:firstLine="708"/>
        <w:jc w:val="both"/>
      </w:pPr>
      <w:r>
        <w:t xml:space="preserve">FINA-a Regionalni centar Zagreb, podnijela je ovom sudu dana 10. kolovoza 2016. prijedlog za otvaranje stečajnog postupka nad dužnikom </w:t>
      </w:r>
      <w:r w:rsidR="00E93489" w:rsidRPr="007045E8">
        <w:t>CIPURIĆ USLUGE j.d.o.o. za ugostiteljstvo u likvidaciji, Krašić, Krašić 66 A, OIB 56054663185</w:t>
      </w:r>
      <w:r>
        <w:t xml:space="preserve">. </w:t>
      </w:r>
    </w:p>
    <w:p w:rsidRDefault="008E5838" w:rsidP="008E5838" w:rsidR="008E5838">
      <w:pPr>
        <w:ind w:firstLine="708"/>
        <w:jc w:val="both"/>
      </w:pPr>
      <w:r>
        <w:t xml:space="preserve"> </w:t>
      </w:r>
    </w:p>
    <w:p w:rsidRDefault="008E5838" w:rsidP="008E5838" w:rsidR="008E5838">
      <w:pPr>
        <w:ind w:firstLine="708"/>
        <w:jc w:val="both"/>
      </w:pPr>
      <w:r>
        <w:t xml:space="preserve">Prijedlog je podnesen temeljem odredbe članka 110. stavak 1. </w:t>
      </w:r>
      <w:r w:rsidR="00DB1D6D">
        <w:t xml:space="preserve">Stečajnog zakona (Narodne novine broj 71/15, dalje u tekstu: </w:t>
      </w:r>
      <w:r>
        <w:t>SZ-a</w:t>
      </w:r>
      <w:r w:rsidR="00DB1D6D">
        <w:t>)</w:t>
      </w:r>
      <w:r>
        <w:t xml:space="preserve">. U prijedlogu predlagatelj navodi da na dan </w:t>
      </w:r>
      <w:r w:rsidR="00E93489">
        <w:t>6</w:t>
      </w:r>
      <w:r>
        <w:t xml:space="preserve">. srpnja 2016. godine dužnik u Očevidniku redoslijeda osnova za plaćanje ima evidentirane neizvršene osnove za plaćanje </w:t>
      </w:r>
      <w:r w:rsidR="00E93489">
        <w:t xml:space="preserve">u neprekinutom razdoblju od 120 dana </w:t>
      </w:r>
      <w:r>
        <w:t xml:space="preserve">u ukupnom iznosu od </w:t>
      </w:r>
      <w:r w:rsidR="00E93489">
        <w:t>29.076,13</w:t>
      </w:r>
      <w:r>
        <w:t xml:space="preserve"> kn, te da dužnik ima jednog zaposlenog. Predlagatelj nadalje navodi da dužnik ima </w:t>
      </w:r>
      <w:r w:rsidR="00E93489">
        <w:lastRenderedPageBreak/>
        <w:t>račun</w:t>
      </w:r>
      <w:r>
        <w:t xml:space="preserve"> kod Raiffeisenbank Austria d.d., te da predlagatelj ne raspolaže drugim podacima o imovini dužnika. </w:t>
      </w:r>
    </w:p>
    <w:p w:rsidRDefault="002C5139" w:rsidP="002C5139" w:rsidR="002C5139">
      <w:pPr>
        <w:ind w:firstLine="708"/>
        <w:jc w:val="both"/>
      </w:pPr>
    </w:p>
    <w:p w:rsidRDefault="00D84888" w:rsidP="002C5139" w:rsidR="002C5139" w:rsidRPr="005F7ED3">
      <w:pPr>
        <w:ind w:firstLine="708"/>
        <w:jc w:val="both"/>
      </w:pPr>
      <w:r>
        <w:t>Rješenjem ovog suda posl.br. 4 St-</w:t>
      </w:r>
      <w:r w:rsidR="008E5838">
        <w:t>54</w:t>
      </w:r>
      <w:r w:rsidR="00E93489">
        <w:t>47</w:t>
      </w:r>
      <w:r>
        <w:t xml:space="preserve">/16 od </w:t>
      </w:r>
      <w:r w:rsidR="00E93489">
        <w:t>20</w:t>
      </w:r>
      <w:r w:rsidR="008E5838">
        <w:t>. siječnja 2017</w:t>
      </w:r>
      <w:r>
        <w:t xml:space="preserve">.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E93489">
        <w:t>6. ožujka</w:t>
      </w:r>
      <w:r w:rsidR="008E5838">
        <w:t xml:space="preserve"> 2017</w:t>
      </w:r>
      <w:r w:rsidR="00300BA8">
        <w:t>. godine.</w:t>
      </w:r>
    </w:p>
    <w:p w:rsidRDefault="002C5139" w:rsidP="002C5139" w:rsidR="002C5139" w:rsidRPr="005F7ED3">
      <w:pPr>
        <w:jc w:val="both"/>
      </w:pPr>
    </w:p>
    <w:p w:rsidRDefault="00300BA8" w:rsidP="00300BA8" w:rsidR="00300BA8">
      <w:pPr>
        <w:ind w:firstLine="708"/>
        <w:jc w:val="both"/>
      </w:pPr>
      <w:r>
        <w:t>Podneskom od 2</w:t>
      </w:r>
      <w:r w:rsidR="00E93489">
        <w:t>0</w:t>
      </w:r>
      <w:r>
        <w:t xml:space="preserve">. siječnja 2017. godine FINA je izvijestila sud da ostaje kod prijedloga za otvaranje stečajnog postupka, te da je dužnik na dan </w:t>
      </w:r>
      <w:r w:rsidR="00E93489">
        <w:t>6</w:t>
      </w:r>
      <w:r>
        <w:t xml:space="preserve">. srpnja 2016. godine u Očevidniku redoslijeda osnova za plaćanje imao neizvršene osnove za plaćanje u neprekinutom razdoblju od 120 dana u ukupnom iznosu od </w:t>
      </w:r>
      <w:r w:rsidR="00E93489">
        <w:t>29.076,13</w:t>
      </w:r>
      <w:r w:rsidRPr="00413877">
        <w:t xml:space="preserve"> </w:t>
      </w:r>
      <w:r>
        <w:t xml:space="preserve">kn. </w:t>
      </w:r>
    </w:p>
    <w:p w:rsidRDefault="00300BA8" w:rsidP="00300BA8" w:rsidR="00300BA8">
      <w:pPr>
        <w:ind w:firstLine="708"/>
        <w:jc w:val="both"/>
      </w:pPr>
    </w:p>
    <w:p w:rsidRDefault="00300BA8" w:rsidP="00300BA8" w:rsidR="00300BA8">
      <w:pPr>
        <w:ind w:firstLine="708"/>
        <w:jc w:val="both"/>
      </w:pPr>
      <w:r>
        <w:t>Podneskom</w:t>
      </w:r>
      <w:r w:rsidRPr="0081470D">
        <w:t xml:space="preserve"> </w:t>
      </w:r>
      <w:r>
        <w:t>od 25. siječnja</w:t>
      </w:r>
      <w:r w:rsidRPr="0081470D">
        <w:t xml:space="preserve"> 2017. godine </w:t>
      </w:r>
      <w:r>
        <w:t>Raiffeisenbank Austria d.d. je dostavila</w:t>
      </w:r>
      <w:r w:rsidRPr="0081470D">
        <w:t xml:space="preserve"> na spis Izvješće o solventnosti (BON2) za transakcijski račun dužnika</w:t>
      </w:r>
      <w:r>
        <w:t xml:space="preserve"> kod te banke</w:t>
      </w:r>
      <w:r w:rsidR="00E93489">
        <w:t xml:space="preserve"> (list 16 spisa)</w:t>
      </w:r>
      <w:r>
        <w:t>,</w:t>
      </w:r>
      <w:r w:rsidRPr="0081470D">
        <w:t xml:space="preserve"> uvidom u koj</w:t>
      </w:r>
      <w:r>
        <w:t>i</w:t>
      </w:r>
      <w:r w:rsidRPr="0081470D">
        <w:t xml:space="preserve"> </w:t>
      </w:r>
      <w:r>
        <w:t>je utvrđeno</w:t>
      </w:r>
      <w:r w:rsidRPr="0081470D">
        <w:t xml:space="preserve"> da je na dan </w:t>
      </w:r>
      <w:r>
        <w:t>25. siječnja</w:t>
      </w:r>
      <w:r w:rsidRPr="0081470D">
        <w:t xml:space="preserve"> 2017. godine evidentiran iznos blokade od </w:t>
      </w:r>
      <w:r w:rsidR="00E93489">
        <w:t>31.488,30</w:t>
      </w:r>
      <w:r w:rsidRPr="0081470D">
        <w:t xml:space="preserve"> kn te </w:t>
      </w:r>
      <w:r>
        <w:t>3</w:t>
      </w:r>
      <w:r w:rsidR="00E93489">
        <w:t>22</w:t>
      </w:r>
      <w:r w:rsidRPr="0081470D">
        <w:t xml:space="preserve"> dan</w:t>
      </w:r>
      <w:r w:rsidR="00E93489">
        <w:t>a</w:t>
      </w:r>
      <w:r w:rsidRPr="0081470D">
        <w:t xml:space="preserve"> neprekidne blokade.</w:t>
      </w:r>
    </w:p>
    <w:p w:rsidRDefault="00300BA8" w:rsidP="003C4E43" w:rsidR="00300BA8">
      <w:pPr>
        <w:ind w:firstLine="708"/>
        <w:jc w:val="both"/>
      </w:pPr>
      <w:r>
        <w:t xml:space="preserve">  </w:t>
      </w:r>
    </w:p>
    <w:p w:rsidRDefault="002C5139" w:rsidP="003C4E43" w:rsidR="00300BA8">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E93489">
        <w:t>6. ožujka</w:t>
      </w:r>
      <w:r w:rsidR="00300BA8">
        <w:t xml:space="preserve"> 2017</w:t>
      </w:r>
      <w:r w:rsidR="00D84888">
        <w:t>. godine</w:t>
      </w:r>
      <w:r w:rsidR="00DB1D6D">
        <w:t>,</w:t>
      </w:r>
      <w:r w:rsidR="00300BA8">
        <w:t xml:space="preserve"> kao i na ročište radi rasprave o pretpostavkama za otvaranje stečajnog postupka nad dužnikom od 25. travnja 2017. godine,</w:t>
      </w:r>
      <w:r w:rsidR="00D84888">
        <w:t xml:space="preserve"> </w:t>
      </w:r>
      <w:r w:rsidR="00092A09">
        <w:t>nisu pristupili niti predlagatelj, niti dužnik, niti zakonski zastupnik dužnika</w:t>
      </w:r>
      <w:r w:rsidR="00DB1D6D">
        <w:t xml:space="preserve">, a niti je dužnik postupio po zaključku suda od </w:t>
      </w:r>
      <w:r w:rsidR="00E93489">
        <w:t>20</w:t>
      </w:r>
      <w:r w:rsidR="00DB1D6D">
        <w:t xml:space="preserve">. siječnja 2017. godine da dostavi sudu popis imovine i obveza dužnika. </w:t>
      </w:r>
    </w:p>
    <w:p w:rsidRDefault="00300BA8" w:rsidP="003C4E43" w:rsidR="00300BA8">
      <w:pPr>
        <w:ind w:firstLine="708"/>
        <w:jc w:val="both"/>
      </w:pPr>
    </w:p>
    <w:p w:rsidRDefault="00300BA8" w:rsidP="003C4E43" w:rsidR="00E93489">
      <w:pPr>
        <w:ind w:firstLine="708"/>
        <w:jc w:val="both"/>
      </w:pPr>
      <w:r>
        <w:t>S</w:t>
      </w:r>
      <w:r w:rsidR="00DB1D6D">
        <w:t>toga je s</w:t>
      </w:r>
      <w:r w:rsidR="00092A09">
        <w:t xml:space="preserve">ud </w:t>
      </w:r>
      <w:r>
        <w:t xml:space="preserve">zaključkom od </w:t>
      </w:r>
      <w:r w:rsidR="00E93489">
        <w:t>6. ožujka</w:t>
      </w:r>
      <w:r>
        <w:t xml:space="preserve"> 2017. godine pozvao Ministarstvo financija, Poreznu upravu da dostavi sudu podatke o  imovini dužnika koje ista može pribaviti od nadležnih institucija koje vode službene evidencije za pojedinu vrstu imovine. Ministarstvo financija – Porezna uprava, Područni ured </w:t>
      </w:r>
      <w:r w:rsidR="00E93489">
        <w:t>Središnja Hrvatska, Ispostava Samobor</w:t>
      </w:r>
      <w:r>
        <w:t xml:space="preserve">, putem obavijesti od </w:t>
      </w:r>
      <w:r w:rsidR="00E93489">
        <w:t>17</w:t>
      </w:r>
      <w:r>
        <w:t>. ožujka 2017. godine,</w:t>
      </w:r>
      <w:r w:rsidR="00E93489">
        <w:t xml:space="preserve"> dostavila je u spis podatke iz službenih evidencija (list 26 do 38 spisa). Na navedeni način sud je utvrdio da dužnik kod Ministarstva unutarnjih poslova nije evidentiran kao vlasnik vozila, kod Agencije za civilno zrakoplovstvo nije evidentiran kao vlasnik zrakoplova, kod Državne geodetske uprave nije evidentiran kao posjednik nekretnina, kod Ministarstva pomorstva, prometa i infrastrukture nije evidentiran kao vlasnik plovila, kod Središnjeg klirinškog depozitarnog društva nije evidentiran kao imatelj vrijednosnih papira i dividende, kod Trgovačkog suda nije evidentiran kao imatelj poslovnog udjela, te kod Financijske agencije nije evidentiran kao nositelj založnog prava. </w:t>
      </w:r>
    </w:p>
    <w:p w:rsidRDefault="00300BA8" w:rsidP="003C4E43" w:rsidR="00300BA8">
      <w:pPr>
        <w:ind w:firstLine="708"/>
        <w:jc w:val="both"/>
      </w:pPr>
      <w:r>
        <w:t xml:space="preserve"> </w:t>
      </w:r>
    </w:p>
    <w:p w:rsidRDefault="00CF4BFC" w:rsidP="004327FC" w:rsidR="00300BA8">
      <w:pPr>
        <w:ind w:firstLine="708"/>
        <w:jc w:val="both"/>
      </w:pPr>
      <w:r>
        <w:t>Nadalje, FINA je podneskom od 8</w:t>
      </w:r>
      <w:r w:rsidR="00300BA8">
        <w:t xml:space="preserve">. ožujka 2017. godine dostavila u spis potvrdu od </w:t>
      </w:r>
      <w:r>
        <w:t>8</w:t>
      </w:r>
      <w:r w:rsidR="00300BA8">
        <w:t xml:space="preserve">. ožujka 2017. godine o blokadi računa i novčanih sredstava dužnika (list </w:t>
      </w:r>
      <w:r>
        <w:t>23</w:t>
      </w:r>
      <w:r w:rsidR="00300BA8">
        <w:t xml:space="preserve"> spisa) uvidom u koju je sud utvrdio da nepodmirene obveze na dan izdavanja potvrde iznose </w:t>
      </w:r>
      <w:r>
        <w:t>37.213,33</w:t>
      </w:r>
      <w:r w:rsidR="00300BA8">
        <w:t xml:space="preserve"> kn te da je evidentirano 3</w:t>
      </w:r>
      <w:r>
        <w:t>64</w:t>
      </w:r>
      <w:r w:rsidR="00300BA8">
        <w:t xml:space="preserve"> dana neprekidne blokade računa dužnika. </w:t>
      </w:r>
    </w:p>
    <w:p w:rsidRDefault="00300BA8" w:rsidP="004327FC" w:rsidR="00300BA8">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4327FC">
        <w:t xml:space="preserve">o blokadi računa dužnika,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w:t>
      </w:r>
      <w:r w:rsidR="00A05832" w:rsidRPr="00435B5D">
        <w:lastRenderedPageBreak/>
        <w:t xml:space="preserve">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300BA8" w:rsidP="00300BA8" w:rsidR="00300BA8" w:rsidRPr="00435B5D">
      <w:pPr>
        <w:ind w:firstLine="708"/>
        <w:jc w:val="both"/>
      </w:pPr>
      <w:r>
        <w:t xml:space="preserve">Dakle, iz </w:t>
      </w:r>
      <w:r w:rsidR="00812850">
        <w:t>pribavljenih podataka od porezne uprave</w:t>
      </w:r>
      <w:r>
        <w:t xml:space="preserve"> proizlazi da dužnik nema nikakve imovine koja bi činila stečajnu masu i koja bi bila dostatna za pokriće stečajnoga postupka, a 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300BA8" w:rsidP="00300BA8" w:rsidR="00300BA8" w:rsidRPr="00435B5D">
      <w:pPr>
        <w:jc w:val="both"/>
      </w:pPr>
    </w:p>
    <w:p w:rsidRDefault="00300BA8" w:rsidP="00300BA8" w:rsidR="00300BA8" w:rsidRPr="00435B5D">
      <w:pPr>
        <w:jc w:val="both"/>
      </w:pPr>
      <w:r w:rsidRPr="00435B5D">
        <w:tab/>
      </w:r>
      <w:r w:rsidR="00812850">
        <w:t>Stoga je sud</w:t>
      </w:r>
      <w:r w:rsidRPr="00435B5D">
        <w:t xml:space="preserve"> temeljem odredbe članka 132. st. 1. SZ-a </w:t>
      </w:r>
      <w:r w:rsidR="00812850">
        <w:t xml:space="preserve">pozvao </w:t>
      </w:r>
      <w:r w:rsidRPr="00435B5D">
        <w:t xml:space="preserve">osobe koje imaju pravni interes za provedbom stečajnog postupka na plaćanje predujma za namirenje troškova prethodnoga i otvorenoga stečajnog postupka u ukupnom iznosu od </w:t>
      </w:r>
      <w:r>
        <w:t>26.130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C22A02" w:rsidP="00D2169A" w:rsidR="00C22A02" w:rsidRPr="00435B5D">
      <w:pPr>
        <w:jc w:val="both"/>
      </w:pP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812850">
        <w:t>25. travnja</w:t>
      </w:r>
      <w:r w:rsidR="00C22A02">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812850">
        <w:t>Renata Klokočki</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7E07">
      <w:rPr>
        <w:rStyle w:val="Brojstranice"/>
        <w:noProof/>
      </w:rPr>
      <w:t>3</w:t>
    </w:r>
    <w:r>
      <w:rPr>
        <w:rStyle w:val="Brojstranice"/>
      </w:rPr>
      <w:fldChar w:fldCharType="end"/>
    </w:r>
  </w:p>
  <w:p w:rsidRDefault="0087685A" w:rsidP="001D2296" w:rsidR="0087685A" w:rsidRPr="003C4E43">
    <w:r>
      <w:t xml:space="preserve">                                                                                                                               </w:t>
    </w:r>
    <w:r w:rsidRPr="003C4E43">
      <w:t>4 St-</w:t>
    </w:r>
    <w:r w:rsidR="00CF7E60">
      <w:t>5447</w:t>
    </w:r>
    <w:r w:rsidR="00E72CAE">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123E05"/>
    <w:rsid w:val="00141F97"/>
    <w:rsid w:val="001503AE"/>
    <w:rsid w:val="00161B3B"/>
    <w:rsid w:val="00174993"/>
    <w:rsid w:val="001A044D"/>
    <w:rsid w:val="001B52B6"/>
    <w:rsid w:val="001D2296"/>
    <w:rsid w:val="001D564F"/>
    <w:rsid w:val="001E225E"/>
    <w:rsid w:val="001F3741"/>
    <w:rsid w:val="002220FA"/>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46F52"/>
    <w:rsid w:val="00367C05"/>
    <w:rsid w:val="003905DD"/>
    <w:rsid w:val="003B65CF"/>
    <w:rsid w:val="003C4E43"/>
    <w:rsid w:val="0040052E"/>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725B"/>
    <w:rsid w:val="006861EF"/>
    <w:rsid w:val="006B6292"/>
    <w:rsid w:val="006C786C"/>
    <w:rsid w:val="006D261E"/>
    <w:rsid w:val="006E1EBE"/>
    <w:rsid w:val="007170B8"/>
    <w:rsid w:val="00717D4A"/>
    <w:rsid w:val="00753D5D"/>
    <w:rsid w:val="00755A60"/>
    <w:rsid w:val="007604DE"/>
    <w:rsid w:val="00776B6D"/>
    <w:rsid w:val="00784A92"/>
    <w:rsid w:val="0078584A"/>
    <w:rsid w:val="007861DF"/>
    <w:rsid w:val="007A550F"/>
    <w:rsid w:val="007C0F88"/>
    <w:rsid w:val="007C39CF"/>
    <w:rsid w:val="007D7A92"/>
    <w:rsid w:val="00812850"/>
    <w:rsid w:val="00825B2D"/>
    <w:rsid w:val="0084192B"/>
    <w:rsid w:val="00855AE8"/>
    <w:rsid w:val="008723F5"/>
    <w:rsid w:val="008728D7"/>
    <w:rsid w:val="0087685A"/>
    <w:rsid w:val="00891667"/>
    <w:rsid w:val="008E42C6"/>
    <w:rsid w:val="008E5838"/>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C7E07"/>
    <w:rsid w:val="009E2615"/>
    <w:rsid w:val="009E4856"/>
    <w:rsid w:val="009F574C"/>
    <w:rsid w:val="00A03732"/>
    <w:rsid w:val="00A05832"/>
    <w:rsid w:val="00A0682A"/>
    <w:rsid w:val="00A22E26"/>
    <w:rsid w:val="00A347AB"/>
    <w:rsid w:val="00A34FB5"/>
    <w:rsid w:val="00A44818"/>
    <w:rsid w:val="00A4636C"/>
    <w:rsid w:val="00A505C4"/>
    <w:rsid w:val="00A52D64"/>
    <w:rsid w:val="00A66684"/>
    <w:rsid w:val="00A7426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CF4BFC"/>
    <w:rsid w:val="00CF7E60"/>
    <w:rsid w:val="00D01A15"/>
    <w:rsid w:val="00D2169A"/>
    <w:rsid w:val="00D50090"/>
    <w:rsid w:val="00D737A9"/>
    <w:rsid w:val="00D84888"/>
    <w:rsid w:val="00D862E2"/>
    <w:rsid w:val="00DA2EAC"/>
    <w:rsid w:val="00DA2EBD"/>
    <w:rsid w:val="00DB1D6D"/>
    <w:rsid w:val="00DC3CE8"/>
    <w:rsid w:val="00DE04E4"/>
    <w:rsid w:val="00DE6E22"/>
    <w:rsid w:val="00DF21C6"/>
    <w:rsid w:val="00DF41D7"/>
    <w:rsid w:val="00E1788C"/>
    <w:rsid w:val="00E3108C"/>
    <w:rsid w:val="00E370FF"/>
    <w:rsid w:val="00E42A55"/>
    <w:rsid w:val="00E52636"/>
    <w:rsid w:val="00E57778"/>
    <w:rsid w:val="00E67977"/>
    <w:rsid w:val="00E72CAE"/>
    <w:rsid w:val="00E93489"/>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9C7E07"/>
    <w:rPr>
      <w:color w:val="808080"/>
      <w:bdr w:space="0" w:sz="0" w:color="auto" w:val="none"/>
      <w:shd w:fill="auto" w:color="auto" w:val="clear"/>
    </w:rPr>
  </w:style>
  <w:style w:customStyle="true" w:styleId="eSPISCCParagraphDefaultFont" w:type="character">
    <w:name w:val="eSPIS_CC_Paragraph Default Font"/>
    <w:basedOn w:val="Zadanifontodlomka"/>
    <w:rsid w:val="009C7E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7E07"/>
    <w:rPr>
      <w:bdr w:space="0" w:sz="0" w:color="auto" w:val="none"/>
      <w:shd w:fill="FFFFCC" w:color="auto" w:val="clear"/>
      <w:lang w:val="hr-HR"/>
    </w:rPr>
  </w:style>
  <w:style w:customStyle="true" w:styleId="PozadinaSvijetloCrvena" w:type="character">
    <w:name w:val="Pozadina_SvijetloCrvena"/>
    <w:basedOn w:val="eSPISCCParagraphDefaultFont"/>
    <w:rsid w:val="009C7E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7E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9C7E07"/>
    <w:rPr>
      <w:color w:val="808080"/>
      <w:bdr w:color="auto" w:space="0" w:sz="0" w:val="none"/>
      <w:shd w:color="auto" w:fill="auto" w:val="clear"/>
    </w:rPr>
  </w:style>
  <w:style w:customStyle="1" w:styleId="eSPISCCParagraphDefaultFont" w:type="character">
    <w:name w:val="eSPIS_CC_Paragraph Default Font"/>
    <w:basedOn w:val="Zadanifontodlomka"/>
    <w:rsid w:val="009C7E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7E07"/>
    <w:rPr>
      <w:bdr w:color="auto" w:space="0" w:sz="0" w:val="none"/>
      <w:shd w:color="auto" w:fill="FFFFCC" w:val="clear"/>
      <w:lang w:val="hr-HR"/>
    </w:rPr>
  </w:style>
  <w:style w:customStyle="1" w:styleId="PozadinaSvijetloCrvena" w:type="character">
    <w:name w:val="Pozadina_SvijetloCrvena"/>
    <w:basedOn w:val="eSPISCCParagraphDefaultFont"/>
    <w:rsid w:val="009C7E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7E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5447</izvorni_sadrzaj>
    <derivirana_varijabla naziv="DomainObject.Predmet.Broj_1">5447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St-5447/2016</izvorni_sadrzaj>
    <derivirana_varijabla naziv="DomainObject.Predmet.OznakaBroj_1">St-5447/2016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CIPURIĆ USLUGE j.d.o.o. za ugostiteljstvo u likvidaciji zastupanog po punomoćniku Gordana Cipurić</izvorni_sadrzaj>
    <derivirana_varijabla naziv="DomainObject.Predmet.ProtustrankaFormated_1">  CIPURIĆ USLUGE j.d.o.o. za ugostiteljstvo u likvidaciji zastupanog po punomoćniku Gordana Cipurić</derivirana_varijabla>
  </DomainObject.Predmet.ProtustrankaFormated>
  <DomainObject.Predmet.ProtustrankaFormatedOIB>
    <izvorni_sadrzaj>  CIPURIĆ USLUGE j.d.o.o. za ugostiteljstvo u likvidaciji, OIB 56054663185 zastupanog po punomoćniku Gordana Cipurić</izvorni_sadrzaj>
    <derivirana_varijabla naziv="DomainObject.Predmet.ProtustrankaFormatedOIB_1">  CIPURIĆ USLUGE j.d.o.o. za ugostiteljstvo u likvidaciji, OIB 56054663185 zastupanog po punomoćniku Gordana Cipurić</derivirana_varijabla>
  </DomainObject.Predmet.ProtustrankaFormatedOIB>
  <DomainObject.Predmet.ProtustrankaFormatedWithAdress>
    <izvorni_sadrzaj> CIPURIĆ USLUGE j.d.o.o. za ugostiteljstvo u likvidaciji, Krašić 66 A, 10454 Krašić zastupanog po punomoćniku Gordana Cipurić</izvorni_sadrzaj>
    <derivirana_varijabla naziv="DomainObject.Predmet.ProtustrankaFormatedWithAdress_1"> CIPURIĆ USLUGE j.d.o.o. za ugostiteljstvo u likvidaciji, Krašić 66 A, 10454 Krašić zastupanog po punomoćniku Gordana Cipurić</derivirana_varijabla>
  </DomainObject.Predmet.ProtustrankaFormatedWithAdress>
  <DomainObject.Predmet.ProtustrankaFormatedWithAdressOIB>
    <izvorni_sadrzaj> CIPURIĆ USLUGE j.d.o.o. za ugostiteljstvo u likvidaciji, OIB 56054663185, Krašić 66 A, 10454 Krašić zastupanog po punomoćniku Gordana Cipurić</izvorni_sadrzaj>
    <derivirana_varijabla naziv="DomainObject.Predmet.ProtustrankaFormatedWithAdressOIB_1"> CIPURIĆ USLUGE j.d.o.o. za ugostiteljstvo u likvidaciji, OIB 56054663185, Krašić 66 A, 10454 Krašić zastupanog po punomoćniku Gordana Cipurić</derivirana_varijabla>
  </DomainObject.Predmet.ProtustrankaFormatedWithAdressOIB>
  <DomainObject.Predmet.ProtustrankaWithAdress>
    <izvorni_sadrzaj>CIPURIĆ USLUGE j.d.o.o. za ugostiteljstvo u likvidaciji Krašić 66 A, 10454 Krašić</izvorni_sadrzaj>
    <derivirana_varijabla naziv="DomainObject.Predmet.ProtustrankaWithAdress_1">CIPURIĆ USLUGE j.d.o.o. za ugostiteljstvo u likvidaciji Krašić 66 A, 10454 Krašić</derivirana_varijabla>
  </DomainObject.Predmet.ProtustrankaWithAdress>
  <DomainObject.Predmet.ProtustrankaWithAdressOIB>
    <izvorni_sadrzaj>CIPURIĆ USLUGE j.d.o.o. za ugostiteljstvo u likvidaciji, OIB 56054663185, Krašić 66 A, 10454 Krašić</izvorni_sadrzaj>
    <derivirana_varijabla naziv="DomainObject.Predmet.ProtustrankaWithAdressOIB_1">CIPURIĆ USLUGE j.d.o.o. za ugostiteljstvo u likvidaciji, OIB 56054663185, Krašić 66 A, 10454 Krašić</derivirana_varijabla>
  </DomainObject.Predmet.ProtustrankaWithAdressOIB>
  <DomainObject.Predmet.ProtustrankaNazivFormated>
    <izvorni_sadrzaj>CIPURIĆ USLUGE j.d.o.o. za ugostiteljstvo u likvidaciji</izvorni_sadrzaj>
    <derivirana_varijabla naziv="DomainObject.Predmet.ProtustrankaNazivFormated_1">CIPURIĆ USLUGE j.d.o.o. za ugostiteljstvo u likvidaciji</derivirana_varijabla>
  </DomainObject.Predmet.ProtustrankaNazivFormated>
  <DomainObject.Predmet.ProtustrankaNazivFormatedOIB>
    <izvorni_sadrzaj>CIPURIĆ USLUGE j.d.o.o. za ugostiteljstvo u likvidaciji, OIB 56054663185</izvorni_sadrzaj>
    <derivirana_varijabla naziv="DomainObject.Predmet.ProtustrankaNazivFormatedOIB_1">CIPURIĆ USLUGE j.d.o.o. za ugostiteljstvo u likvidaciji, OIB 56054663185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CIPURIĆ USLUGE j.d.o.o. za ugostiteljstvo u likvidaciji zastupanog po punomoćniku Gordana Cipurić</item>
    </izvorni_sadrzaj>
    <derivirana_varijabla naziv="DomainObject.Predmet.ProtuStrankaListFormated_1">
      <item>CIPURIĆ USLUGE j.d.o.o. za ugostiteljstvo u likvidaciji zastupanog po punomoćniku Gordana Cipurić</item>
    </derivirana_varijabla>
  </DomainObject.Predmet.ProtuStrankaListFormated>
  <DomainObject.Predmet.ProtuStrankaListFormatedOIB>
    <izvorni_sadrzaj>
      <item>CIPURIĆ USLUGE j.d.o.o. za ugostiteljstvo u likvidaciji, OIB 56054663185 zastupanog po punomoćniku Gordana Cipurić</item>
    </izvorni_sadrzaj>
    <derivirana_varijabla naziv="DomainObject.Predmet.ProtuStrankaListFormatedOIB_1">
      <item>CIPURIĆ USLUGE j.d.o.o. za ugostiteljstvo u likvidaciji, OIB 56054663185 zastupanog po punomoćniku Gordana Cipurić</item>
    </derivirana_varijabla>
  </DomainObject.Predmet.ProtuStrankaListFormatedOIB>
  <DomainObject.Predmet.ProtuStrankaListFormatedWithAdress>
    <izvorni_sadrzaj>
      <item>CIPURIĆ USLUGE j.d.o.o. za ugostiteljstvo u likvidaciji, Krašić 66 A, 10454 Krašić zastupanog po punomoćniku Gordana Cipurić</item>
    </izvorni_sadrzaj>
    <derivirana_varijabla naziv="DomainObject.Predmet.ProtuStrankaListFormatedWithAdress_1">
      <item>CIPURIĆ USLUGE j.d.o.o. za ugostiteljstvo u likvidaciji, Krašić 66 A, 10454 Krašić zastupanog po punomoćniku Gordana Cipurić</item>
    </derivirana_varijabla>
  </DomainObject.Predmet.ProtuStrankaListFormatedWithAdress>
  <DomainObject.Predmet.ProtuStrankaListFormatedWithAdressOIB>
    <izvorni_sadrzaj>
      <item>CIPURIĆ USLUGE j.d.o.o. za ugostiteljstvo u likvidaciji, OIB 56054663185, Krašić 66 A, 10454 Krašić zastupanog po punomoćniku Gordana Cipurić</item>
    </izvorni_sadrzaj>
    <derivirana_varijabla naziv="DomainObject.Predmet.ProtuStrankaListFormatedWithAdressOIB_1">
      <item>CIPURIĆ USLUGE j.d.o.o. za ugostiteljstvo u likvidaciji, OIB 56054663185, Krašić 66 A, 10454 Krašić zastupanog po punomoćniku Gordana Cipurić</item>
    </derivirana_varijabla>
  </DomainObject.Predmet.ProtuStrankaListFormatedWithAdressOIB>
  <DomainObject.Predmet.ProtuStrankaListNazivFormated>
    <izvorni_sadrzaj>
      <item>CIPURIĆ USLUGE j.d.o.o. za ugostiteljstvo u likvidaciji</item>
    </izvorni_sadrzaj>
    <derivirana_varijabla naziv="DomainObject.Predmet.ProtuStrankaListNazivFormated_1">
      <item>CIPURIĆ USLUGE j.d.o.o. za ugostiteljstvo u likvidaciji</item>
    </derivirana_varijabla>
  </DomainObject.Predmet.ProtuStrankaListNazivFormated>
  <DomainObject.Predmet.ProtuStrankaListNazivFormatedOIB>
    <izvorni_sadrzaj>
      <item>CIPURIĆ USLUGE j.d.o.o. za ugostiteljstvo u likvidaciji, OIB 56054663185</item>
    </izvorni_sadrzaj>
    <derivirana_varijabla naziv="DomainObject.Predmet.ProtuStrankaListNazivFormatedOIB_1">
      <item>CIPURIĆ USLUGE j.d.o.o. za ugostiteljstvo u likvidaciji, OIB 56054663185</item>
    </derivirana_varijabla>
  </DomainObject.Predmet.ProtuStrankaListNazivFormatedOIB>
  <DomainObject.Predmet.OstaliListFormated>
    <izvorni_sadrzaj>
      <item>Gordana Cipurić punomoćnik sudionika u postupku CIPURIĆ USLUGE j.d.o.o. za ugostiteljstvo u likvidaciji</item>
    </izvorni_sadrzaj>
    <derivirana_varijabla naziv="DomainObject.Predmet.OstaliListFormated_1">
      <item>Gordana Cipurić punomoćnik sudionika u postupku CIPURIĆ USLUGE j.d.o.o. za ugostiteljstvo u likvidaciji</item>
    </derivirana_varijabla>
  </DomainObject.Predmet.OstaliListFormated>
  <DomainObject.Predmet.OstaliListFormatedOIB>
    <izvorni_sadrzaj>
      <item>Gordana Cipurić, OIB 55742709279 punomoćnik sudionika u postupku CIPURIĆ USLUGE j.d.o.o. za ugostiteljstvo u likvidaciji</item>
    </izvorni_sadrzaj>
    <derivirana_varijabla naziv="DomainObject.Predmet.OstaliListFormatedOIB_1">
      <item>Gordana Cipurić, OIB 55742709279 punomoćnik sudionika u postupku CIPURIĆ USLUGE j.d.o.o. za ugostiteljstvo u likvidaciji</item>
    </derivirana_varijabla>
  </DomainObject.Predmet.OstaliListFormatedOIB>
  <DomainObject.Predmet.OstaliListFormatedWithAdress>
    <izvorni_sadrzaj>
      <item>Gordana Cipurić, Krašić 66a, 10454 Krašić punomoćnik sudionika u postupku CIPURIĆ USLUGE j.d.o.o. za ugostiteljstvo u likvidaciji</item>
    </izvorni_sadrzaj>
    <derivirana_varijabla naziv="DomainObject.Predmet.OstaliListFormatedWithAdress_1">
      <item>Gordana Cipurić, Krašić 66a, 10454 Krašić punomoćnik sudionika u postupku CIPURIĆ USLUGE j.d.o.o. za ugostiteljstvo u likvidaciji</item>
    </derivirana_varijabla>
  </DomainObject.Predmet.OstaliListFormatedWithAdress>
  <DomainObject.Predmet.OstaliListFormatedWithAdressOIB>
    <izvorni_sadrzaj>
      <item>Gordana Cipurić, OIB 55742709279, Krašić 66a, 10454 Krašić punomoćnik sudionika u postupku CIPURIĆ USLUGE j.d.o.o. za ugostiteljstvo u likvidaciji</item>
    </izvorni_sadrzaj>
    <derivirana_varijabla naziv="DomainObject.Predmet.OstaliListFormatedWithAdressOIB_1">
      <item>Gordana Cipurić, OIB 55742709279, Krašić 66a, 10454 Krašić punomoćnik sudionika u postupku CIPURIĆ USLUGE j.d.o.o. za ugostiteljstvo u likvidaciji</item>
    </derivirana_varijabla>
  </DomainObject.Predmet.OstaliListFormatedWithAdressOIB>
  <DomainObject.Predmet.OstaliListNazivFormated>
    <izvorni_sadrzaj>
      <item>Gordana Cipurić</item>
    </izvorni_sadrzaj>
    <derivirana_varijabla naziv="DomainObject.Predmet.OstaliListNazivFormated_1">
      <item>Gordana Cipurić</item>
    </derivirana_varijabla>
  </DomainObject.Predmet.OstaliListNazivFormated>
  <DomainObject.Predmet.OstaliListNazivFormatedOIB>
    <izvorni_sadrzaj>
      <item>Gordana Cipurić, OIB 55742709279</item>
    </izvorni_sadrzaj>
    <derivirana_varijabla naziv="DomainObject.Predmet.OstaliListNazivFormatedOIB_1">
      <item>Gordana Cipurić, OIB 55742709279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CIPURIĆ USLUGE j.d.o.o. za ugostiteljstvo u likvidaciji</izvorni_sadrzaj>
    <derivirana_varijabla naziv="DomainObject.Predmet.ProtustrankaIDrugi_1">CIPURIĆ USLUGE j.d.o.o. za ugostiteljstvo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CIPURIĆ USLUGE j.d.o.o. za ugostiteljstvo u likvidaciji, OIB 56054663185, Krašić 66 A, 10454 Krašić</izvorni_sadrzaj>
    <derivirana_varijabla naziv="DomainObject.Predmet.ProtustrankaIDrugiAdressOIB_1">CIPURIĆ USLUGE j.d.o.o. za ugostiteljstvo u likvidaciji, OIB 56054663185, Krašić 66 A, 10454 Krašić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CIPURIĆ USLUGE j.d.o.o. za ugostiteljstvo u likvidaciji</item>
      <item>Gordana Cipurić</item>
    </izvorni_sadrzaj>
    <derivirana_varijabla naziv="DomainObject.Predmet.SudioniciListNaziv_1">
      <item>FINA Regionalni centar Zagreb</item>
      <item>CIPURIĆ USLUGE j.d.o.o. za ugostiteljstvo u likvidaciji</item>
      <item>Gordana Cipurić</item>
    </derivirana_varijabla>
  </DomainObject.Predmet.SudioniciListNaziv>
  <DomainObject.Predmet.SudioniciListAdressOIB>
    <izvorni_sadrzaj>
      <item>FINA Regionalni centar Zagreb, OIB 85821130368, Trg svibanjskih žrtava 1995. br. 1,10000 Zagreb</item>
      <item>CIPURIĆ USLUGE j.d.o.o. za ugostiteljstvo u likvidaciji, OIB 56054663185, Krašić 66 A,10454 Krašić</item>
      <item>Gordana Cipurić, OIB 55742709279, Krašić 66a,10454 Krašić</item>
    </izvorni_sadrzaj>
    <derivirana_varijabla naziv="DomainObject.Predmet.SudioniciListAdressOIB_1">
      <item>FINA Regionalni centar Zagreb, OIB 85821130368, Trg svibanjskih žrtava 1995. br. 1,10000 Zagreb</item>
      <item>CIPURIĆ USLUGE j.d.o.o. za ugostiteljstvo u likvidaciji, OIB 56054663185, Krašić 66 A,10454 Krašić</item>
      <item>Gordana Cipurić, OIB 55742709279, Krašić 66a,10454 Krašić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56054663185</item>
      <item>, OIB 55742709279</item>
    </izvorni_sadrzaj>
    <derivirana_varijabla naziv="DomainObject.Predmet.SudioniciListNazivOIB_1">
      <item>, OIB 85821130368</item>
      <item>, OIB 56054663185</item>
      <item>, OIB 55742709279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1150</properties:Words>
  <properties:Characters>6325</properties:Characters>
  <properties:Lines>133</properties:Lines>
  <properties:Paragraphs>37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2017-04-25T11:07:00Z</dcterms:created>
  <dc:creator>Korisnik</dc:creator>
  <cp:lastModifiedBy>Goranka Boljkovac</cp:lastModifiedBy>
  <cp:lastPrinted>2017-01-10T12:13:00Z</cp:lastPrinted>
  <dcterms:modified xmlns:xsi="http://www.w3.org/2001/XMLSchema-instance" xsi:type="dcterms:W3CDTF">2017-04-25T11:15:00Z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