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3acf" w14:paraId="9c93acf" w:rsidRDefault="002F69FC" w:rsidP="002F69FC" w:rsidR="002F69FC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7075" cx="539115"/>
            <wp:effectExtent b="0" r="0" t="0" l="0"/>
            <wp:docPr descr="cid:image001.png@01D26A6A.556FE5C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6A6A.556FE5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69FC" w:rsidP="002F69FC" w:rsidR="002F69FC">
      <w:pPr>
        <w:spacing w:after="0"/>
        <w:jc w:val="both"/>
        <w:rPr>
          <w:color w:val="222222"/>
        </w:rPr>
      </w:pPr>
      <w:r>
        <w:rPr>
          <w:color w:val="222222"/>
        </w:rPr>
        <w:t>REPUBLIKA HRVATSKA</w:t>
      </w:r>
    </w:p>
    <w:p w:rsidRDefault="002F69FC" w:rsidP="002F69FC" w:rsidR="002F69FC">
      <w:pPr>
        <w:spacing w:after="0"/>
        <w:jc w:val="both"/>
        <w:rPr>
          <w:color w:val="222222"/>
        </w:rPr>
      </w:pPr>
      <w:r>
        <w:rPr>
          <w:color w:val="222222"/>
        </w:rPr>
        <w:t>TRGOVAČKI SUD U OSIJEKU</w:t>
      </w:r>
    </w:p>
    <w:p w:rsidRDefault="002F69FC" w:rsidP="002F69FC" w:rsidR="002F69FC">
      <w:pPr>
        <w:spacing w:after="0"/>
        <w:jc w:val="both"/>
        <w:rPr>
          <w:color w:val="222222"/>
        </w:rPr>
      </w:pPr>
      <w:r>
        <w:rPr>
          <w:color w:val="222222"/>
        </w:rPr>
        <w:t>STALNA SLUŽBA U SLAVONSKOM BRODU                                     3 St-17/2011-</w:t>
      </w:r>
      <w:r w:rsidR="004B2922">
        <w:rPr>
          <w:color w:val="222222"/>
        </w:rPr>
        <w:t>407</w:t>
      </w:r>
    </w:p>
    <w:p w:rsidRDefault="002F69FC" w:rsidP="002F69FC" w:rsidR="002F69FC">
      <w:pPr>
        <w:spacing w:after="0"/>
        <w:jc w:val="both"/>
        <w:rPr>
          <w:color w:val="222222"/>
        </w:rPr>
      </w:pPr>
      <w:r>
        <w:rPr>
          <w:color w:val="222222"/>
        </w:rPr>
        <w:t>Trg pobjede 13</w:t>
      </w:r>
    </w:p>
    <w:p w:rsidRDefault="002F69FC" w:rsidP="002F69FC" w:rsidR="002F69FC">
      <w:pPr>
        <w:spacing w:after="0"/>
        <w:jc w:val="both"/>
        <w:rPr>
          <w:color w:val="222222"/>
        </w:rPr>
      </w:pPr>
      <w:r>
        <w:rPr>
          <w:color w:val="222222"/>
        </w:rPr>
        <w:t>35000 Slavonski Brod</w:t>
      </w:r>
    </w:p>
    <w:p w:rsidRDefault="002F69FC" w:rsidP="002F69FC" w:rsidR="002F69FC">
      <w:pPr>
        <w:spacing w:after="0"/>
        <w:jc w:val="both"/>
        <w:rPr>
          <w:color w:val="222222"/>
        </w:rPr>
      </w:pPr>
      <w:r>
        <w:rPr>
          <w:color w:val="222222"/>
        </w:rPr>
        <w:t> </w:t>
      </w:r>
    </w:p>
    <w:p w:rsidRDefault="002F69FC" w:rsidP="002F69FC" w:rsidR="002F69FC">
      <w:pPr>
        <w:spacing w:after="0"/>
        <w:jc w:val="center"/>
        <w:rPr>
          <w:b/>
          <w:bCs/>
          <w:color w:val="222222"/>
        </w:rPr>
      </w:pPr>
    </w:p>
    <w:p w:rsidRDefault="002F69FC" w:rsidP="002F69FC" w:rsidR="002F69FC">
      <w:pPr>
        <w:spacing w:after="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>R E P U B L I K A  H R V A T S K A</w:t>
      </w:r>
    </w:p>
    <w:p w:rsidRDefault="002F69FC" w:rsidP="002F69FC" w:rsidR="002F69FC">
      <w:pPr>
        <w:spacing w:after="0"/>
        <w:jc w:val="center"/>
        <w:rPr>
          <w:b/>
          <w:bCs/>
          <w:color w:val="222222"/>
        </w:rPr>
      </w:pPr>
    </w:p>
    <w:p w:rsidRDefault="002F69FC" w:rsidP="002F69FC" w:rsidR="002F69FC">
      <w:pPr>
        <w:spacing w:after="0"/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R J E Š E NJ E   </w:t>
      </w:r>
    </w:p>
    <w:p w:rsidRDefault="002F69FC" w:rsidP="002F69FC" w:rsidR="002F69FC">
      <w:pPr>
        <w:spacing w:after="0"/>
        <w:jc w:val="center"/>
        <w:rPr>
          <w:color w:val="222222"/>
        </w:rPr>
      </w:pPr>
    </w:p>
    <w:p w:rsidRDefault="002F69FC" w:rsidP="002F69FC" w:rsidR="002F69FC">
      <w:pPr>
        <w:ind w:firstLine="708"/>
        <w:jc w:val="both"/>
      </w:pPr>
      <w:r>
        <w:t xml:space="preserve">REPUBLIKA HRVATSKA, TRGOVAČKI SUD U OSIJEKU, STALNA SLUŽBA U SLAVONSKOM BRODU, po stečajnoj sutkinji Danieli Martini Maoduš u stečajnom postupku nad stečajnim dužnikom </w:t>
      </w:r>
      <w:r>
        <w:rPr>
          <w:b/>
          <w:bCs/>
        </w:rPr>
        <w:t>VELEPROMET d.o.o. u stečaju, Slavonski Brod, OIB: 66522491809</w:t>
      </w:r>
      <w:r>
        <w:t xml:space="preserve">, koga zastupa stečajni upravitelj Milan Nakić iz Pakraca, 21. svibnja 2018., </w:t>
      </w:r>
    </w:p>
    <w:p w:rsidRDefault="002F69FC" w:rsidP="002F69FC" w:rsidR="002F69FC">
      <w:pPr>
        <w:ind w:firstLine="708" w:left="2832"/>
      </w:pPr>
      <w:r>
        <w:t>r i j e š i o    j e</w:t>
      </w:r>
    </w:p>
    <w:p w:rsidRDefault="002F69FC" w:rsidP="002F69FC" w:rsidR="002F69FC">
      <w:pPr>
        <w:pStyle w:val="Odlomakpopisa"/>
        <w:numPr>
          <w:ilvl w:val="0"/>
          <w:numId w:val="2"/>
        </w:numPr>
        <w:jc w:val="both"/>
      </w:pPr>
      <w:r>
        <w:t xml:space="preserve">Ispravlja se rješenje ovog suda od 2. svibnja 2018. godine u dijelu u </w:t>
      </w:r>
      <w:proofErr w:type="spellStart"/>
      <w:r>
        <w:t>toč</w:t>
      </w:r>
      <w:proofErr w:type="spellEnd"/>
      <w:r>
        <w:t>. I. dispozitiva rješenja tako da se izostavljaju riječi "</w:t>
      </w:r>
      <w:r w:rsidRPr="002F69FC">
        <w:t xml:space="preserve"> </w:t>
      </w:r>
      <w:r>
        <w:t xml:space="preserve">u  </w:t>
      </w:r>
      <w:proofErr w:type="spellStart"/>
      <w:r>
        <w:t>zk</w:t>
      </w:r>
      <w:proofErr w:type="spellEnd"/>
      <w:r>
        <w:t>. ul. 214 k.o. Buk".</w:t>
      </w:r>
    </w:p>
    <w:p w:rsidRDefault="002F69FC" w:rsidP="002F69FC" w:rsidR="002F69FC">
      <w:pPr>
        <w:pStyle w:val="Odlomakpopisa"/>
        <w:numPr>
          <w:ilvl w:val="0"/>
          <w:numId w:val="2"/>
        </w:numPr>
        <w:jc w:val="both"/>
      </w:pPr>
      <w:r>
        <w:t xml:space="preserve">U ostalom dijelu rješenje ostaje neizmijenjeno. </w:t>
      </w:r>
    </w:p>
    <w:p w:rsidRDefault="002F69FC" w:rsidP="00CF2CB6" w:rsidR="002F69FC">
      <w:pPr>
        <w:pStyle w:val="Odlomakpopisa"/>
        <w:ind w:left="1428"/>
        <w:jc w:val="both"/>
      </w:pPr>
    </w:p>
    <w:p w:rsidRDefault="002F69FC" w:rsidP="002F69FC" w:rsidR="002F69FC" w:rsidRPr="00526F95">
      <w:pPr>
        <w:pStyle w:val="Odlomakpopisa"/>
        <w:ind w:left="1260"/>
      </w:pPr>
      <w:r>
        <w:tab/>
      </w:r>
      <w:r w:rsidRPr="00CB7D92">
        <w:rPr>
          <w:bCs/>
        </w:rPr>
        <w:t>                                               Obrazloženje</w:t>
      </w:r>
      <w:r w:rsidRPr="00526F95">
        <w:t xml:space="preserve"> </w:t>
      </w:r>
    </w:p>
    <w:p w:rsidRDefault="002F69FC" w:rsidP="002F69FC" w:rsidR="002F69FC">
      <w:pPr>
        <w:jc w:val="both"/>
      </w:pPr>
      <w:r>
        <w:t>            U gore navedenoj pravnoj stvari došlo je do omaške u pisanju u dispozitivu rješenja u oznaci nekretnine zbog korištenja obrazaca.</w:t>
      </w:r>
    </w:p>
    <w:p w:rsidRDefault="002F69FC" w:rsidP="002F69FC" w:rsidR="002F69FC">
      <w:pPr>
        <w:ind w:firstLine="708"/>
        <w:jc w:val="both"/>
        <w:rPr>
          <w:b/>
          <w:bCs/>
          <w:sz w:val="20"/>
          <w:szCs w:val="20"/>
        </w:rPr>
      </w:pPr>
      <w:r>
        <w:t>Greška u pisanju može ispraviti u svako doba, po čl. 342 st. 1. Zakona o parničnom postupku (Narodne novine broj 53/91, 91/92, 112/99, 88/01, 117/03, 88/05, 2/07, 84/08, 96/08 i 123/08,</w:t>
      </w:r>
      <w:r w:rsidRPr="00526F95">
        <w:t xml:space="preserve"> </w:t>
      </w:r>
      <w:r>
        <w:t>57/11, 25/13 i 89/14),  koji se supsidijarno primjenjuje u ovom postupku. Stoga je  odlučeno  kao u izreci.</w:t>
      </w:r>
      <w:r>
        <w:rPr>
          <w:b/>
          <w:bCs/>
        </w:rPr>
        <w:t xml:space="preserve"> </w:t>
      </w:r>
    </w:p>
    <w:p w:rsidRDefault="002F69FC" w:rsidP="002F69FC" w:rsidR="002F69FC">
      <w:pPr>
        <w:jc w:val="both"/>
      </w:pPr>
      <w:r>
        <w:t>                    U Slavonskom Brodu 21. svibnja 2018.</w:t>
      </w:r>
    </w:p>
    <w:p w:rsidRDefault="002F69FC" w:rsidP="002F69FC" w:rsidR="002F69FC">
      <w:r>
        <w:t>                                                                                                         STEČAJNI SUDAC:</w:t>
      </w:r>
    </w:p>
    <w:p w:rsidRDefault="002F69FC" w:rsidP="002F69FC" w:rsidR="002F69FC">
      <w:r>
        <w:t xml:space="preserve">                                                                                                     Daniela Martini Maoduš </w:t>
      </w:r>
    </w:p>
    <w:p w:rsidRDefault="002F69FC" w:rsidP="002F69FC" w:rsidR="002F69FC" w:rsidRPr="00526F95">
      <w:pPr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>NAPUTAK O PRAVNOM LIJEKU:</w:t>
      </w:r>
    </w:p>
    <w:p w:rsidRDefault="002F69FC" w:rsidP="002F69FC" w:rsidR="002F69FC" w:rsidRPr="004B2922">
      <w:pPr>
        <w:jc w:val="both"/>
        <w:rPr>
          <w:b/>
          <w:bCs/>
          <w:sz w:val="16"/>
          <w:szCs w:val="16"/>
        </w:rPr>
      </w:pPr>
      <w:r w:rsidRPr="00526F95">
        <w:rPr>
          <w:b/>
          <w:bCs/>
          <w:sz w:val="16"/>
          <w:szCs w:val="16"/>
        </w:rPr>
        <w:t xml:space="preserve">Protiv ovog rješenja dopuštena je žalba u roku od 8 dana od dana  objave rješenja. Rok za žalbu  počinje </w:t>
      </w:r>
      <w:proofErr w:type="spellStart"/>
      <w:r w:rsidRPr="00526F95">
        <w:rPr>
          <w:b/>
          <w:bCs/>
          <w:sz w:val="16"/>
          <w:szCs w:val="16"/>
        </w:rPr>
        <w:t>teči</w:t>
      </w:r>
      <w:proofErr w:type="spellEnd"/>
      <w:r w:rsidRPr="00526F95">
        <w:rPr>
          <w:b/>
          <w:bCs/>
          <w:sz w:val="16"/>
          <w:szCs w:val="16"/>
        </w:rPr>
        <w:t xml:space="preserve"> 8 dana od objave rješenja na E oglas ploči roka počinje teći  osmog dana od dana stavljanja rješenja na oglasnu ploču suda. Žalba se upućuje Trgovačkom sudu u Osijeku Stalna služba u </w:t>
      </w:r>
      <w:proofErr w:type="spellStart"/>
      <w:r w:rsidRPr="00526F95">
        <w:rPr>
          <w:b/>
          <w:bCs/>
          <w:sz w:val="16"/>
          <w:szCs w:val="16"/>
        </w:rPr>
        <w:t>Slav.Brodu</w:t>
      </w:r>
      <w:proofErr w:type="spellEnd"/>
      <w:r w:rsidRPr="00526F95">
        <w:rPr>
          <w:b/>
          <w:bCs/>
          <w:sz w:val="16"/>
          <w:szCs w:val="16"/>
        </w:rPr>
        <w:t xml:space="preserve"> u tri primjerka, a o žalbi odlučuje Visoki trgovački sud RH Zagreb. </w:t>
      </w:r>
      <w:r>
        <w:t>Dostaviti</w:t>
      </w:r>
    </w:p>
    <w:p w:rsidRDefault="002F69FC" w:rsidP="002F69FC" w:rsidR="002F69FC" w:rsidRPr="002F69FC">
      <w:pPr>
        <w:numPr>
          <w:ilvl w:val="0"/>
          <w:numId w:val="3"/>
        </w:numPr>
        <w:overflowPunct w:val="false"/>
        <w:autoSpaceDE w:val="false"/>
        <w:autoSpaceDN w:val="false"/>
        <w:spacing w:after="0"/>
        <w:ind w:left="360"/>
        <w:jc w:val="both"/>
      </w:pPr>
      <w:r w:rsidRPr="002F69FC">
        <w:rPr>
          <w:rFonts w:eastAsia="Times New Roman"/>
        </w:rPr>
        <w:t>putem e-Oglasne ploče</w:t>
      </w:r>
    </w:p>
    <w:sectPr w:rsidR="002F69FC" w:rsidRPr="002F69F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4E1884"/>
    <w:multiLevelType w:val="hybridMultilevel"/>
    <w:tmpl w:val="5A4EE1C4"/>
    <w:lvl w:tplc="6F769CE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045050C"/>
    <w:multiLevelType w:val="hybridMultilevel"/>
    <w:tmpl w:val="82FA5AD8"/>
    <w:lvl w:tplc="FDA2FDA0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9FC"/>
    <w:rsid w:val="002F69FC"/>
    <w:rsid w:val="004B2922"/>
    <w:rsid w:val="005E15FD"/>
    <w:rsid w:val="00CF2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69FC"/>
    <w:pPr>
      <w:spacing w:lineRule="auto" w:line="240" w:after="24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69FC"/>
    <w:pPr>
      <w:ind w:left="720"/>
      <w:contextualSpacing/>
    </w:pPr>
  </w:style>
  <w:style w:customStyle="true" w:styleId="NormaleSPISChar" w:type="character">
    <w:name w:val="Normal_eSPIS Char"/>
    <w:basedOn w:val="Zadanifontodlomka"/>
    <w:link w:val="NormaleSPIS"/>
    <w:locked/>
    <w:rsid w:val="002F69FC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2F69FC"/>
    <w:pPr>
      <w:ind w:firstLine="567"/>
      <w:jc w:val="both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9F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69F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C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C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C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C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C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69FC"/>
    <w:pPr>
      <w:spacing w:after="24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F69FC"/>
    <w:pPr>
      <w:ind w:left="720"/>
      <w:contextualSpacing/>
    </w:pPr>
  </w:style>
  <w:style w:customStyle="1" w:styleId="NormaleSPISChar" w:type="character">
    <w:name w:val="Normal_eSPIS Char"/>
    <w:basedOn w:val="Zadanifontodlomka"/>
    <w:link w:val="NormaleSPIS"/>
    <w:locked/>
    <w:rsid w:val="002F69FC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2F69FC"/>
    <w:pPr>
      <w:ind w:firstLine="567"/>
      <w:jc w:val="both"/>
    </w:pPr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69F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69F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F2C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C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C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C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C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995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6A6A.556FE5C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St-17/2011</izvorni_sadrzaj>
    <derivirana_varijabla naziv="DomainObject.Predmet.OznakaBroj_1">St-17/2011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- 12  U REF.,</izvorni_sadrzaj>
    <derivirana_varijabla naziv="DomainObject.Predmet.PrimjedbaSuca_1">I - 12  U REF.,</derivirana_varijabla>
  </DomainObject.Predmet.PrimjedbaSuca>
  <DomainObject.Predmet.ProtustrankaFormated>
    <izvorni_sadrzaj>  VELEPROMET d.o.o., SLAVONSKI BROD</izvorni_sadrzaj>
    <derivirana_varijabla naziv="DomainObject.Predmet.ProtustrankaFormated_1">  VELEPROMET d.o.o., SLAVONSKI BROD</derivirana_varijabla>
  </DomainObject.Predmet.ProtustrankaFormated>
  <DomainObject.Predmet.ProtustrankaFormatedOIB>
    <izvorni_sadrzaj>  VELEPROMET d.o.o., SLAVONSKI BROD, OIB 66522491809</izvorni_sadrzaj>
    <derivirana_varijabla naziv="DomainObject.Predmet.ProtustrankaFormatedOIB_1">  VELEPROMET d.o.o., SLAVONSKI BROD, OIB 66522491809</derivirana_varijabla>
  </DomainObject.Predmet.ProtustrankaFormatedOIB>
  <DomainObject.Predmet.ProtustrankaFormatedWithAdress>
    <izvorni_sadrzaj> VELEPROMET d.o.o., SLAVONSKI BROD, I.B. MAŽURANIĆ 16, 35000 Slavonski Brod</izvorni_sadrzaj>
    <derivirana_varijabla naziv="DomainObject.Predmet.ProtustrankaFormatedWithAdress_1"> VELEPROMET d.o.o., SLAVONSKI BROD, I.B. MAŽURANIĆ 16, 35000 Slavonski Brod</derivirana_varijabla>
  </DomainObject.Predmet.ProtustrankaFormatedWithAdress>
  <DomainObject.Predmet.ProtustrankaFormatedWithAdressOIB>
    <izvorni_sadrzaj> VELEPROMET d.o.o., SLAVONSKI BROD, OIB 66522491809, I.B. MAŽURANIĆ 16, 35000 Slavonski Brod</izvorni_sadrzaj>
    <derivirana_varijabla naziv="DomainObject.Predmet.ProtustrankaFormatedWithAdressOIB_1"> VELEPROMET d.o.o., SLAVONSKI BROD, OIB 66522491809, I.B. MAŽURANIĆ 16, 35000 Slavonski Brod</derivirana_varijabla>
  </DomainObject.Predmet.ProtustrankaFormatedWithAdressOIB>
  <DomainObject.Predmet.ProtustrankaWithAdress>
    <izvorni_sadrzaj>VELEPROMET d.o.o., SLAVONSKI BROD I.B. MAŽURANIĆ 16, 35000 Slavonski Brod</izvorni_sadrzaj>
    <derivirana_varijabla naziv="DomainObject.Predmet.ProtustrankaWithAdress_1">VELEPROMET d.o.o., SLAVONSKI BROD I.B. MAŽURANIĆ 16, 35000 Slavonski Brod</derivirana_varijabla>
  </DomainObject.Predmet.ProtustrankaWithAdress>
  <DomainObject.Predmet.ProtustrankaWithAdressOIB>
    <izvorni_sadrzaj>VELEPROMET d.o.o., SLAVONSKI BROD, OIB 66522491809, I.B. MAŽURANIĆ 16, 35000 Slavonski Brod</izvorni_sadrzaj>
    <derivirana_varijabla naziv="DomainObject.Predmet.ProtustrankaWithAdressOIB_1">VELEPROMET d.o.o., SLAVONSKI BROD, OIB 66522491809, I.B. MAŽURANIĆ 16, 35000 Slavonski Brod</derivirana_varijabla>
  </DomainObject.Predmet.ProtustrankaWithAdressOIB>
  <DomainObject.Predmet.ProtustrankaNazivFormated>
    <izvorni_sadrzaj>VELEPROMET d.o.o., SLAVONSKI BROD</izvorni_sadrzaj>
    <derivirana_varijabla naziv="DomainObject.Predmet.ProtustrankaNazivFormated_1">VELEPROMET d.o.o., SLAVONSKI BROD</derivirana_varijabla>
  </DomainObject.Predmet.ProtustrankaNazivFormated>
  <DomainObject.Predmet.ProtustrankaNazivFormatedOIB>
    <izvorni_sadrzaj>VELEPROMET d.o.o., SLAVONSKI BROD, OIB 66522491809</izvorni_sadrzaj>
    <derivirana_varijabla naziv="DomainObject.Predmet.ProtustrankaNazivFormatedOIB_1">VELEPROMET d.o.o., SLAVONSKI BROD, OIB 66522491809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 zastupanog po punomoćniku ŽDO SLAVONSKI BROD</izvorni_sadrzaj>
    <derivirana_varijabla naziv="DomainObject.Predmet.StrankaFormated_1">  RH MF PU SLAVONSKI BROD zastupanog po punomoćniku ŽDO SLAVONSKI BROD</derivirana_varijabla>
  </DomainObject.Predmet.StrankaFormated>
  <DomainObject.Predmet.StrankaFormatedOIB>
    <izvorni_sadrzaj>  RH MF PU SLAVONSKI BROD zastupanog po punomoćniku ŽDO SLAVONSKI BROD</izvorni_sadrzaj>
    <derivirana_varijabla naziv="DomainObject.Predmet.StrankaFormatedOIB_1">  RH MF PU SLAVONSKI BROD zastupanog po punomoćniku ŽDO SLAVONSKI BROD</derivirana_varijabla>
  </DomainObject.Predmet.StrankaFormatedOIB>
  <DomainObject.Predmet.StrankaFormatedWithAdress>
    <izvorni_sadrzaj> RH MF PU SLAVONSKI BROD, Starčevićeva, 35000 Slavonski Brod zastupanog po punomoćniku ŽDO SLAVONSKI BROD</izvorni_sadrzaj>
    <derivirana_varijabla naziv="DomainObject.Predmet.StrankaFormatedWithAdress_1"> RH MF PU SLAVONSKI BROD, Starčevićeva, 35000 Slavonski Brod zastupanog po punomoćniku ŽDO SLAVONSKI BROD</derivirana_varijabla>
  </DomainObject.Predmet.StrankaFormatedWithAdress>
  <DomainObject.Predmet.StrankaFormatedWithAdressOIB>
    <izvorni_sadrzaj> RH MF PU SLAVONSKI BROD, Starčevićeva, 35000 Slavonski Brod zastupanog po punomoćniku ŽDO SLAVONSKI BROD</izvorni_sadrzaj>
    <derivirana_varijabla naziv="DomainObject.Predmet.StrankaFormatedWithAdressOIB_1"> RH MF PU SLAVONSKI BROD, Starčevićeva, 35000 Slavonski Brod zastupanog po punomoćniku ŽDO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RH MF PU SLAVONSKI BROD zastupanog po punomoćniku ŽDO SLAVONSKI BROD</item>
    </izvorni_sadrzaj>
    <derivirana_varijabla naziv="DomainObject.Predmet.StrankaListFormated_1">
      <item>RH MF PU SLAVONSKI BROD zastupanog po punomoćniku ŽDO SLAVONSKI BROD</item>
    </derivirana_varijabla>
  </DomainObject.Predmet.StrankaListFormated>
  <DomainObject.Predmet.StrankaListFormatedOIB>
    <izvorni_sadrzaj>
      <item>RH MF PU SLAVONSKI BROD zastupanog po punomoćniku ŽDO SLAVONSKI BROD</item>
    </izvorni_sadrzaj>
    <derivirana_varijabla naziv="DomainObject.Predmet.StrankaListFormatedOIB_1">
      <item>RH MF PU SLAVONSKI BROD zastupanog po punomoćniku ŽDO SLAVONSKI BROD</item>
    </derivirana_varijabla>
  </DomainObject.Predmet.StrankaListFormatedOIB>
  <DomainObject.Predmet.StrankaListFormatedWithAdress>
    <izvorni_sadrzaj>
      <item>RH MF PU SLAVONSKI BROD, Starčevićeva, 35000 Slavonski Brod zastupanog po punomoćniku ŽDO SLAVONSKI BROD</item>
    </izvorni_sadrzaj>
    <derivirana_varijabla naziv="DomainObject.Predmet.StrankaListFormatedWithAdress_1">
      <item>RH MF PU SLAVONSKI BROD, Starčevićeva, 35000 Slavonski Brod zastupanog po punomoćniku ŽDO SLAVONSKI BROD</item>
    </derivirana_varijabla>
  </DomainObject.Predmet.StrankaListFormatedWithAdress>
  <DomainObject.Predmet.StrankaListFormatedWithAdressOIB>
    <izvorni_sadrzaj>
      <item>RH MF PU SLAVONSKI BROD, Starčevićeva, 35000 Slavonski Brod zastupanog po punomoćniku ŽDO SLAVONSKI BROD</item>
    </izvorni_sadrzaj>
    <derivirana_varijabla naziv="DomainObject.Predmet.StrankaListFormatedWithAdressOIB_1">
      <item>RH MF PU SLAVONSKI BROD, Starčevićeva, 35000 Slavonski Brod zastupanog po punomoćniku ŽDO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VELEPROMET d.o.o., SLAVONSKI BROD</item>
    </izvorni_sadrzaj>
    <derivirana_varijabla naziv="DomainObject.Predmet.ProtuStrankaListFormated_1">
      <item>VELEPROMET d.o.o., SLAVONSKI BROD</item>
    </derivirana_varijabla>
  </DomainObject.Predmet.ProtuStrankaListFormated>
  <DomainObject.Predmet.ProtuStrankaListFormatedOIB>
    <izvorni_sadrzaj>
      <item>VELEPROMET d.o.o., SLAVONSKI BROD, OIB 66522491809</item>
    </izvorni_sadrzaj>
    <derivirana_varijabla naziv="DomainObject.Predmet.ProtuStrankaListFormatedOIB_1">
      <item>VELEPROMET d.o.o., SLAVONSKI BROD, OIB 66522491809</item>
    </derivirana_varijabla>
  </DomainObject.Predmet.ProtuStrankaListFormatedOIB>
  <DomainObject.Predmet.ProtuStrankaListFormatedWithAdress>
    <izvorni_sadrzaj>
      <item>VELEPROMET d.o.o., SLAVONSKI BROD, I.B. MAŽURANIĆ 16, 35000 Slavonski Brod</item>
    </izvorni_sadrzaj>
    <derivirana_varijabla naziv="DomainObject.Predmet.ProtuStrankaListFormatedWithAdress_1">
      <item>VELEPROMET d.o.o., SLAVONSKI BROD, I.B. MAŽURANIĆ 16, 35000 Slavonski Brod</item>
    </derivirana_varijabla>
  </DomainObject.Predmet.ProtuStrankaListFormatedWithAdress>
  <DomainObject.Predmet.ProtuStrankaListFormatedWithAdressOIB>
    <izvorni_sadrzaj>
      <item>VELEPROMET d.o.o., SLAVONSKI BROD, OIB 66522491809, I.B. MAŽURANIĆ 16, 35000 Slavonski Brod</item>
    </izvorni_sadrzaj>
    <derivirana_varijabla naziv="DomainObject.Predmet.ProtuStrankaListFormatedWithAdressOIB_1">
      <item>VELEPROMET d.o.o., SLAVONSKI BROD, OIB 66522491809, I.B. MAŽURANIĆ 16, 35000 Slavonski Brod</item>
    </derivirana_varijabla>
  </DomainObject.Predmet.ProtuStrankaListFormatedWithAdressOIB>
  <DomainObject.Predmet.ProtuStrankaListNazivFormated>
    <izvorni_sadrzaj>
      <item>VELEPROMET d.o.o., SLAVONSKI BROD</item>
    </izvorni_sadrzaj>
    <derivirana_varijabla naziv="DomainObject.Predmet.ProtuStrankaListNazivFormated_1">
      <item>VELEPROMET d.o.o., SLAVONSKI BROD</item>
    </derivirana_varijabla>
  </DomainObject.Predmet.ProtuStrankaListNazivFormated>
  <DomainObject.Predmet.ProtuStrankaListNazivFormatedOIB>
    <izvorni_sadrzaj>
      <item>VELEPROMET d.o.o., SLAVONSKI BROD, OIB 66522491809</item>
    </izvorni_sadrzaj>
    <derivirana_varijabla naziv="DomainObject.Predmet.ProtuStrankaListNazivFormatedOIB_1">
      <item>VELEPROMET d.o.o., SLAVONSKI BROD, OIB 66522491809</item>
    </derivirana_varijabla>
  </DomainObject.Predmet.ProtuStrankaListNazivFormatedOIB>
  <DomainObject.Predmet.OstaliListFormated>
    <izvorni_sadrzaj>
      <item>Dubravka Krog, vl. TEKSTIL KATARINČICA</item>
      <item>HAMDIJA MALIĆ</item>
      <item>Sanja Matovina-Lulić, odvjetnica</item>
      <item>PREDRAG FILAJDIĆ</item>
      <item>SPORTIVI  d.o.o.</item>
      <item>DRŽAVNO ODVJETNIŠTVO SLAVONSKI BROD</item>
      <item>TIN MATIĆ, odvjetnik</item>
      <item>Ministarstvo unutarnjih poslova RH</item>
      <item>DIVA d.o.o. za poslovanje nekretninama</item>
      <item>Općinski sud u Slavonskom Brodu</item>
      <item>komunalac</item>
      <item>Ivan Žalac</item>
      <item>GRAD SLAVONSKI BROD</item>
      <item>Visoki trgovački sud RH Zagreb</item>
      <item>Milan Nakić</item>
      <item>GRAD SLAVONSKI BROD / GRAD SLAVONSKI BROD GRAD SLAVONSKI BROD</item>
      <item>Gabriel Zovak</item>
      <item>Hanžeković</item>
      <item>Josip Stanić</item>
      <item>IGOR PLAVŠIĆ, odvjetnik</item>
      <item>Marina Zmaić</item>
      <item>Narodne novine</item>
      <item>ANDREJ GARIĆ</item>
      <item>ŽDO SLAVONSKI BROD punomoćnik sudionika u postupku RH MF PU SLAVONSKI BROD</item>
      <item>METRO-BROD d.o.o. za trgovinu i usluge</item>
      <item>Marija Galović</item>
    </izvorni_sadrzaj>
    <derivirana_varijabla naziv="DomainObject.Predmet.OstaliListFormated_1">
      <item>Dubravka Krog, vl. TEKSTIL KATARINČICA</item>
      <item>HAMDIJA MALIĆ</item>
      <item>Sanja Matovina-Lulić, odvjetnica</item>
      <item>PREDRAG FILAJDIĆ</item>
      <item>SPORTIVI  d.o.o.</item>
      <item>DRŽAVNO ODVJETNIŠTVO SLAVONSKI BROD</item>
      <item>TIN MATIĆ, odvjetnik</item>
      <item>Ministarstvo unutarnjih poslova RH</item>
      <item>DIVA d.o.o. za poslovanje nekretninama</item>
      <item>Općinski sud u Slavonskom Brodu</item>
      <item>komunalac</item>
      <item>Ivan Žalac</item>
      <item>GRAD SLAVONSKI BROD</item>
      <item>Visoki trgovački sud RH Zagreb</item>
      <item>Milan Nakić</item>
      <item>GRAD SLAVONSKI BROD / GRAD SLAVONSKI BROD GRAD SLAVONSKI BROD</item>
      <item>Gabriel Zovak</item>
      <item>Hanžeković</item>
      <item>Josip Stanić</item>
      <item>IGOR PLAVŠIĆ, odvjetnik</item>
      <item>Marina Zmaić</item>
      <item>Narodne novine</item>
      <item>ANDREJ GARIĆ</item>
      <item>ŽDO SLAVONSKI BROD punomoćnik sudionika u postupku RH MF PU SLAVONSKI BROD</item>
      <item>METRO-BROD d.o.o. za trgovinu i usluge</item>
      <item>Marija Galović</item>
    </derivirana_varijabla>
  </DomainObject.Predmet.OstaliListFormated>
  <DomainObject.Predmet.OstaliListFormatedOIB>
    <izvorni_sadrzaj>
      <item>Dubravka Krog, vl. TEKSTIL KATARINČICA</item>
      <item>HAMDIJA MALIĆ</item>
      <item>Sanja Matovina-Lulić, odvjetnica</item>
      <item>PREDRAG FILAJDIĆ, OIB 15581476609</item>
      <item>SPORTIVI  d.o.o., OIB 45394228878</item>
      <item>DRŽAVNO ODVJETNIŠTVO SLAVONSKI BROD</item>
      <item>TIN MATIĆ, odvjetnik</item>
      <item>Ministarstvo unutarnjih poslova RH</item>
      <item>DIVA d.o.o. za poslovanje nekretninama, OIB 50314024251</item>
      <item>Općinski sud u Slavonskom Brodu</item>
      <item>komunalac, OIB 61888142985</item>
      <item>Ivan Žalac</item>
      <item>GRAD SLAVONSKI BROD, OIB 58007872049</item>
      <item>Visoki trgovački sud RH Zagreb</item>
      <item>Milan Nakić</item>
      <item>GRAD SLAVONSKI BROD / GRAD SLAVONSKI BROD GRAD SLAVONSKI BROD, OIB 58007872049</item>
      <item>Gabriel Zovak</item>
      <item>Hanžeković, OIB 85127306373</item>
      <item>Josip Stanić</item>
      <item>IGOR PLAVŠIĆ, odvjetnik</item>
      <item>Marina Zmaić</item>
      <item>Narodne novine, OIB 64546066176</item>
      <item>ANDREJ GARIĆ</item>
      <item>ŽDO SLAVONSKI BROD punomoćnik sudionika u postupku RH MF PU SLAVONSKI BROD</item>
      <item>METRO-BROD d.o.o. za trgovinu i usluge, OIB 03163739730</item>
      <item>Marija Galović</item>
    </izvorni_sadrzaj>
    <derivirana_varijabla naziv="DomainObject.Predmet.OstaliListFormatedOIB_1">
      <item>Dubravka Krog, vl. TEKSTIL KATARINČICA</item>
      <item>HAMDIJA MALIĆ</item>
      <item>Sanja Matovina-Lulić, odvjetnica</item>
      <item>PREDRAG FILAJDIĆ, OIB 15581476609</item>
      <item>SPORTIVI  d.o.o., OIB 45394228878</item>
      <item>DRŽAVNO ODVJETNIŠTVO SLAVONSKI BROD</item>
      <item>TIN MATIĆ, odvjetnik</item>
      <item>Ministarstvo unutarnjih poslova RH</item>
      <item>DIVA d.o.o. za poslovanje nekretninama, OIB 50314024251</item>
      <item>Općinski sud u Slavonskom Brodu</item>
      <item>komunalac, OIB 61888142985</item>
      <item>Ivan Žalac</item>
      <item>GRAD SLAVONSKI BROD, OIB 58007872049</item>
      <item>Visoki trgovački sud RH Zagreb</item>
      <item>Milan Nakić</item>
      <item>GRAD SLAVONSKI BROD / GRAD SLAVONSKI BROD GRAD SLAVONSKI BROD, OIB 58007872049</item>
      <item>Gabriel Zovak</item>
      <item>Hanžeković, OIB 85127306373</item>
      <item>Josip Stanić</item>
      <item>IGOR PLAVŠIĆ, odvjetnik</item>
      <item>Marina Zmaić</item>
      <item>Narodne novine, OIB 64546066176</item>
      <item>ANDREJ GARIĆ</item>
      <item>ŽDO SLAVONSKI BROD punomoćnik sudionika u postupku RH MF PU SLAVONSKI BROD</item>
      <item>METRO-BROD d.o.o. za trgovinu i usluge, OIB 03163739730</item>
      <item>Marija Galović</item>
    </derivirana_varijabla>
  </DomainObject.Predmet.OstaliListFormatedOIB>
  <DomainObject.Predmet.OstaliListFormatedWithAdress>
    <izvorni_sadrzaj>
      <item>Dubravka Krog, vl. TEKSTIL KATARINČICA, Doliće 72, 49000 Krapina</item>
      <item>HAMDIJA MALIĆ, D. Zbiljskog 32/II, 10000 Zagreb</item>
      <item>Sanja Matovina-Lulić, odvjetnica, Vinogradska 12, 10000 Zagreb</item>
      <item>PREDRAG FILAJDIĆ, L. LUKIĆA 65, 35000 Slavonski Brod</item>
      <item>SPORTIVI  d.o.o., Kukuljevićeva 29, 42000 Varaždin</item>
      <item>DRŽAVNO ODVJETNIŠTVO SLAVONSKI BROD, Trg Pobjede 13, 35 000 Slavonski Brod</item>
      <item>TIN MATIĆ, odvjetnik, VLAŠKA BR. 95, 10000 Zagreb</item>
      <item>Ministarstvo unutarnjih poslova RH</item>
      <item>DIVA d.o.o. za poslovanje nekretninama, Matije Gupca 10/1, 35000 Slavonski Brod</item>
      <item>Općinski sud u Slavonskom Brodu</item>
      <item>komunalac, Pl. Horvata38, 35000 Slavonski Brod</item>
      <item>Ivan Žalac, Ljudevita Gaja 7, 35000 Slavonski Brod</item>
      <item>GRAD SLAVONSKI BROD, Slavonski Brod</item>
      <item>Visoki trgovački sud RH Zagreb, Berislavićeva 11, 10000 Zagreb</item>
      <item>Milan Nakić</item>
      <item>GRAD SLAVONSKI BROD / GRAD SLAVONSKI BROD GRAD SLAVONSKI BROD, VUKOVARSKA 1, 35000 Slavonski Brod</item>
      <item>Gabriel Zovak</item>
      <item>Hanžeković, Radnička cesta 22, 10000 Zagreb</item>
      <item>Josip Stanić</item>
      <item>IGOR PLAVŠIĆ, odvjetnik, Vladimira Nazora 1, Vinkovci</item>
      <item>Marina Zmaić</item>
      <item>Narodne novine, Savski Gaj XIII, 10000 Zagreb</item>
      <item>ANDREJ GARIĆ</item>
      <item>ŽDO SLAVONSKI BROD, Trg pobjede, 35000 Slavonski Brod punomoćnik sudionika u postupku RH MF PU SLAVONSKI BROD</item>
      <item>METRO-BROD d.o.o. za trgovinu i usluge, Ljudevita Gaja 3, 35000 Slavonski Brod</item>
      <item>Marija Galović</item>
    </izvorni_sadrzaj>
    <derivirana_varijabla naziv="DomainObject.Predmet.OstaliListFormatedWithAdress_1">
      <item>Dubravka Krog, vl. TEKSTIL KATARINČICA, Doliće 72, 49000 Krapina</item>
      <item>HAMDIJA MALIĆ, D. Zbiljskog 32/II, 10000 Zagreb</item>
      <item>Sanja Matovina-Lulić, odvjetnica, Vinogradska 12, 10000 Zagreb</item>
      <item>PREDRAG FILAJDIĆ, L. LUKIĆA 65, 35000 Slavonski Brod</item>
      <item>SPORTIVI  d.o.o., Kukuljevićeva 29, 42000 Varaždin</item>
      <item>DRŽAVNO ODVJETNIŠTVO SLAVONSKI BROD, Trg Pobjede 13, 35 000 Slavonski Brod</item>
      <item>TIN MATIĆ, odvjetnik, VLAŠKA BR. 95, 10000 Zagreb</item>
      <item>Ministarstvo unutarnjih poslova RH</item>
      <item>DIVA d.o.o. za poslovanje nekretninama, Matije Gupca 10/1, 35000 Slavonski Brod</item>
      <item>Općinski sud u Slavonskom Brodu</item>
      <item>komunalac, Pl. Horvata38, 35000 Slavonski Brod</item>
      <item>Ivan Žalac, Ljudevita Gaja 7, 35000 Slavonski Brod</item>
      <item>GRAD SLAVONSKI BROD, Slavonski Brod</item>
      <item>Visoki trgovački sud RH Zagreb, Berislavićeva 11, 10000 Zagreb</item>
      <item>Milan Nakić</item>
      <item>GRAD SLAVONSKI BROD / GRAD SLAVONSKI BROD GRAD SLAVONSKI BROD, VUKOVARSKA 1, 35000 Slavonski Brod</item>
      <item>Gabriel Zovak</item>
      <item>Hanžeković, Radnička cesta 22, 10000 Zagreb</item>
      <item>Josip Stanić</item>
      <item>IGOR PLAVŠIĆ, odvjetnik, Vladimira Nazora 1, Vinkovci</item>
      <item>Marina Zmaić</item>
      <item>Narodne novine, Savski Gaj XIII, 10000 Zagreb</item>
      <item>ANDREJ GARIĆ</item>
      <item>ŽDO SLAVONSKI BROD, Trg pobjede, 35000 Slavonski Brod punomoćnik sudionika u postupku RH MF PU SLAVONSKI BROD</item>
      <item>METRO-BROD d.o.o. za trgovinu i usluge, Ljudevita Gaja 3, 35000 Slavonski Brod</item>
      <item>Marija Galović</item>
    </derivirana_varijabla>
  </DomainObject.Predmet.OstaliListFormatedWithAdress>
  <DomainObject.Predmet.OstaliListFormatedWithAdressOIB>
    <izvorni_sadrzaj>
      <item>Dubravka Krog, vl. TEKSTIL KATARINČICA, Doliće 72, 49000 Krapina</item>
      <item>HAMDIJA MALIĆ, D. Zbiljskog 32/II, 10000 Zagreb</item>
      <item>Sanja Matovina-Lulić, odvjetnica, Vinogradska 12, 10000 Zagreb</item>
      <item>PREDRAG FILAJDIĆ, OIB 15581476609, L. LUKIĆA 65, 35000 Slavonski Brod</item>
      <item>SPORTIVI  d.o.o., OIB 45394228878, Kukuljevićeva 29, 42000 Varaždin</item>
      <item>DRŽAVNO ODVJETNIŠTVO SLAVONSKI BROD, Trg Pobjede 13, 35 000 Slavonski Brod</item>
      <item>TIN MATIĆ, odvjetnik, VLAŠKA BR. 95, 10000 Zagreb</item>
      <item>Ministarstvo unutarnjih poslova RH</item>
      <item>DIVA d.o.o. za poslovanje nekretninama, OIB 50314024251, Matije Gupca 10/1, 35000 Slavonski Brod</item>
      <item>Općinski sud u Slavonskom Brodu</item>
      <item>komunalac, OIB 61888142985, Pl. Horvata38, 35000 Slavonski Brod</item>
      <item>Ivan Žalac, Ljudevita Gaja 7, 35000 Slavonski Brod</item>
      <item>GRAD SLAVONSKI BROD, OIB 58007872049, Slavonski Brod</item>
      <item>Visoki trgovački sud RH Zagreb, Berislavićeva 11, 10000 Zagreb</item>
      <item>Milan Nakić</item>
      <item>GRAD SLAVONSKI BROD / GRAD SLAVONSKI BROD GRAD SLAVONSKI BROD, OIB 58007872049, VUKOVARSKA 1, 35000 Slavonski Brod</item>
      <item>Gabriel Zovak</item>
      <item>Hanžeković, OIB 85127306373, Radnička cesta 22, 10000 Zagreb</item>
      <item>Josip Stanić</item>
      <item>IGOR PLAVŠIĆ, odvjetnik, Vladimira Nazora 1, Vinkovci</item>
      <item>Marina Zmaić</item>
      <item>Narodne novine, OIB 64546066176, Savski Gaj XIII, 10000 Zagreb</item>
      <item>ANDREJ GARIĆ</item>
      <item>ŽDO SLAVONSKI BROD, Trg pobjede, 35000 Slavonski Brod punomoćnik sudionika u postupku RH MF PU SLAVONSKI BROD</item>
      <item>METRO-BROD d.o.o. za trgovinu i usluge, OIB 03163739730, Ljudevita Gaja 3, 35000 Slavonski Brod</item>
      <item>Marija Galović</item>
    </izvorni_sadrzaj>
    <derivirana_varijabla naziv="DomainObject.Predmet.OstaliListFormatedWithAdressOIB_1">
      <item>Dubravka Krog, vl. TEKSTIL KATARINČICA, Doliće 72, 49000 Krapina</item>
      <item>HAMDIJA MALIĆ, D. Zbiljskog 32/II, 10000 Zagreb</item>
      <item>Sanja Matovina-Lulić, odvjetnica, Vinogradska 12, 10000 Zagreb</item>
      <item>PREDRAG FILAJDIĆ, OIB 15581476609, L. LUKIĆA 65, 35000 Slavonski Brod</item>
      <item>SPORTIVI  d.o.o., OIB 45394228878, Kukuljevićeva 29, 42000 Varaždin</item>
      <item>DRŽAVNO ODVJETNIŠTVO SLAVONSKI BROD, Trg Pobjede 13, 35 000 Slavonski Brod</item>
      <item>TIN MATIĆ, odvjetnik, VLAŠKA BR. 95, 10000 Zagreb</item>
      <item>Ministarstvo unutarnjih poslova RH</item>
      <item>DIVA d.o.o. za poslovanje nekretninama, OIB 50314024251, Matije Gupca 10/1, 35000 Slavonski Brod</item>
      <item>Općinski sud u Slavonskom Brodu</item>
      <item>komunalac, OIB 61888142985, Pl. Horvata38, 35000 Slavonski Brod</item>
      <item>Ivan Žalac, Ljudevita Gaja 7, 35000 Slavonski Brod</item>
      <item>GRAD SLAVONSKI BROD, OIB 58007872049, Slavonski Brod</item>
      <item>Visoki trgovački sud RH Zagreb, Berislavićeva 11, 10000 Zagreb</item>
      <item>Milan Nakić</item>
      <item>GRAD SLAVONSKI BROD / GRAD SLAVONSKI BROD GRAD SLAVONSKI BROD, OIB 58007872049, VUKOVARSKA 1, 35000 Slavonski Brod</item>
      <item>Gabriel Zovak</item>
      <item>Hanžeković, OIB 85127306373, Radnička cesta 22, 10000 Zagreb</item>
      <item>Josip Stanić</item>
      <item>IGOR PLAVŠIĆ, odvjetnik, Vladimira Nazora 1, Vinkovci</item>
      <item>Marina Zmaić</item>
      <item>Narodne novine, OIB 64546066176, Savski Gaj XIII, 10000 Zagreb</item>
      <item>ANDREJ GARIĆ</item>
      <item>ŽDO SLAVONSKI BROD, Trg pobjede, 35000 Slavonski Brod punomoćnik sudionika u postupku RH MF PU SLAVONSKI BROD</item>
      <item>METRO-BROD d.o.o. za trgovinu i usluge, OIB 03163739730, Ljudevita Gaja 3, 35000 Slavonski Brod</item>
      <item>Marija Galović</item>
    </derivirana_varijabla>
  </DomainObject.Predmet.OstaliListFormatedWithAdressOIB>
  <DomainObject.Predmet.OstaliListNazivFormated>
    <izvorni_sadrzaj>
      <item>Dubravka Krog, vl. TEKSTIL KATARINČICA</item>
      <item>HAMDIJA MALIĆ</item>
      <item>Sanja Matovina-Lulić, odvjetnica</item>
      <item>PREDRAG FILAJDIĆ</item>
      <item>SPORTIVI  d.o.o.</item>
      <item>DRŽAVNO ODVJETNIŠTVO SLAVONSKI BROD</item>
      <item>TIN MATIĆ, odvjetnik</item>
      <item>Ministarstvo unutarnjih poslova RH</item>
      <item>DIVA d.o.o. za poslovanje nekretninama</item>
      <item>Općinski sud u Slavonskom Brodu</item>
      <item>komunalac</item>
      <item>Ivan Žalac</item>
      <item>GRAD SLAVONSKI BROD</item>
      <item>Visoki trgovački sud RH Zagreb</item>
      <item>Milan Nakić</item>
      <item>GRAD SLAVONSKI BROD / GRAD SLAVONSKI BROD GRAD SLAVONSKI BROD</item>
      <item>Gabriel Zovak</item>
      <item>Hanžeković</item>
      <item>Josip Stanić</item>
      <item>IGOR PLAVŠIĆ, odvjetnik</item>
      <item>Marina Zmaić</item>
      <item>Narodne novine</item>
      <item>ANDREJ GARIĆ</item>
      <item>ŽDO SLAVONSKI BROD</item>
      <item>METRO-BROD d.o.o. za trgovinu i usluge</item>
      <item>Marija Galović</item>
    </izvorni_sadrzaj>
    <derivirana_varijabla naziv="DomainObject.Predmet.OstaliListNazivFormated_1">
      <item>Dubravka Krog, vl. TEKSTIL KATARINČICA</item>
      <item>HAMDIJA MALIĆ</item>
      <item>Sanja Matovina-Lulić, odvjetnica</item>
      <item>PREDRAG FILAJDIĆ</item>
      <item>SPORTIVI  d.o.o.</item>
      <item>DRŽAVNO ODVJETNIŠTVO SLAVONSKI BROD</item>
      <item>TIN MATIĆ, odvjetnik</item>
      <item>Ministarstvo unutarnjih poslova RH</item>
      <item>DIVA d.o.o. za poslovanje nekretninama</item>
      <item>Općinski sud u Slavonskom Brodu</item>
      <item>komunalac</item>
      <item>Ivan Žalac</item>
      <item>GRAD SLAVONSKI BROD</item>
      <item>Visoki trgovački sud RH Zagreb</item>
      <item>Milan Nakić</item>
      <item>GRAD SLAVONSKI BROD / GRAD SLAVONSKI BROD GRAD SLAVONSKI BROD</item>
      <item>Gabriel Zovak</item>
      <item>Hanžeković</item>
      <item>Josip Stanić</item>
      <item>IGOR PLAVŠIĆ, odvjetnik</item>
      <item>Marina Zmaić</item>
      <item>Narodne novine</item>
      <item>ANDREJ GARIĆ</item>
      <item>ŽDO SLAVONSKI BROD</item>
      <item>METRO-BROD d.o.o. za trgovinu i usluge</item>
      <item>Marija Galović</item>
    </derivirana_varijabla>
  </DomainObject.Predmet.OstaliListNazivFormated>
  <DomainObject.Predmet.OstaliListNazivFormatedOIB>
    <izvorni_sadrzaj>
      <item>Dubravka Krog, vl. TEKSTIL KATARINČICA</item>
      <item>HAMDIJA MALIĆ</item>
      <item>Sanja Matovina-Lulić, odvjetnica</item>
      <item>PREDRAG FILAJDIĆ, OIB 15581476609</item>
      <item>SPORTIVI  d.o.o., OIB 45394228878</item>
      <item>DRŽAVNO ODVJETNIŠTVO SLAVONSKI BROD</item>
      <item>TIN MATIĆ, odvjetnik</item>
      <item>Ministarstvo unutarnjih poslova RH</item>
      <item>DIVA d.o.o. za poslovanje nekretninama, OIB 50314024251</item>
      <item>Općinski sud u Slavonskom Brodu</item>
      <item>komunalac, OIB 61888142985</item>
      <item>Ivan Žalac</item>
      <item>GRAD SLAVONSKI BROD, OIB 58007872049</item>
      <item>Visoki trgovački sud RH Zagreb</item>
      <item>Milan Nakić</item>
      <item>GRAD SLAVONSKI BROD / GRAD SLAVONSKI BROD GRAD SLAVONSKI BROD, OIB 58007872049</item>
      <item>Gabriel Zovak</item>
      <item>Hanžeković, OIB 85127306373</item>
      <item>Josip Stanić</item>
      <item>IGOR PLAVŠIĆ, odvjetnik</item>
      <item>Marina Zmaić</item>
      <item>Narodne novine, OIB 64546066176</item>
      <item>ANDREJ GARIĆ</item>
      <item>ŽDO SLAVONSKI BROD</item>
      <item>METRO-BROD d.o.o. za trgovinu i usluge, OIB 03163739730</item>
      <item>Marija Galović</item>
    </izvorni_sadrzaj>
    <derivirana_varijabla naziv="DomainObject.Predmet.OstaliListNazivFormatedOIB_1">
      <item>Dubravka Krog, vl. TEKSTIL KATARINČICA</item>
      <item>HAMDIJA MALIĆ</item>
      <item>Sanja Matovina-Lulić, odvjetnica</item>
      <item>PREDRAG FILAJDIĆ, OIB 15581476609</item>
      <item>SPORTIVI  d.o.o., OIB 45394228878</item>
      <item>DRŽAVNO ODVJETNIŠTVO SLAVONSKI BROD</item>
      <item>TIN MATIĆ, odvjetnik</item>
      <item>Ministarstvo unutarnjih poslova RH</item>
      <item>DIVA d.o.o. za poslovanje nekretninama, OIB 50314024251</item>
      <item>Općinski sud u Slavonskom Brodu</item>
      <item>komunalac, OIB 61888142985</item>
      <item>Ivan Žalac</item>
      <item>GRAD SLAVONSKI BROD, OIB 58007872049</item>
      <item>Visoki trgovački sud RH Zagreb</item>
      <item>Milan Nakić</item>
      <item>GRAD SLAVONSKI BROD / GRAD SLAVONSKI BROD GRAD SLAVONSKI BROD, OIB 58007872049</item>
      <item>Gabriel Zovak</item>
      <item>Hanžeković, OIB 85127306373</item>
      <item>Josip Stanić</item>
      <item>IGOR PLAVŠIĆ, odvjetnik</item>
      <item>Marina Zmaić</item>
      <item>Narodne novine, OIB 64546066176</item>
      <item>ANDREJ GARIĆ</item>
      <item>ŽDO SLAVONSKI BROD</item>
      <item>METRO-BROD d.o.o. za trgovinu i usluge, OIB 03163739730</item>
      <item>Marija Galović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VELEPROMET d.o.o., SLAVONSKI BROD</izvorni_sadrzaj>
    <derivirana_varijabla naziv="DomainObject.Predmet.ProtustrankaIDrugi_1">VELEPROMET d.o.o., SLAVONSKI BROD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VELEPROMET d.o.o., SLAVONSKI BROD, OIB 66522491809, I.B. MAŽURANIĆ 16, 35000 Slavonski Brod</izvorni_sadrzaj>
    <derivirana_varijabla naziv="DomainObject.Predmet.ProtustrankaIDrugiAdressOIB_1">VELEPROMET d.o.o., SLAVONSKI BROD, OIB 66522491809, I.B. MAŽURANIĆ 16,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VELEPROMET d.o.o., SLAVONSKI BROD</item>
      <item>RH MF PU SLAVONSKI BROD</item>
      <item>Dubravka Krog, vl. TEKSTIL KATARINČICA</item>
      <item>HAMDIJA MALIĆ</item>
      <item>Sanja Matovina-Lulić, odvjetnica</item>
      <item>PREDRAG FILAJDIĆ</item>
      <item>SPORTIVI  d.o.o.</item>
      <item>DRŽAVNO ODVJETNIŠTVO SLAVONSKI BROD</item>
      <item>TIN MATIĆ, odvjetnik</item>
      <item>Ministarstvo unutarnjih poslova RH</item>
      <item>DIVA d.o.o. za poslovanje nekretninama</item>
      <item>Općinski sud u Slavonskom Brodu</item>
      <item>komunalac</item>
      <item>Ivan Žalac</item>
      <item>GRAD SLAVONSKI BROD</item>
      <item>Visoki trgovački sud RH Zagreb</item>
      <item>Milan Nakić</item>
      <item>GRAD SLAVONSKI BROD / GRAD SLAVONSKI BROD GRAD SLAVONSKI BROD</item>
      <item>Gabriel Zovak</item>
      <item>Hanžeković</item>
      <item>Josip Stanić</item>
      <item>IGOR PLAVŠIĆ, odvjetnik</item>
      <item>Marina Zmaić</item>
      <item>Narodne novine</item>
      <item>ANDREJ GARIĆ</item>
      <item>ŽDO SLAVONSKI BROD</item>
      <item>METRO-BROD d.o.o. za trgovinu i usluge</item>
      <item>Marija Galović</item>
    </izvorni_sadrzaj>
    <derivirana_varijabla naziv="DomainObject.Predmet.SudioniciListNaziv_1">
      <item>VELEPROMET d.o.o., SLAVONSKI BROD</item>
      <item>RH MF PU SLAVONSKI BROD</item>
      <item>Dubravka Krog, vl. TEKSTIL KATARINČICA</item>
      <item>HAMDIJA MALIĆ</item>
      <item>Sanja Matovina-Lulić, odvjetnica</item>
      <item>PREDRAG FILAJDIĆ</item>
      <item>SPORTIVI  d.o.o.</item>
      <item>DRŽAVNO ODVJETNIŠTVO SLAVONSKI BROD</item>
      <item>TIN MATIĆ, odvjetnik</item>
      <item>Ministarstvo unutarnjih poslova RH</item>
      <item>DIVA d.o.o. za poslovanje nekretninama</item>
      <item>Općinski sud u Slavonskom Brodu</item>
      <item>komunalac</item>
      <item>Ivan Žalac</item>
      <item>GRAD SLAVONSKI BROD</item>
      <item>Visoki trgovački sud RH Zagreb</item>
      <item>Milan Nakić</item>
      <item>GRAD SLAVONSKI BROD / GRAD SLAVONSKI BROD GRAD SLAVONSKI BROD</item>
      <item>Gabriel Zovak</item>
      <item>Hanžeković</item>
      <item>Josip Stanić</item>
      <item>IGOR PLAVŠIĆ, odvjetnik</item>
      <item>Marina Zmaić</item>
      <item>Narodne novine</item>
      <item>ANDREJ GARIĆ</item>
      <item>ŽDO SLAVONSKI BROD</item>
      <item>METRO-BROD d.o.o. za trgovinu i usluge</item>
      <item>Marija Galović</item>
    </derivirana_varijabla>
  </DomainObject.Predmet.SudioniciListNaziv>
  <DomainObject.Predmet.SudioniciListAdressOIB>
    <izvorni_sadrzaj>
      <item>VELEPROMET d.o.o., SLAVONSKI BROD, OIB 66522491809, I.B. MAŽURANIĆ 16,35000 Slavonski Brod</item>
      <item>RH MF PU SLAVONSKI BROD, Starčevićeva,35000 Slavonski Brod</item>
      <item>Dubravka Krog, vl. TEKSTIL KATARINČICA, Doliće 72,49000 Krapina</item>
      <item>HAMDIJA MALIĆ, D. Zbiljskog 32/II,10000 Zagreb</item>
      <item>Sanja Matovina-Lulić, odvjetnica, Vinogradska 12,10000 Zagreb</item>
      <item>PREDRAG FILAJDIĆ, OIB 15581476609, L. LUKIĆA 65,35000 Slavonski Brod</item>
      <item>SPORTIVI  d.o.o., OIB 45394228878, Kukuljevićeva 29,42000 Varaždin</item>
      <item>DRŽAVNO ODVJETNIŠTVO SLAVONSKI BROD, Trg Pobjede 13,35 000 Slavonski Brod</item>
      <item>TIN MATIĆ, odvjetnik, VLAŠKA BR. 95,10000 Zagreb</item>
      <item>Ministarstvo unutarnjih poslova RH</item>
      <item>DIVA d.o.o. za poslovanje nekretninama, OIB 50314024251, Matije Gupca 10/1,35000 Slavonski Brod</item>
      <item>Općinski sud u Slavonskom Brodu</item>
      <item>komunalac, OIB 61888142985, Pl. Horvata38,35000 Slavonski Brod</item>
      <item>Ivan Žalac, Ljudevita Gaja 7,35000 Slavonski Brod</item>
      <item>GRAD SLAVONSKI BROD, OIB 58007872049, Slavonski Brod</item>
      <item>Visoki trgovački sud RH Zagreb, Berislavićeva 11,10000 Zagreb</item>
      <item>Milan Nakić</item>
      <item>GRAD SLAVONSKI BROD / GRAD SLAVONSKI BROD GRAD SLAVONSKI BROD, OIB 58007872049, VUKOVARSKA 1,35000 Slavonski Brod</item>
      <item>Gabriel Zovak</item>
      <item>Hanžeković, OIB 85127306373, Radnička cesta 22,10000 Zagreb</item>
      <item>Josip Stanić</item>
      <item>IGOR PLAVŠIĆ, odvjetnik, Vladimira Nazora 1,Vinkovci</item>
      <item>Marina Zmaić</item>
      <item>Narodne novine, OIB 64546066176, Savski Gaj XIII,10000 Zagreb</item>
      <item>ANDREJ GARIĆ</item>
      <item>ŽDO SLAVONSKI BROD, Trg pobjede,35000 Slavonski Brod</item>
      <item>METRO-BROD d.o.o. za trgovinu i usluge, OIB 03163739730, Ljudevita Gaja 3,35000 Slavonski Brod</item>
      <item>Marija Galović</item>
    </izvorni_sadrzaj>
    <derivirana_varijabla naziv="DomainObject.Predmet.SudioniciListAdressOIB_1">
      <item>VELEPROMET d.o.o., SLAVONSKI BROD, OIB 66522491809, I.B. MAŽURANIĆ 16,35000 Slavonski Brod</item>
      <item>RH MF PU SLAVONSKI BROD, Starčevićeva,35000 Slavonski Brod</item>
      <item>Dubravka Krog, vl. TEKSTIL KATARINČICA, Doliće 72,49000 Krapina</item>
      <item>HAMDIJA MALIĆ, D. Zbiljskog 32/II,10000 Zagreb</item>
      <item>Sanja Matovina-Lulić, odvjetnica, Vinogradska 12,10000 Zagreb</item>
      <item>PREDRAG FILAJDIĆ, OIB 15581476609, L. LUKIĆA 65,35000 Slavonski Brod</item>
      <item>SPORTIVI  d.o.o., OIB 45394228878, Kukuljevićeva 29,42000 Varaždin</item>
      <item>DRŽAVNO ODVJETNIŠTVO SLAVONSKI BROD, Trg Pobjede 13,35 000 Slavonski Brod</item>
      <item>TIN MATIĆ, odvjetnik, VLAŠKA BR. 95,10000 Zagreb</item>
      <item>Ministarstvo unutarnjih poslova RH</item>
      <item>DIVA d.o.o. za poslovanje nekretninama, OIB 50314024251, Matije Gupca 10/1,35000 Slavonski Brod</item>
      <item>Općinski sud u Slavonskom Brodu</item>
      <item>komunalac, OIB 61888142985, Pl. Horvata38,35000 Slavonski Brod</item>
      <item>Ivan Žalac, Ljudevita Gaja 7,35000 Slavonski Brod</item>
      <item>GRAD SLAVONSKI BROD, OIB 58007872049, Slavonski Brod</item>
      <item>Visoki trgovački sud RH Zagreb, Berislavićeva 11,10000 Zagreb</item>
      <item>Milan Nakić</item>
      <item>GRAD SLAVONSKI BROD / GRAD SLAVONSKI BROD GRAD SLAVONSKI BROD, OIB 58007872049, VUKOVARSKA 1,35000 Slavonski Brod</item>
      <item>Gabriel Zovak</item>
      <item>Hanžeković, OIB 85127306373, Radnička cesta 22,10000 Zagreb</item>
      <item>Josip Stanić</item>
      <item>IGOR PLAVŠIĆ, odvjetnik, Vladimira Nazora 1,Vinkovci</item>
      <item>Marina Zmaić</item>
      <item>Narodne novine, OIB 64546066176, Savski Gaj XIII,10000 Zagreb</item>
      <item>ANDREJ GARIĆ</item>
      <item>ŽDO SLAVONSKI BROD, Trg pobjede,35000 Slavonski Brod</item>
      <item>METRO-BROD d.o.o. za trgovinu i usluge, OIB 03163739730, Ljudevita Gaja 3,35000 Slavonski Brod</item>
      <item>Marija Galović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66522491809</item>
      <item>, OIB null</item>
      <item>, OIB null</item>
      <item>, OIB null</item>
      <item>, OIB null</item>
      <item>, OIB 15581476609</item>
      <item>, OIB 45394228878</item>
      <item>, OIB null</item>
      <item>, OIB null</item>
      <item>, OIB null</item>
      <item>, OIB 50314024251</item>
      <item>, OIB null</item>
      <item>, OIB 61888142985</item>
      <item>, OIB null</item>
      <item>, OIB 58007872049</item>
      <item>, OIB null</item>
      <item>, OIB null</item>
      <item>, OIB 58007872049</item>
      <item>, OIB null</item>
      <item>, OIB 85127306373</item>
      <item>, OIB null</item>
      <item>, OIB null</item>
      <item>, OIB null</item>
      <item>, OIB 64546066176</item>
      <item>, OIB null</item>
      <item>, OIB null</item>
      <item>, OIB 03163739730</item>
      <item>, OIB null</item>
    </izvorni_sadrzaj>
    <derivirana_varijabla naziv="DomainObject.Predmet.SudioniciListNazivOIB_1">
      <item>, OIB 66522491809</item>
      <item>, OIB null</item>
      <item>, OIB null</item>
      <item>, OIB null</item>
      <item>, OIB null</item>
      <item>, OIB 15581476609</item>
      <item>, OIB 45394228878</item>
      <item>, OIB null</item>
      <item>, OIB null</item>
      <item>, OIB null</item>
      <item>, OIB 50314024251</item>
      <item>, OIB null</item>
      <item>, OIB 61888142985</item>
      <item>, OIB null</item>
      <item>, OIB 58007872049</item>
      <item>, OIB null</item>
      <item>, OIB null</item>
      <item>, OIB 58007872049</item>
      <item>, OIB null</item>
      <item>, OIB 85127306373</item>
      <item>, OIB null</item>
      <item>, OIB null</item>
      <item>, OIB null</item>
      <item>, OIB 64546066176</item>
      <item>, OIB null</item>
      <item>, OIB null</item>
      <item>, OIB 03163739730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285</properties:Words>
  <properties:Characters>1370</properties:Characters>
  <properties:Lines>37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2018-05-21T12:04:00Z</dcterms:created>
  <dc:creator>wsadmin</dc:creator>
  <cp:lastModifiedBy>wsadmin</cp:lastModifiedBy>
  <cp:lastPrinted>2018-05-21T12:12:00Z</cp:lastPrinted>
  <dcterms:modified xmlns:xsi="http://www.w3.org/2001/XMLSchema-instance" xsi:type="dcterms:W3CDTF">2018-05-21T12:13:00Z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(velepromet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