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821d" w14:paraId="3b8821d" w:rsidRDefault="00FE5B45" w:rsidP="004F16D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696CB1">
        <w:rPr>
          <w:rFonts w:cs="Times New Roman" w:eastAsia="Times New Roman" w:hAnsi="Times New Roman" w:ascii="Times New Roman"/>
          <w:sz w:val="24"/>
          <w:szCs w:val="24"/>
          <w:lang w:eastAsia="hr-HR"/>
        </w:rPr>
        <w:t>144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16FF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 w:rsidRPr="004F16D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02371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FE5B45" w:rsidR="00FE5B45" w:rsidRPr="00696CB1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696CB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696CB1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696C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696C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696CB1" w:rsidRPr="00696CB1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FE5B45" w:rsidRPr="00696C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6CB1" w:rsidRPr="00696CB1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FE5B45" w:rsidRPr="00696C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696CB1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696CB1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696CB1">
        <w:rPr>
          <w:rFonts w:cs="Times New Roman" w:hAnsi="Times New Roman" w:ascii="Times New Roman"/>
          <w:sz w:val="24"/>
          <w:szCs w:val="24"/>
        </w:rPr>
        <w:t xml:space="preserve"> </w:t>
      </w:r>
      <w:r w:rsidR="00696CB1" w:rsidRPr="00696CB1">
        <w:rPr>
          <w:rFonts w:cs="Times New Roman" w:hAnsi="Times New Roman" w:ascii="Times New Roman"/>
          <w:sz w:val="24"/>
          <w:szCs w:val="24"/>
        </w:rPr>
        <w:t>DOM SIDRO j.d.o.o. za smještaj i boravak starih i nemoćnih osoba, Miškovići, Put Mula 26, OIB: 90976351299</w:t>
      </w:r>
      <w:r w:rsidR="00FE5B45" w:rsidRPr="00696CB1">
        <w:rPr>
          <w:rFonts w:cs="Times New Roman" w:hAnsi="Times New Roman" w:ascii="Times New Roman"/>
          <w:sz w:val="24"/>
          <w:szCs w:val="24"/>
        </w:rPr>
        <w:t>,</w:t>
      </w:r>
      <w:r w:rsidR="00FE5B45" w:rsidRPr="00696C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316FF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="00FE5B45" w:rsidRPr="00696C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C5180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FE5B45" w:rsidRPr="00696C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i j e š i o  j e</w:t>
      </w:r>
    </w:p>
    <w:p w:rsidRDefault="00FE5B45" w:rsidP="00FE5B45" w:rsidR="00FE5B4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696CB1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696C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I. Obustavlja se skraćeni stečajni postupak nad dužnikom</w:t>
      </w:r>
      <w:r w:rsidRPr="00696CB1">
        <w:rPr>
          <w:rFonts w:cs="Times New Roman" w:hAnsi="Times New Roman" w:ascii="Times New Roman"/>
          <w:sz w:val="24"/>
          <w:szCs w:val="24"/>
        </w:rPr>
        <w:t xml:space="preserve"> </w:t>
      </w:r>
      <w:r w:rsidR="00696CB1" w:rsidRPr="00696CB1">
        <w:rPr>
          <w:rFonts w:cs="Times New Roman" w:hAnsi="Times New Roman" w:ascii="Times New Roman"/>
          <w:sz w:val="24"/>
          <w:szCs w:val="24"/>
        </w:rPr>
        <w:t>DOM SIDRO j.d.o.o. za smještaj i boravak starih i nemoćnih osoba, Miškovići, Put Mula 26, OIB: 90976351299</w:t>
      </w:r>
      <w:r w:rsidR="00E432F2" w:rsidRPr="00696CB1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4F16D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 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>30. travnja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 xml:space="preserve"> 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>14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svibnja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846F88" w:rsidR="00846F88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>2.024,40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>4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>lipnja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>informacijskog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0316FF">
        <w:rPr>
          <w:rFonts w:cs="Times" w:eastAsia="Times New Roman" w:hAnsi="Times" w:ascii="Times"/>
          <w:sz w:val="24"/>
          <w:szCs w:val="24"/>
          <w:lang w:eastAsia="hr-HR"/>
        </w:rPr>
        <w:t xml:space="preserve"> i obračuna kamata</w:t>
      </w:r>
      <w:r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FE5B45" w:rsidP="00FE5B45" w:rsidR="00AC5180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</w:t>
      </w:r>
    </w:p>
    <w:p w:rsidRDefault="00AC5180" w:rsidP="00FE5B45" w:rsidR="00AC5180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C5180" w:rsidP="00AC5180" w:rsidR="00AC5180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St-144/2018-7</w:t>
      </w:r>
    </w:p>
    <w:p w:rsidRDefault="00AC5180" w:rsidP="00AC5180" w:rsidR="00AC5180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C5180" w:rsidP="00AC5180" w:rsidR="00AC5180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C5180" w:rsidP="00AC5180" w:rsidR="00AC5180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AC5180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0316FF">
        <w:rPr>
          <w:rFonts w:cs="Times" w:eastAsia="Times New Roman" w:hAnsi="Times" w:ascii="Times"/>
          <w:sz w:val="24"/>
          <w:szCs w:val="24"/>
          <w:lang w:eastAsia="hr-HR"/>
        </w:rPr>
        <w:t>11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AC5180">
        <w:rPr>
          <w:rFonts w:cs="Times" w:eastAsia="Times New Roman" w:hAnsi="Times" w:ascii="Times"/>
          <w:sz w:val="24"/>
          <w:szCs w:val="24"/>
          <w:lang w:eastAsia="hr-HR"/>
        </w:rPr>
        <w:t>srpnja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0C5313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Za točnost otpravka-ovlaštena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0C5313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Ana Markač, v.r.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Sect="00AC5180" w:rsidR="009C169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180" w:rsidP="000C5313" w:rsidR="000C5313">
    <w:pPr>
      <w:spacing w:lineRule="auto" w:line="240" w:after="0"/>
      <w:ind w:firstLine="708"/>
      <w:jc w:val="center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2</w:t>
    </w:r>
    <w:r w:rsidR="000C5313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                 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16FF"/>
    <w:rsid w:val="000C5313"/>
    <w:rsid w:val="00455949"/>
    <w:rsid w:val="004F16D5"/>
    <w:rsid w:val="00634D5F"/>
    <w:rsid w:val="00696CB1"/>
    <w:rsid w:val="00846F88"/>
    <w:rsid w:val="00882752"/>
    <w:rsid w:val="009C1693"/>
    <w:rsid w:val="00AC5180"/>
    <w:rsid w:val="00AF1A22"/>
    <w:rsid w:val="00BE4064"/>
    <w:rsid w:val="00E432F2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16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6D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F16D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F16D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F16D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16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6D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F16D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F16D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F16D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St-144/2018</izvorni_sadrzaj>
    <derivirana_varijabla naziv="DomainObject.Predmet.OznakaBroj_1">St-144/2018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SIDRO j.d.o.o. za smještaj i boravak starih i nemoćnih osoba</izvorni_sadrzaj>
    <derivirana_varijabla naziv="DomainObject.Predmet.ProtustrankaFormated_1">  DOM SIDRO j.d.o.o. za smještaj i boravak starih i nemoćnih osoba</derivirana_varijabla>
  </DomainObject.Predmet.ProtustrankaFormated>
  <DomainObject.Predmet.ProtustrankaFormatedOIB>
    <izvorni_sadrzaj>  DOM SIDRO j.d.o.o. za smještaj i boravak starih i nemoćnih osoba, OIB 90976351299</izvorni_sadrzaj>
    <derivirana_varijabla naziv="DomainObject.Predmet.ProtustrankaFormatedOIB_1">  DOM SIDRO j.d.o.o. za smještaj i boravak starih i nemoćnih osoba, OIB 90976351299</derivirana_varijabla>
  </DomainObject.Predmet.ProtustrankaFormatedOIB>
  <DomainObject.Predmet.ProtustrankaFormatedWithAdress>
    <izvorni_sadrzaj> DOM SIDRO j.d.o.o. za smještaj i boravak starih i nemoćnih osoba, Put Mula 26, 23249 Miškovci</izvorni_sadrzaj>
    <derivirana_varijabla naziv="DomainObject.Predmet.ProtustrankaFormatedWithAdress_1"> DOM SIDRO j.d.o.o. za smještaj i boravak starih i nemoćnih osoba, Put Mula 26, 23249 Miškovci</derivirana_varijabla>
  </DomainObject.Predmet.ProtustrankaFormatedWithAdress>
  <DomainObject.Predmet.ProtustrankaFormatedWithAdressOIB>
    <izvorni_sadrzaj> DOM SIDRO j.d.o.o. za smještaj i boravak starih i nemoćnih osoba, OIB 90976351299, Put Mula 26, 23249 Miškovci</izvorni_sadrzaj>
    <derivirana_varijabla naziv="DomainObject.Predmet.ProtustrankaFormatedWithAdressOIB_1"> DOM SIDRO j.d.o.o. za smještaj i boravak starih i nemoćnih osoba, OIB 90976351299, Put Mula 26, 23249 Miškovci</derivirana_varijabla>
  </DomainObject.Predmet.ProtustrankaFormatedWithAdressOIB>
  <DomainObject.Predmet.ProtustrankaWithAdress>
    <izvorni_sadrzaj>DOM SIDRO j.d.o.o. za smještaj i boravak starih i nemoćnih osoba Put Mula 26, 23249 Miškovci</izvorni_sadrzaj>
    <derivirana_varijabla naziv="DomainObject.Predmet.ProtustrankaWithAdress_1">DOM SIDRO j.d.o.o. za smještaj i boravak starih i nemoćnih osoba Put Mula 26, 23249 Miškovci</derivirana_varijabla>
  </DomainObject.Predmet.ProtustrankaWithAdress>
  <DomainObject.Predmet.ProtustrankaWithAdressOIB>
    <izvorni_sadrzaj>DOM SIDRO j.d.o.o. za smještaj i boravak starih i nemoćnih osoba, OIB 90976351299, Put Mula 26, 23249 Miškovci</izvorni_sadrzaj>
    <derivirana_varijabla naziv="DomainObject.Predmet.ProtustrankaWithAdressOIB_1">DOM SIDRO j.d.o.o. za smještaj i boravak starih i nemoćnih osoba, OIB 90976351299, Put Mula 26, 23249 Miškovci</derivirana_varijabla>
  </DomainObject.Predmet.ProtustrankaWithAdressOIB>
  <DomainObject.Predmet.ProtustrankaNazivFormated>
    <izvorni_sadrzaj>DOM SIDRO j.d.o.o. za smještaj i boravak starih i nemoćnih osoba</izvorni_sadrzaj>
    <derivirana_varijabla naziv="DomainObject.Predmet.ProtustrankaNazivFormated_1">DOM SIDRO j.d.o.o. za smještaj i boravak starih i nemoćnih osoba</derivirana_varijabla>
  </DomainObject.Predmet.ProtustrankaNazivFormated>
  <DomainObject.Predmet.ProtustrankaNazivFormatedOIB>
    <izvorni_sadrzaj>DOM SIDRO j.d.o.o. za smještaj i boravak starih i nemoćnih osoba, OIB 90976351299</izvorni_sadrzaj>
    <derivirana_varijabla naziv="DomainObject.Predmet.ProtustrankaNazivFormatedOIB_1">DOM SIDRO j.d.o.o. za smještaj i boravak starih i nemoćnih osoba, OIB 90976351299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 SIDRO j.d.o.o. za smještaj i boravak starih i nemoćnih osoba</item>
    </izvorni_sadrzaj>
    <derivirana_varijabla naziv="DomainObject.Predmet.ProtuStrankaListFormated_1">
      <item>DOM SIDRO j.d.o.o. za smještaj i boravak starih i nemoćnih osoba</item>
    </derivirana_varijabla>
  </DomainObject.Predmet.ProtuStrankaListFormated>
  <DomainObject.Predmet.ProtuStrankaListFormatedOIB>
    <izvorni_sadrzaj>
      <item>DOM SIDRO j.d.o.o. za smještaj i boravak starih i nemoćnih osoba, OIB 90976351299</item>
    </izvorni_sadrzaj>
    <derivirana_varijabla naziv="DomainObject.Predmet.ProtuStrankaListFormatedOIB_1">
      <item>DOM SIDRO j.d.o.o. za smještaj i boravak starih i nemoćnih osoba, OIB 90976351299</item>
    </derivirana_varijabla>
  </DomainObject.Predmet.ProtuStrankaListFormatedOIB>
  <DomainObject.Predmet.ProtuStrankaListFormatedWithAdress>
    <izvorni_sadrzaj>
      <item>DOM SIDRO j.d.o.o. za smještaj i boravak starih i nemoćnih osoba, Put Mula 26, 23249 Miškovci</item>
    </izvorni_sadrzaj>
    <derivirana_varijabla naziv="DomainObject.Predmet.ProtuStrankaListFormatedWithAdress_1">
      <item>DOM SIDRO j.d.o.o. za smještaj i boravak starih i nemoćnih osoba, Put Mula 26, 23249 Miškovci</item>
    </derivirana_varijabla>
  </DomainObject.Predmet.ProtuStrankaListFormatedWithAdress>
  <DomainObject.Predmet.ProtuStrankaListFormatedWithAdressOIB>
    <izvorni_sadrzaj>
      <item>DOM SIDRO j.d.o.o. za smještaj i boravak starih i nemoćnih osoba, OIB 90976351299, Put Mula 26, 23249 Miškovci</item>
    </izvorni_sadrzaj>
    <derivirana_varijabla naziv="DomainObject.Predmet.ProtuStrankaListFormatedWithAdressOIB_1">
      <item>DOM SIDRO j.d.o.o. za smještaj i boravak starih i nemoćnih osoba, OIB 90976351299, Put Mula 26, 23249 Miškovci</item>
    </derivirana_varijabla>
  </DomainObject.Predmet.ProtuStrankaListFormatedWithAdressOIB>
  <DomainObject.Predmet.ProtuStrankaListNazivFormated>
    <izvorni_sadrzaj>
      <item>DOM SIDRO j.d.o.o. za smještaj i boravak starih i nemoćnih osoba</item>
    </izvorni_sadrzaj>
    <derivirana_varijabla naziv="DomainObject.Predmet.ProtuStrankaListNazivFormated_1">
      <item>DOM SIDRO j.d.o.o. za smještaj i boravak starih i nemoćnih osoba</item>
    </derivirana_varijabla>
  </DomainObject.Predmet.ProtuStrankaListNazivFormated>
  <DomainObject.Predmet.ProtuStrankaListNazivFormatedOIB>
    <izvorni_sadrzaj>
      <item>DOM SIDRO j.d.o.o. za smještaj i boravak starih i nemoćnih osoba, OIB 90976351299</item>
    </izvorni_sadrzaj>
    <derivirana_varijabla naziv="DomainObject.Predmet.ProtuStrankaListNazivFormatedOIB_1">
      <item>DOM SIDRO j.d.o.o. za smještaj i boravak starih i nemoćnih osoba, OIB 90976351299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 SIDRO j.d.o.o. za smještaj i boravak starih i nemoćnih osoba</izvorni_sadrzaj>
    <derivirana_varijabla naziv="DomainObject.Predmet.ProtustrankaIDrugi_1">DOM SIDRO j.d.o.o. za smještaj i boravak starih i nemoćnih osoba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 SIDRO j.d.o.o. za smještaj i boravak starih i nemoćnih osoba, OIB 90976351299, Put Mula 26, 23249 Miškovci</izvorni_sadrzaj>
    <derivirana_varijabla naziv="DomainObject.Predmet.ProtustrankaIDrugiAdressOIB_1">DOM SIDRO j.d.o.o. za smještaj i boravak starih i nemoćnih osoba, OIB 90976351299, Put Mula 26, 23249 Miškovci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 SIDRO j.d.o.o. za smještaj i boravak starih i nemoćnih osoba</item>
    </izvorni_sadrzaj>
    <derivirana_varijabla naziv="DomainObject.Predmet.SudioniciListNaziv_1">
      <item>FINA</item>
      <item>DOM SIDRO j.d.o.o. za smještaj i boravak starih i nemoćnih osoba</item>
    </derivirana_varijabla>
  </DomainObject.Predmet.SudioniciListNaziv>
  <DomainObject.Predmet.SudioniciListAdressOIB>
    <izvorni_sadrzaj>
      <item>FINA, OIB 85821130368</item>
      <item>DOM SIDRO j.d.o.o. za smještaj i boravak starih i nemoćnih osoba, OIB 90976351299, Put Mula 26,23249 Miškovci</item>
    </izvorni_sadrzaj>
    <derivirana_varijabla naziv="DomainObject.Predmet.SudioniciListAdressOIB_1">
      <item>FINA, OIB 85821130368</item>
      <item>DOM SIDRO j.d.o.o. za smještaj i boravak starih i nemoćnih osoba, OIB 90976351299, Put Mula 26,23249 Miškovci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90976351299</item>
    </izvorni_sadrzaj>
    <derivirana_varijabla naziv="DomainObject.Predmet.SudioniciListNazivOIB_1">
      <item>, OIB 85821130368</item>
      <item>, OIB 90976351299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509</properties:Words>
  <properties:Characters>2766</properties:Characters>
  <properties:Lines>75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2018-06-12T08:35:00Z</dcterms:created>
  <dc:creator>Anamarija Kovačić Milković</dc:creator>
  <cp:lastModifiedBy>Anita Ivandić</cp:lastModifiedBy>
  <cp:lastPrinted>2018-07-06T06:03:00Z</cp:lastPrinted>
  <dcterms:modified xmlns:xsi="http://www.w3.org/2001/XMLSchema-instance" xsi:type="dcterms:W3CDTF">2018-07-11T10:46:00Z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(St-144-18-RH.docx)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