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1ff0" w14:paraId="eec1ff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C4F74">
        <w:rPr>
          <w:rFonts w:cs="Times New Roman" w:hAnsi="Times New Roman" w:ascii="Times New Roman"/>
          <w:b w:val="false"/>
          <w:sz w:val="24"/>
          <w:szCs w:val="24"/>
        </w:rPr>
        <w:t>45</w:t>
      </w:r>
      <w:r w:rsidR="00C56135">
        <w:rPr>
          <w:rFonts w:cs="Times New Roman" w:hAnsi="Times New Roman" w:ascii="Times New Roman"/>
          <w:b w:val="false"/>
          <w:sz w:val="24"/>
          <w:szCs w:val="24"/>
        </w:rPr>
        <w:t>5</w:t>
      </w:r>
      <w:r w:rsidR="002409D2">
        <w:rPr>
          <w:rFonts w:cs="Times New Roman" w:hAnsi="Times New Roman" w:ascii="Times New Roman"/>
          <w:b w:val="false"/>
          <w:sz w:val="24"/>
          <w:szCs w:val="24"/>
        </w:rPr>
        <w:t>7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4702FA">
        <w:t>Financijska agencija, Regionalni centar Zagreb, Podružnica Zagreb, Zagreb, Trg Svibanjskih žrtava 1995. 1, OIB: 85821130368</w:t>
      </w:r>
      <w:r w:rsidR="00283EB7">
        <w:t>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2409D2">
        <w:t>RADIO LiNa d.o.o., Velika Gorica, Vjekoslava Majera 37, OIB: 48517869072</w:t>
      </w:r>
      <w:r w:rsidR="00C56135">
        <w:t>,</w:t>
      </w:r>
      <w:r w:rsidR="004702FA">
        <w:t xml:space="preserve"> </w:t>
      </w:r>
      <w:r w:rsidR="00CC4F74">
        <w:t>26. rujna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409D2">
        <w:t>RADIO LiNa d.o.o., Velika Gorica, Vjekoslava Majera 37, OIB: 48517869072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740757">
        <w:t xml:space="preserve">osobi ovlaštenoj za zastupanje dužnika </w:t>
      </w:r>
      <w:r w:rsidR="002409D2">
        <w:t>RADIO LiNa d.o.o., Velika Gorica, Vjekoslava Majera 37, OIB: 48517869072</w:t>
      </w:r>
      <w:r w:rsidR="004702FA">
        <w:t>,</w:t>
      </w:r>
      <w:r w:rsidR="00740757">
        <w:t xml:space="preserve"> </w:t>
      </w:r>
      <w:r w:rsidR="002409D2">
        <w:t>MAJI KOVAČ, Okunšćak, Škrlceva ulica 4, OIB: 78592065864</w:t>
      </w:r>
      <w:r w:rsidR="00CC4F74">
        <w:t>,</w:t>
      </w:r>
      <w:r w:rsidR="00924DF6">
        <w:t xml:space="preserve"> </w:t>
      </w:r>
      <w:r w:rsidRPr="002365A1">
        <w:t xml:space="preserve">da u roku 8 dana dostavi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C4F74">
        <w:rPr>
          <w:b/>
        </w:rPr>
        <w:t>14. studenog</w:t>
      </w:r>
      <w:r w:rsidR="00607035">
        <w:rPr>
          <w:b/>
        </w:rPr>
        <w:t xml:space="preserve"> 2017. u </w:t>
      </w:r>
      <w:r w:rsidR="00C56135">
        <w:rPr>
          <w:b/>
        </w:rPr>
        <w:t>10,</w:t>
      </w:r>
      <w:r w:rsidR="002409D2">
        <w:rPr>
          <w:b/>
        </w:rPr>
        <w:t>2</w:t>
      </w:r>
      <w:r w:rsidR="00C56135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osoba ovlaštena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C4F74">
        <w:t>2</w:t>
      </w:r>
      <w:r w:rsidR="00C56135">
        <w:t>5</w:t>
      </w:r>
      <w:r w:rsidR="00CC4F74">
        <w:t>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13D50">
        <w:t>RADIO LiNa d.o.o., Velika Gorica, Vjekoslava Majera 37, OIB: 48517869072,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CC4F74">
        <w:t>26. rujna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E29" w:rsidR="00350E29">
      <w:r>
        <w:separator/>
      </w:r>
    </w:p>
  </w:endnote>
  <w:endnote w:id="0" w:type="continuationSeparator">
    <w:p w:rsidRDefault="00350E29" w:rsidR="00350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E29" w:rsidR="00350E29">
      <w:r>
        <w:separator/>
      </w:r>
    </w:p>
  </w:footnote>
  <w:footnote w:id="0" w:type="continuationSeparator">
    <w:p w:rsidRDefault="00350E29" w:rsidR="00350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0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56135">
      <w:rPr>
        <w:rFonts w:hAnsi="Verdana" w:ascii="Verdana"/>
        <w:b w:val="false"/>
        <w:sz w:val="24"/>
        <w:szCs w:val="24"/>
      </w:rPr>
      <w:t>455</w:t>
    </w:r>
    <w:r w:rsidR="00813D50">
      <w:rPr>
        <w:rFonts w:hAnsi="Verdana" w:ascii="Verdana"/>
        <w:b w:val="false"/>
        <w:sz w:val="24"/>
        <w:szCs w:val="24"/>
      </w:rPr>
      <w:t>7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104F"/>
    <w:rsid w:val="001E5168"/>
    <w:rsid w:val="0022013D"/>
    <w:rsid w:val="002365A1"/>
    <w:rsid w:val="002409D2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0E29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3D50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56135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0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0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0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0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0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0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0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0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4557</izvorni_sadrzaj>
    <derivirana_varijabla naziv="DomainObject.Predmet.Broj_1">4557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St-4557/2016</izvorni_sadrzaj>
    <derivirana_varijabla naziv="DomainObject.Predmet.OznakaBroj_1">St-4557/2016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LiNa d.o.o. zastupanog po punomoćniku Maja Kovač</izvorni_sadrzaj>
    <derivirana_varijabla naziv="DomainObject.Predmet.ProtustrankaFormated_1">  RADIO LiNa d.o.o. zastupanog po punomoćniku Maja Kovač</derivirana_varijabla>
  </DomainObject.Predmet.ProtustrankaFormated>
  <DomainObject.Predmet.ProtustrankaFormatedOIB>
    <izvorni_sadrzaj>  RADIO LiNa d.o.o., OIB 48517869072 zastupanog po punomoćniku Maja Kovač</izvorni_sadrzaj>
    <derivirana_varijabla naziv="DomainObject.Predmet.ProtustrankaFormatedOIB_1">  RADIO LiNa d.o.o., OIB 48517869072 zastupanog po punomoćniku Maja Kovač</derivirana_varijabla>
  </DomainObject.Predmet.ProtustrankaFormatedOIB>
  <DomainObject.Predmet.ProtustrankaFormatedWithAdress>
    <izvorni_sadrzaj> RADIO LiNa d.o.o., Vjekoslava Majera 37, 10410 Velika Gorica zastupanog po punomoćniku Maja Kovač</izvorni_sadrzaj>
    <derivirana_varijabla naziv="DomainObject.Predmet.ProtustrankaFormatedWithAdress_1"> RADIO LiNa d.o.o., Vjekoslava Majera 37, 10410 Velika Gorica zastupanog po punomoćniku Maja Kovač</derivirana_varijabla>
  </DomainObject.Predmet.ProtustrankaFormatedWithAdress>
  <DomainObject.Predmet.ProtustrankaFormatedWithAdressOIB>
    <izvorni_sadrzaj> RADIO LiNa d.o.o., OIB 48517869072, Vjekoslava Majera 37, 10410 Velika Gorica zastupanog po punomoćniku Maja Kovač</izvorni_sadrzaj>
    <derivirana_varijabla naziv="DomainObject.Predmet.ProtustrankaFormatedWithAdressOIB_1"> RADIO LiNa d.o.o., OIB 48517869072, Vjekoslava Majera 37, 10410 Velika Gorica zastupanog po punomoćniku Maja Kovač</derivirana_varijabla>
  </DomainObject.Predmet.ProtustrankaFormatedWithAdressOIB>
  <DomainObject.Predmet.ProtustrankaWithAdress>
    <izvorni_sadrzaj>RADIO LiNa d.o.o. Vjekoslava Majera 37, 10410 Velika Gorica</izvorni_sadrzaj>
    <derivirana_varijabla naziv="DomainObject.Predmet.ProtustrankaWithAdress_1">RADIO LiNa d.o.o. Vjekoslava Majera 37, 10410 Velika Gorica</derivirana_varijabla>
  </DomainObject.Predmet.ProtustrankaWithAdress>
  <DomainObject.Predmet.ProtustrankaWithAdressOIB>
    <izvorni_sadrzaj>RADIO LiNa d.o.o., OIB 48517869072, Vjekoslava Majera 37, 10410 Velika Gorica</izvorni_sadrzaj>
    <derivirana_varijabla naziv="DomainObject.Predmet.ProtustrankaWithAdressOIB_1">RADIO LiNa d.o.o., OIB 48517869072, Vjekoslava Majera 37, 10410 Velika Gorica</derivirana_varijabla>
  </DomainObject.Predmet.ProtustrankaWithAdressOIB>
  <DomainObject.Predmet.ProtustrankaNazivFormated>
    <izvorni_sadrzaj>RADIO LiNa d.o.o.</izvorni_sadrzaj>
    <derivirana_varijabla naziv="DomainObject.Predmet.ProtustrankaNazivFormated_1">RADIO LiNa d.o.o.</derivirana_varijabla>
  </DomainObject.Predmet.ProtustrankaNazivFormated>
  <DomainObject.Predmet.ProtustrankaNazivFormatedOIB>
    <izvorni_sadrzaj>RADIO LiNa d.o.o., OIB 48517869072</izvorni_sadrzaj>
    <derivirana_varijabla naziv="DomainObject.Predmet.ProtustrankaNazivFormatedOIB_1">RADIO LiNa d.o.o., OIB 48517869072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LiNa d.o.o. zastupanog po punomoćniku Maja Kovač</item>
    </izvorni_sadrzaj>
    <derivirana_varijabla naziv="DomainObject.Predmet.ProtuStrankaListFormated_1">
      <item>RADIO LiNa d.o.o. zastupanog po punomoćniku Maja Kovač</item>
    </derivirana_varijabla>
  </DomainObject.Predmet.ProtuStrankaListFormated>
  <DomainObject.Predmet.ProtuStrankaListFormatedOIB>
    <izvorni_sadrzaj>
      <item>RADIO LiNa d.o.o., OIB 48517869072 zastupanog po punomoćniku Maja Kovač</item>
    </izvorni_sadrzaj>
    <derivirana_varijabla naziv="DomainObject.Predmet.ProtuStrankaListFormatedOIB_1">
      <item>RADIO LiNa d.o.o., OIB 48517869072 zastupanog po punomoćniku Maja Kovač</item>
    </derivirana_varijabla>
  </DomainObject.Predmet.ProtuStrankaListFormatedOIB>
  <DomainObject.Predmet.ProtuStrankaListFormatedWithAdress>
    <izvorni_sadrzaj>
      <item>RADIO LiNa d.o.o., Vjekoslava Majera 37, 10410 Velika Gorica zastupanog po punomoćniku Maja Kovač</item>
    </izvorni_sadrzaj>
    <derivirana_varijabla naziv="DomainObject.Predmet.ProtuStrankaListFormatedWithAdress_1">
      <item>RADIO LiNa d.o.o., Vjekoslava Majera 37, 10410 Velika Gorica zastupanog po punomoćniku Maja Kovač</item>
    </derivirana_varijabla>
  </DomainObject.Predmet.ProtuStrankaListFormatedWithAdress>
  <DomainObject.Predmet.ProtuStrankaListFormatedWithAdressOIB>
    <izvorni_sadrzaj>
      <item>RADIO LiNa d.o.o., OIB 48517869072, Vjekoslava Majera 37, 10410 Velika Gorica zastupanog po punomoćniku Maja Kovač</item>
    </izvorni_sadrzaj>
    <derivirana_varijabla naziv="DomainObject.Predmet.ProtuStrankaListFormatedWithAdressOIB_1">
      <item>RADIO LiNa d.o.o., OIB 48517869072, Vjekoslava Majera 37, 10410 Velika Gorica zastupanog po punomoćniku Maja Kovač</item>
    </derivirana_varijabla>
  </DomainObject.Predmet.ProtuStrankaListFormatedWithAdressOIB>
  <DomainObject.Predmet.ProtuStrankaListNazivFormated>
    <izvorni_sadrzaj>
      <item>RADIO LiNa d.o.o.</item>
    </izvorni_sadrzaj>
    <derivirana_varijabla naziv="DomainObject.Predmet.ProtuStrankaListNazivFormated_1">
      <item>RADIO LiNa d.o.o.</item>
    </derivirana_varijabla>
  </DomainObject.Predmet.ProtuStrankaListNazivFormated>
  <DomainObject.Predmet.ProtuStrankaListNazivFormatedOIB>
    <izvorni_sadrzaj>
      <item>RADIO LiNa d.o.o., OIB 48517869072</item>
    </izvorni_sadrzaj>
    <derivirana_varijabla naziv="DomainObject.Predmet.ProtuStrankaListNazivFormatedOIB_1">
      <item>RADIO LiNa d.o.o., OIB 48517869072</item>
    </derivirana_varijabla>
  </DomainObject.Predmet.ProtuStrankaListNazivFormatedOIB>
  <DomainObject.Predmet.OstaliListFormated>
    <izvorni_sadrzaj>
      <item>Maja Kovač punomoćnik sudionika u postupku RADIO LiNa d.o.o.</item>
    </izvorni_sadrzaj>
    <derivirana_varijabla naziv="DomainObject.Predmet.OstaliListFormated_1">
      <item>Maja Kovač punomoćnik sudionika u postupku RADIO LiNa d.o.o.</item>
    </derivirana_varijabla>
  </DomainObject.Predmet.OstaliListFormated>
  <DomainObject.Predmet.OstaliListFormatedOIB>
    <izvorni_sadrzaj>
      <item>Maja Kovač, OIB 78592065864 punomoćnik sudionika u postupku RADIO LiNa d.o.o.</item>
    </izvorni_sadrzaj>
    <derivirana_varijabla naziv="DomainObject.Predmet.OstaliListFormatedOIB_1">
      <item>Maja Kovač, OIB 78592065864 punomoćnik sudionika u postupku RADIO LiNa d.o.o.</item>
    </derivirana_varijabla>
  </DomainObject.Predmet.OstaliListFormatedOIB>
  <DomainObject.Predmet.OstaliListFormatedWithAdress>
    <izvorni_sadrzaj>
      <item>Maja Kovač, Kralja D. Zvonimira 5, 10000 Zagreb punomoćnik sudionika u postupku RADIO LiNa d.o.o.</item>
    </izvorni_sadrzaj>
    <derivirana_varijabla naziv="DomainObject.Predmet.OstaliListFormatedWithAdress_1">
      <item>Maja Kovač, Kralja D. Zvonimira 5, 10000 Zagreb punomoćnik sudionika u postupku RADIO LiNa d.o.o.</item>
    </derivirana_varijabla>
  </DomainObject.Predmet.OstaliListFormatedWithAdress>
  <DomainObject.Predmet.OstaliListFormatedWithAdressOIB>
    <izvorni_sadrzaj>
      <item>Maja Kovač, OIB 78592065864, Kralja D. Zvonimira 5, 10000 Zagreb punomoćnik sudionika u postupku RADIO LiNa d.o.o.</item>
    </izvorni_sadrzaj>
    <derivirana_varijabla naziv="DomainObject.Predmet.OstaliListFormatedWithAdressOIB_1">
      <item>Maja Kovač, OIB 78592065864, Kralja D. Zvonimira 5, 10000 Zagreb punomoćnik sudionika u postupku RADIO LiNa d.o.o.</item>
    </derivirana_varijabla>
  </DomainObject.Predmet.OstaliListFormatedWithAdressOIB>
  <DomainObject.Predmet.OstaliListNazivFormated>
    <izvorni_sadrzaj>
      <item>Maja Kovač</item>
    </izvorni_sadrzaj>
    <derivirana_varijabla naziv="DomainObject.Predmet.OstaliListNazivFormated_1">
      <item>Maja Kovač</item>
    </derivirana_varijabla>
  </DomainObject.Predmet.OstaliListNazivFormated>
  <DomainObject.Predmet.OstaliListNazivFormatedOIB>
    <izvorni_sadrzaj>
      <item>Maja Kovač, OIB 78592065864</item>
    </izvorni_sadrzaj>
    <derivirana_varijabla naziv="DomainObject.Predmet.OstaliListNazivFormatedOIB_1">
      <item>Maja Kovač, OIB 78592065864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LiNa d.o.o.</izvorni_sadrzaj>
    <derivirana_varijabla naziv="DomainObject.Predmet.ProtustrankaIDrugi_1">RADIO 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 LiNa d.o.o., OIB 48517869072, Vjekoslava Majera 37, 10410 Velika Gorica</izvorni_sadrzaj>
    <derivirana_varijabla naziv="DomainObject.Predmet.ProtustrankaIDrugiAdressOIB_1">RADIO LiNa d.o.o., OIB 48517869072, Vjekoslava Majera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LiNa d.o.o.</item>
      <item>Maja Kovač</item>
    </izvorni_sadrzaj>
    <derivirana_varijabla naziv="DomainObject.Predmet.SudioniciListNaziv_1">
      <item>FINA Regionalni centar Zagreb</item>
      <item>RADIO LiNa d.o.o.</item>
      <item>Maja Kovač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RADIO LiNa d.o.o., OIB 48517869072, Vjekoslava Majera 37,10410 Velika Gorica</item>
      <item>Maja Kovač, OIB 78592065864, Kralja D. Zvonimira 5,10000 Zagreb</item>
    </izvorni_sadrzaj>
    <derivirana_varijabla naziv="DomainObject.Predmet.SudioniciListAdressOIB_1">
      <item>FINA Regionalni centar Zagreb, OIB 85821130368, Trg svibanjskih žrtava 1995. br. 1,10000 Zagreb</item>
      <item>RADIO LiNa d.o.o., OIB 48517869072, Vjekoslava Majera 37,10410 Velika Gorica</item>
      <item>Maja Kovač, OIB 78592065864, Kralja D. Zvonimira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48517869072</item>
      <item>, OIB 78592065864</item>
    </izvorni_sadrzaj>
    <derivirana_varijabla naziv="DomainObject.Predmet.SudioniciListNazivOIB_1">
      <item>, OIB 85821130368</item>
      <item>, OIB 48517869072</item>
      <item>, OIB 78592065864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01D04-098D-442F-AA0D-CCC268131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897</properties:Words>
  <properties:Characters>4644</properties:Characters>
  <properties:Lines>133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2017-09-26T12:56:00Z</dcterms:created>
  <dc:creator>Korisnik</dc:creator>
  <cp:lastModifiedBy>Draženka Prpić</cp:lastModifiedBy>
  <cp:lastPrinted>2017-09-26T12:56:00Z</cp:lastPrinted>
  <dcterms:modified xmlns:xsi="http://www.w3.org/2001/XMLSchema-instance" xsi:type="dcterms:W3CDTF">2017-09-26T12:56:00Z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