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9211f" w14:paraId="b49211f" w:rsidRDefault="00285958" w:rsidP="00285958" w:rsidR="00285958">
      <w:pPr>
        <w15:collapsed w:val="false"/>
      </w:pPr>
      <w:bookmarkStart w:name="_GoBack" w:id="0"/>
      <w:bookmarkEnd w:id="0"/>
      <w:r>
        <w:rPr>
          <w:rStyle w:val="Naglaeno"/>
        </w:rPr>
        <w:tab/>
      </w:r>
      <w:r w:rsidR="00770AE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Pr="00DB1829">
        <w:rPr>
          <w:rStyle w:val="Naglaeno"/>
          <w:b w:val="false"/>
        </w:rPr>
        <w:t>14 St-464/13</w:t>
      </w:r>
      <w:r w:rsidR="00DB1829" w:rsidRPr="00DB1829">
        <w:rPr>
          <w:rStyle w:val="Naglaeno"/>
          <w:b w:val="false"/>
        </w:rPr>
        <w:t>-178</w:t>
      </w:r>
    </w:p>
    <w:p w:rsidRDefault="00285958" w:rsidP="00285958" w:rsidR="00285958" w:rsidRPr="00D21A2C"/>
    <w:p w:rsidRDefault="00285958" w:rsidP="00285958" w:rsidR="0028595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85958" w:rsidP="00285958" w:rsidR="0028595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85958" w:rsidP="00DB1829" w:rsidR="00C96DCA">
      <w:pPr>
        <w:pStyle w:val="Zaglavlje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FD2BB6">
        <w:rPr>
          <w:b/>
          <w:bCs/>
        </w:rPr>
        <w:tab/>
      </w:r>
      <w:r w:rsidR="00FD2BB6">
        <w:t>14 St-</w:t>
      </w:r>
      <w:r w:rsidR="00436D86">
        <w:t>464</w:t>
      </w:r>
      <w:r w:rsidR="00FD2BB6">
        <w:t>/13-</w:t>
      </w:r>
      <w:r w:rsidR="00CA5197">
        <w:t>7</w:t>
      </w:r>
      <w:r w:rsidR="00436D86">
        <w:t>1</w:t>
      </w:r>
      <w:r w:rsidR="00FD2BB6">
        <w:rPr>
          <w:b/>
          <w:bCs/>
        </w:rPr>
        <w:tab/>
      </w:r>
      <w:r w:rsidR="00FD2BB6">
        <w:rPr>
          <w:b/>
          <w:bCs/>
        </w:rPr>
        <w:tab/>
      </w:r>
      <w:r w:rsidR="00FD2BB6">
        <w:rPr>
          <w:b/>
          <w:bCs/>
        </w:rPr>
        <w:tab/>
      </w:r>
      <w:r w:rsidR="00FD2BB6">
        <w:rPr>
          <w:b/>
          <w:bCs/>
        </w:rPr>
        <w:tab/>
      </w:r>
      <w:r w:rsidR="00FD2BB6">
        <w:rPr>
          <w:b/>
          <w:bCs/>
        </w:rPr>
        <w:tab/>
      </w:r>
      <w:r w:rsidR="00FD2BB6">
        <w:rPr>
          <w:b/>
          <w:bCs/>
        </w:rPr>
        <w:tab/>
      </w:r>
      <w:r w:rsidR="00FD2BB6">
        <w:rPr>
          <w:b/>
          <w:bCs/>
        </w:rPr>
        <w:tab/>
      </w:r>
      <w:r w:rsidR="00DB1829">
        <w:t>14 St-112/</w:t>
      </w:r>
    </w:p>
    <w:p w:rsidRDefault="00436D86" w:rsidR="00436D86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436D86">
      <w:pPr>
        <w:pStyle w:val="Naslov1"/>
        <w:rPr>
          <w:b w:val="false"/>
          <w:bCs w:val="false"/>
        </w:rPr>
      </w:pPr>
      <w:r w:rsidRPr="00436D86">
        <w:rPr>
          <w:b w:val="false"/>
          <w:bCs w:val="false"/>
        </w:rPr>
        <w:t>R J E Š E N J E</w:t>
      </w:r>
    </w:p>
    <w:p w:rsidRDefault="00F14D32" w:rsidP="00935080" w:rsidR="00F14D32"/>
    <w:p w:rsidRDefault="00436D86" w:rsidP="00436D86" w:rsidR="00F14D32">
      <w:pPr>
        <w:ind w:firstLine="708"/>
        <w:jc w:val="both"/>
      </w:pPr>
      <w:r w:rsidRPr="00436D86">
        <w:t>Trgovački sud u Osijeku, po sucu mr. sc. Tihomiru Kovačeviću, kao stečajnom sucu, u stečajnom postupku nad stečajnim dužnikom: MLADIK d.o.o. za proizvodnju, promet i usluge u stečaju, Vrbanja, Tiganj 11, MBS 030062028, OIB 25829905559, dana 2</w:t>
      </w:r>
      <w:r w:rsidR="00DB1829">
        <w:t>0</w:t>
      </w:r>
      <w:r w:rsidRPr="00436D86">
        <w:t xml:space="preserve">. </w:t>
      </w:r>
      <w:r w:rsidR="00DB1829">
        <w:t>rujn</w:t>
      </w:r>
      <w:r w:rsidRPr="00436D86">
        <w:t>a 201</w:t>
      </w:r>
      <w:r w:rsidR="00DB1829">
        <w:t>7</w:t>
      </w:r>
      <w:r w:rsidRPr="00436D86">
        <w:t xml:space="preserve">. </w:t>
      </w:r>
    </w:p>
    <w:p w:rsidRDefault="00F14D32" w:rsidP="00935080" w:rsidR="00C96DCA" w:rsidRPr="00436D86">
      <w:pPr>
        <w:jc w:val="center"/>
      </w:pPr>
      <w:r w:rsidRPr="00436D86">
        <w:t>r i j e š i o   j e</w:t>
      </w:r>
    </w:p>
    <w:p w:rsidRDefault="00C96DCA" w:rsidR="00C96DCA">
      <w:pPr>
        <w:jc w:val="center"/>
      </w:pPr>
    </w:p>
    <w:p w:rsidRDefault="00935080" w:rsidP="00076A1E" w:rsidR="00935080">
      <w:pPr>
        <w:numPr>
          <w:ilvl w:val="0"/>
          <w:numId w:val="4"/>
        </w:numPr>
        <w:jc w:val="both"/>
      </w:pPr>
      <w:r>
        <w:t>Odobrava se stečajno</w:t>
      </w:r>
      <w:r w:rsidR="00436D86">
        <w:t>m</w:t>
      </w:r>
      <w:r>
        <w:t xml:space="preserve"> upravitelj</w:t>
      </w:r>
      <w:r w:rsidR="00436D86">
        <w:t>u</w:t>
      </w:r>
      <w:r>
        <w:t xml:space="preserve"> </w:t>
      </w:r>
      <w:r w:rsidR="00436D86" w:rsidRPr="006A3A5D">
        <w:t>Mirsadu Demirović, Gunja, Kolodvorska 4, OIB 18540805456</w:t>
      </w:r>
      <w:r w:rsidR="00436D86">
        <w:t xml:space="preserve"> </w:t>
      </w:r>
      <w:r>
        <w:t xml:space="preserve">naknada stvarnih troškova za period od </w:t>
      </w:r>
      <w:r w:rsidR="00076A1E">
        <w:t>rujna</w:t>
      </w:r>
      <w:r w:rsidR="00436D86">
        <w:t xml:space="preserve"> 201</w:t>
      </w:r>
      <w:r w:rsidR="00625449">
        <w:t>4</w:t>
      </w:r>
      <w:r w:rsidR="00436D86">
        <w:t>.</w:t>
      </w:r>
      <w:r w:rsidR="00860E56">
        <w:t xml:space="preserve"> </w:t>
      </w:r>
      <w:r>
        <w:t xml:space="preserve">do </w:t>
      </w:r>
      <w:r w:rsidR="00625449">
        <w:t>14</w:t>
      </w:r>
      <w:r>
        <w:t xml:space="preserve">. </w:t>
      </w:r>
      <w:r w:rsidR="00625449">
        <w:t>rujn</w:t>
      </w:r>
      <w:r w:rsidR="001B5916">
        <w:t>a</w:t>
      </w:r>
      <w:r>
        <w:t xml:space="preserve"> 201</w:t>
      </w:r>
      <w:r w:rsidR="00625449">
        <w:t>7</w:t>
      </w:r>
      <w:r>
        <w:t xml:space="preserve">. godine u </w:t>
      </w:r>
      <w:r w:rsidR="00625449">
        <w:t>neto</w:t>
      </w:r>
      <w:r>
        <w:t xml:space="preserve"> iznosu od </w:t>
      </w:r>
      <w:r w:rsidR="00625449">
        <w:t>2.740</w:t>
      </w:r>
      <w:r w:rsidR="00860E56">
        <w:t>,</w:t>
      </w:r>
      <w:r w:rsidR="006E41C6">
        <w:t>00</w:t>
      </w:r>
      <w:r w:rsidR="001B5916">
        <w:t xml:space="preserve"> kn i to </w:t>
      </w:r>
      <w:r w:rsidR="00436D86">
        <w:t>putni troškovi</w:t>
      </w:r>
      <w:r w:rsidR="001B5916">
        <w:t>.</w:t>
      </w:r>
    </w:p>
    <w:p w:rsidRDefault="00FB75DC" w:rsidP="00FB75DC" w:rsidR="00FB75DC">
      <w:pPr>
        <w:ind w:left="2148"/>
        <w:jc w:val="both"/>
      </w:pPr>
    </w:p>
    <w:p w:rsidRDefault="00FB75DC" w:rsidP="00076A1E" w:rsidR="00FB75DC">
      <w:pPr>
        <w:numPr>
          <w:ilvl w:val="0"/>
          <w:numId w:val="4"/>
        </w:numPr>
        <w:jc w:val="both"/>
      </w:pPr>
      <w:r>
        <w:t>Dozvoljava se stečajnom upravitelju da nakon pravomoćnosti ovoga rješenja isplati iznos iz t. 1. izreke ovoga rješenja.</w:t>
      </w:r>
    </w:p>
    <w:p w:rsidRDefault="00935080" w:rsidP="004E2B3F" w:rsidR="00935080">
      <w:pPr>
        <w:jc w:val="both"/>
      </w:pPr>
    </w:p>
    <w:p w:rsidRDefault="00935080" w:rsidP="00935080" w:rsidR="00935080" w:rsidRPr="00436D86">
      <w:pPr>
        <w:jc w:val="center"/>
        <w:rPr>
          <w:bCs/>
        </w:rPr>
      </w:pPr>
      <w:r w:rsidRPr="00436D86">
        <w:rPr>
          <w:bCs/>
        </w:rPr>
        <w:t>Obrazloženje</w:t>
      </w:r>
    </w:p>
    <w:p w:rsidRDefault="00935080" w:rsidP="004E2B3F" w:rsidR="00935080"/>
    <w:p w:rsidRDefault="00935080" w:rsidP="00436D86" w:rsidR="00935080">
      <w:pPr>
        <w:jc w:val="both"/>
      </w:pPr>
      <w:r>
        <w:tab/>
        <w:t xml:space="preserve">Prijedlog za otvaranje stečajnog postupka nad dužnikom </w:t>
      </w:r>
      <w:r w:rsidR="00436D86">
        <w:t>MLADIK</w:t>
      </w:r>
      <w:r>
        <w:t xml:space="preserve"> d.o.o. </w:t>
      </w:r>
      <w:r w:rsidR="00436D86">
        <w:t>Vrbanja</w:t>
      </w:r>
      <w:r>
        <w:t xml:space="preserve"> podnesen je ovome sudu </w:t>
      </w:r>
      <w:r w:rsidR="00436D86">
        <w:t>8</w:t>
      </w:r>
      <w:r>
        <w:t>.</w:t>
      </w:r>
      <w:r w:rsidR="00FD2BB6">
        <w:t>0</w:t>
      </w:r>
      <w:r w:rsidR="00436D86">
        <w:t>4</w:t>
      </w:r>
      <w:r>
        <w:t>.201</w:t>
      </w:r>
      <w:r w:rsidR="00FD2BB6">
        <w:t>3</w:t>
      </w:r>
      <w:r>
        <w:t xml:space="preserve">. godine, a stečajni postupak je otvoren dana </w:t>
      </w:r>
      <w:r w:rsidR="00436D86">
        <w:t>5</w:t>
      </w:r>
      <w:r>
        <w:t>.0</w:t>
      </w:r>
      <w:r w:rsidR="00436D86">
        <w:t>7</w:t>
      </w:r>
      <w:r>
        <w:t>.201</w:t>
      </w:r>
      <w:r w:rsidR="00FD2BB6">
        <w:t>3</w:t>
      </w:r>
      <w:r>
        <w:t>. godine.</w:t>
      </w:r>
    </w:p>
    <w:p w:rsidRDefault="00935080" w:rsidP="00935080" w:rsidR="00935080">
      <w:pPr>
        <w:jc w:val="both"/>
      </w:pPr>
    </w:p>
    <w:p w:rsidRDefault="00935080" w:rsidP="00101644" w:rsidR="00935080">
      <w:pPr>
        <w:jc w:val="both"/>
      </w:pPr>
      <w:r>
        <w:tab/>
        <w:t>Stečajn</w:t>
      </w:r>
      <w:r w:rsidR="00436D86">
        <w:t>i</w:t>
      </w:r>
      <w:r>
        <w:t xml:space="preserve"> upravitelj je dana </w:t>
      </w:r>
      <w:r w:rsidR="00A842F4">
        <w:t>14</w:t>
      </w:r>
      <w:r w:rsidR="00CA5197">
        <w:t>.0</w:t>
      </w:r>
      <w:r w:rsidR="00A842F4">
        <w:t>9</w:t>
      </w:r>
      <w:r>
        <w:t>.201</w:t>
      </w:r>
      <w:r w:rsidR="00A842F4">
        <w:t>7</w:t>
      </w:r>
      <w:r>
        <w:t>. godine podni</w:t>
      </w:r>
      <w:r w:rsidR="00436D86">
        <w:t>o</w:t>
      </w:r>
      <w:r>
        <w:t xml:space="preserve"> obrazloženi zahtjev za odobrenje </w:t>
      </w:r>
      <w:r w:rsidR="00101644">
        <w:t xml:space="preserve">stvarnih </w:t>
      </w:r>
      <w:r>
        <w:t xml:space="preserve">troškova za period od </w:t>
      </w:r>
      <w:r w:rsidR="00A842F4" w:rsidRPr="00A842F4">
        <w:t xml:space="preserve">rujna 2014. do 14. rujna 2017. </w:t>
      </w:r>
      <w:r>
        <w:t>godine</w:t>
      </w:r>
      <w:r w:rsidR="00101644">
        <w:t>, a koji se odnose na troškove korištenja privatnog automobila u službene svrhe za put</w:t>
      </w:r>
      <w:r w:rsidR="00B154C0">
        <w:t xml:space="preserve">ovanje </w:t>
      </w:r>
      <w:r w:rsidR="006E7EA2">
        <w:t>(</w:t>
      </w:r>
      <w:r w:rsidR="00B154C0">
        <w:t>na relaciji Gunja-</w:t>
      </w:r>
      <w:r w:rsidR="00A842F4">
        <w:t>Vrbanja</w:t>
      </w:r>
      <w:r w:rsidR="00B154C0">
        <w:t>-Gunja - 30 km x 2 kn/km x 5,</w:t>
      </w:r>
      <w:r w:rsidR="006E7EA2">
        <w:t xml:space="preserve"> Gunja-</w:t>
      </w:r>
      <w:r w:rsidR="00B154C0">
        <w:t>Osijek-</w:t>
      </w:r>
      <w:r w:rsidR="006E7EA2">
        <w:t>Gunja – 220 km x 2 kn/km x 5 i Gunja-Županja-Gunja – 60 km x 2 kn/km x 2)</w:t>
      </w:r>
      <w:r w:rsidR="00101644">
        <w:t>.</w:t>
      </w:r>
    </w:p>
    <w:p w:rsidRDefault="00935080" w:rsidP="00935080" w:rsidR="00935080">
      <w:pPr>
        <w:jc w:val="both"/>
      </w:pPr>
    </w:p>
    <w:p w:rsidRDefault="00935080" w:rsidP="001C285B" w:rsidR="00935080">
      <w:pPr>
        <w:jc w:val="both"/>
      </w:pPr>
      <w:r>
        <w:tab/>
        <w:t>Budući su predmetni troškovi bili nužni, a pisano izvješće – zahtjev stečajn</w:t>
      </w:r>
      <w:r w:rsidR="00436D86">
        <w:t>og</w:t>
      </w:r>
      <w:r>
        <w:t xml:space="preserve"> upravitelj</w:t>
      </w:r>
      <w:r w:rsidR="00436D86">
        <w:t>a</w:t>
      </w:r>
      <w:r>
        <w:t xml:space="preserve"> je obrazložen, odlučeno je kao u izreci temeljem čl. </w:t>
      </w:r>
      <w:r w:rsidR="00AF15E3">
        <w:t xml:space="preserve">94. i 441. </w:t>
      </w:r>
      <w:r w:rsidR="00AF15E3" w:rsidRPr="00AF15E3">
        <w:t>Stečajnog zakona (NN 71/15)</w:t>
      </w:r>
      <w:r>
        <w:t>.</w:t>
      </w:r>
    </w:p>
    <w:p w:rsidRDefault="00935080" w:rsidP="001C285B" w:rsidR="00935080" w:rsidRPr="001C285B">
      <w:pPr>
        <w:pStyle w:val="Naslov2"/>
        <w:jc w:val="center"/>
        <w:rPr>
          <w:b w:val="false"/>
          <w:i w:val="false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436D86">
        <w:rPr>
          <w:rFonts w:cs="Times New Roman" w:hAnsi="Times New Roman" w:ascii="Times New Roman"/>
          <w:b w:val="false"/>
          <w:i w:val="false"/>
          <w:sz w:val="24"/>
          <w:szCs w:val="24"/>
        </w:rPr>
        <w:t>2</w:t>
      </w:r>
      <w:r w:rsidR="00AF15E3">
        <w:rPr>
          <w:rFonts w:cs="Times New Roman" w:hAnsi="Times New Roman" w:ascii="Times New Roman"/>
          <w:b w:val="false"/>
          <w:i w:val="false"/>
          <w:sz w:val="24"/>
          <w:szCs w:val="24"/>
        </w:rPr>
        <w:t>0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  <w:r w:rsidR="00AF15E3">
        <w:rPr>
          <w:rFonts w:cs="Times New Roman" w:hAnsi="Times New Roman" w:ascii="Times New Roman"/>
          <w:b w:val="false"/>
          <w:i w:val="false"/>
          <w:sz w:val="24"/>
          <w:szCs w:val="24"/>
        </w:rPr>
        <w:t>rujn</w:t>
      </w:r>
      <w:r w:rsidR="00436D86">
        <w:rPr>
          <w:rFonts w:cs="Times New Roman" w:hAnsi="Times New Roman" w:ascii="Times New Roman"/>
          <w:b w:val="false"/>
          <w:i w:val="false"/>
          <w:sz w:val="24"/>
          <w:szCs w:val="24"/>
        </w:rPr>
        <w:t>a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 201</w:t>
      </w:r>
      <w:r w:rsidR="00AF15E3">
        <w:rPr>
          <w:rFonts w:cs="Times New Roman" w:hAnsi="Times New Roman" w:ascii="Times New Roman"/>
          <w:b w:val="false"/>
          <w:i w:val="false"/>
          <w:sz w:val="24"/>
          <w:szCs w:val="24"/>
        </w:rPr>
        <w:t>7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>.</w:t>
      </w:r>
    </w:p>
    <w:p w:rsidRDefault="00935080" w:rsidP="00935080" w:rsidR="00935080" w:rsidRPr="00076A1E">
      <w:pPr>
        <w:rPr>
          <w:bCs/>
        </w:rPr>
      </w:pPr>
      <w:r w:rsidRPr="00076A1E">
        <w:rPr>
          <w:bCs/>
        </w:rPr>
        <w:t>Zapisničar:</w:t>
      </w:r>
      <w:r w:rsidRPr="00076A1E">
        <w:rPr>
          <w:bCs/>
        </w:rPr>
        <w:tab/>
      </w:r>
      <w:r w:rsidRPr="00076A1E">
        <w:rPr>
          <w:bCs/>
        </w:rPr>
        <w:tab/>
      </w:r>
      <w:r w:rsidRPr="00076A1E">
        <w:rPr>
          <w:bCs/>
        </w:rPr>
        <w:tab/>
      </w:r>
      <w:r w:rsidRPr="00076A1E">
        <w:rPr>
          <w:bCs/>
        </w:rPr>
        <w:tab/>
      </w:r>
      <w:r w:rsidRPr="00076A1E">
        <w:rPr>
          <w:bCs/>
        </w:rPr>
        <w:tab/>
      </w:r>
      <w:r w:rsidRPr="00076A1E">
        <w:rPr>
          <w:bCs/>
        </w:rPr>
        <w:tab/>
      </w:r>
      <w:r w:rsidRPr="00076A1E">
        <w:rPr>
          <w:bCs/>
        </w:rPr>
        <w:tab/>
      </w:r>
      <w:r w:rsidRPr="00076A1E">
        <w:rPr>
          <w:bCs/>
        </w:rPr>
        <w:tab/>
        <w:t xml:space="preserve">    STEČAJNI SUDAC</w:t>
      </w:r>
    </w:p>
    <w:p w:rsidRDefault="00935080" w:rsidP="00935080" w:rsidR="00935080">
      <w:pPr>
        <w:rPr>
          <w:b/>
          <w:bCs/>
        </w:rPr>
      </w:pPr>
      <w:r w:rsidRPr="00076A1E">
        <w:rPr>
          <w:bCs/>
        </w:rPr>
        <w:t>Elizabeta Đeke</w:t>
      </w:r>
      <w:r w:rsidRPr="00076A1E">
        <w:rPr>
          <w:bCs/>
        </w:rPr>
        <w:tab/>
        <w:t xml:space="preserve">                                       </w:t>
      </w:r>
      <w:r w:rsidR="00E55362" w:rsidRPr="00076A1E">
        <w:rPr>
          <w:bCs/>
        </w:rPr>
        <w:t xml:space="preserve">                             </w:t>
      </w:r>
      <w:r w:rsidRPr="00076A1E">
        <w:rPr>
          <w:bCs/>
        </w:rPr>
        <w:t xml:space="preserve">mr. sc. </w:t>
      </w:r>
      <w:smartTag w:element="PersonName" w:uri="urn:schemas-microsoft-com:office:smarttags">
        <w:r w:rsidRPr="00076A1E">
          <w:rPr>
            <w:bCs/>
          </w:rPr>
          <w:t>Tihomir Kovačević</w:t>
        </w:r>
      </w:smartTag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1C285B" w:rsidR="001C285B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</w:t>
      </w:r>
      <w:r w:rsidR="001C285B">
        <w:rPr>
          <w:bCs/>
        </w:rPr>
        <w:t>o u 3 primjerka putem ovog suda.</w:t>
      </w:r>
    </w:p>
    <w:p w:rsidRDefault="00935080" w:rsidP="001C285B" w:rsidR="00935080" w:rsidRPr="00076A1E">
      <w:pPr>
        <w:rPr>
          <w:bCs/>
        </w:rPr>
      </w:pPr>
      <w:r w:rsidRPr="00076A1E">
        <w:rPr>
          <w:bCs/>
        </w:rPr>
        <w:lastRenderedPageBreak/>
        <w:t>D N A :</w:t>
      </w:r>
    </w:p>
    <w:p w:rsidRDefault="00935080" w:rsidP="00436D86" w:rsidR="00935080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Stečajn</w:t>
      </w:r>
      <w:r w:rsidR="00436D86">
        <w:rPr>
          <w:bCs/>
        </w:rPr>
        <w:t>i</w:t>
      </w:r>
      <w:r>
        <w:rPr>
          <w:bCs/>
        </w:rPr>
        <w:t xml:space="preserve"> upravitelj</w:t>
      </w:r>
    </w:p>
    <w:p w:rsidRDefault="001C285B" w:rsidP="001C285B" w:rsidR="001C285B" w:rsidRPr="001C285B">
      <w:pPr>
        <w:numPr>
          <w:ilvl w:val="0"/>
          <w:numId w:val="3"/>
        </w:numPr>
        <w:jc w:val="both"/>
      </w:pPr>
      <w:r w:rsidRPr="001C285B">
        <w:t xml:space="preserve">mrežna stranica e-Oglasna ploča sudova </w:t>
      </w:r>
    </w:p>
    <w:p w:rsidRDefault="00B5212A" w:rsidP="00B5212A" w:rsidR="00B5212A">
      <w:pPr>
        <w:jc w:val="both"/>
      </w:pPr>
    </w:p>
    <w:p w:rsidRDefault="00B5212A" w:rsidP="00B5212A" w:rsidR="00B5212A" w:rsidRPr="00935080">
      <w:pPr>
        <w:jc w:val="both"/>
        <w:rPr>
          <w:bCs/>
        </w:rPr>
      </w:pPr>
    </w:p>
    <w:sectPr w:rsidR="00B5212A" w:rsidRPr="0093508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1114" w:rsidR="00791114">
      <w:r>
        <w:separator/>
      </w:r>
    </w:p>
  </w:endnote>
  <w:endnote w:id="0" w:type="continuationSeparator">
    <w:p w:rsidRDefault="00791114" w:rsidR="007911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1114" w:rsidR="00791114">
      <w:r>
        <w:separator/>
      </w:r>
    </w:p>
  </w:footnote>
  <w:footnote w:id="0" w:type="continuationSeparator">
    <w:p w:rsidRDefault="00791114" w:rsidR="007911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71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285B" w:rsidP="00DE53C6" w:rsidR="006E41C6">
    <w:pPr>
      <w:pStyle w:val="Zaglavlje"/>
      <w:jc w:val="right"/>
    </w:pPr>
    <w:r w:rsidRPr="001C285B">
      <w:t>14 St-464/13-178</w:t>
    </w:r>
  </w:p>
  <w:p w:rsidRDefault="006E41C6" w:rsidP="00CF024C" w:rsidR="006E41C6">
    <w:pPr>
      <w:pStyle w:val="Zaglavlje"/>
      <w:jc w:val="right"/>
    </w:pPr>
  </w:p>
  <w:p w:rsidRDefault="006E41C6" w:rsidP="004761A5" w:rsidR="006E41C6">
    <w:pPr>
      <w:pStyle w:val="Zaglavlje"/>
      <w:jc w:val="right"/>
    </w:pP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BB763D3"/>
    <w:multiLevelType w:val="hybridMultilevel"/>
    <w:tmpl w:val="A87298A0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4674A"/>
    <w:rsid w:val="00076A1E"/>
    <w:rsid w:val="000F7AD4"/>
    <w:rsid w:val="00101644"/>
    <w:rsid w:val="00104772"/>
    <w:rsid w:val="001273F9"/>
    <w:rsid w:val="00141508"/>
    <w:rsid w:val="00145BB5"/>
    <w:rsid w:val="00160886"/>
    <w:rsid w:val="00165C72"/>
    <w:rsid w:val="001668EF"/>
    <w:rsid w:val="0018437A"/>
    <w:rsid w:val="00186F62"/>
    <w:rsid w:val="001B5916"/>
    <w:rsid w:val="001C285B"/>
    <w:rsid w:val="001E3C3E"/>
    <w:rsid w:val="002120F8"/>
    <w:rsid w:val="0022493B"/>
    <w:rsid w:val="00257080"/>
    <w:rsid w:val="00257F37"/>
    <w:rsid w:val="0027717E"/>
    <w:rsid w:val="00282387"/>
    <w:rsid w:val="00285958"/>
    <w:rsid w:val="002C2CDE"/>
    <w:rsid w:val="002C4521"/>
    <w:rsid w:val="002E4642"/>
    <w:rsid w:val="002F7679"/>
    <w:rsid w:val="00361758"/>
    <w:rsid w:val="003B010F"/>
    <w:rsid w:val="003C1E2F"/>
    <w:rsid w:val="003D3368"/>
    <w:rsid w:val="003D5822"/>
    <w:rsid w:val="003E6318"/>
    <w:rsid w:val="0040049C"/>
    <w:rsid w:val="00417DFD"/>
    <w:rsid w:val="00436D86"/>
    <w:rsid w:val="0044388A"/>
    <w:rsid w:val="00445CA2"/>
    <w:rsid w:val="00452631"/>
    <w:rsid w:val="004761A5"/>
    <w:rsid w:val="00481157"/>
    <w:rsid w:val="004868A7"/>
    <w:rsid w:val="00487089"/>
    <w:rsid w:val="004C4F1E"/>
    <w:rsid w:val="004E2B3F"/>
    <w:rsid w:val="004E7002"/>
    <w:rsid w:val="004F225F"/>
    <w:rsid w:val="00500F4A"/>
    <w:rsid w:val="0050432F"/>
    <w:rsid w:val="005131D3"/>
    <w:rsid w:val="00520978"/>
    <w:rsid w:val="00535B53"/>
    <w:rsid w:val="00542A40"/>
    <w:rsid w:val="005A1517"/>
    <w:rsid w:val="005C72BB"/>
    <w:rsid w:val="005D2747"/>
    <w:rsid w:val="005E0DA8"/>
    <w:rsid w:val="005F0872"/>
    <w:rsid w:val="005F4DFA"/>
    <w:rsid w:val="00625449"/>
    <w:rsid w:val="006E41C6"/>
    <w:rsid w:val="006E7EA2"/>
    <w:rsid w:val="0071666D"/>
    <w:rsid w:val="00724A43"/>
    <w:rsid w:val="00725EE2"/>
    <w:rsid w:val="00766FD3"/>
    <w:rsid w:val="00770AE2"/>
    <w:rsid w:val="007747D7"/>
    <w:rsid w:val="00791114"/>
    <w:rsid w:val="007E652C"/>
    <w:rsid w:val="00851CB3"/>
    <w:rsid w:val="00860E56"/>
    <w:rsid w:val="008756C6"/>
    <w:rsid w:val="00880934"/>
    <w:rsid w:val="008B4753"/>
    <w:rsid w:val="008B670B"/>
    <w:rsid w:val="008C164B"/>
    <w:rsid w:val="008F446A"/>
    <w:rsid w:val="00912CA9"/>
    <w:rsid w:val="00931E58"/>
    <w:rsid w:val="00935080"/>
    <w:rsid w:val="0098273F"/>
    <w:rsid w:val="00982D96"/>
    <w:rsid w:val="009910CC"/>
    <w:rsid w:val="009953B4"/>
    <w:rsid w:val="009A4340"/>
    <w:rsid w:val="009B0F1B"/>
    <w:rsid w:val="009C1ECD"/>
    <w:rsid w:val="00A152F2"/>
    <w:rsid w:val="00A537F1"/>
    <w:rsid w:val="00A74469"/>
    <w:rsid w:val="00A842F4"/>
    <w:rsid w:val="00AC78FC"/>
    <w:rsid w:val="00AE693D"/>
    <w:rsid w:val="00AF15E3"/>
    <w:rsid w:val="00B154C0"/>
    <w:rsid w:val="00B501F4"/>
    <w:rsid w:val="00B5212A"/>
    <w:rsid w:val="00BC5EF2"/>
    <w:rsid w:val="00C6476A"/>
    <w:rsid w:val="00C84F09"/>
    <w:rsid w:val="00C96DCA"/>
    <w:rsid w:val="00CA5197"/>
    <w:rsid w:val="00CC15DD"/>
    <w:rsid w:val="00CD7199"/>
    <w:rsid w:val="00CF024C"/>
    <w:rsid w:val="00CF60F5"/>
    <w:rsid w:val="00D00ECF"/>
    <w:rsid w:val="00D0409F"/>
    <w:rsid w:val="00D16A63"/>
    <w:rsid w:val="00D27143"/>
    <w:rsid w:val="00D5639E"/>
    <w:rsid w:val="00D62AE6"/>
    <w:rsid w:val="00D70C6E"/>
    <w:rsid w:val="00DA0B76"/>
    <w:rsid w:val="00DB1829"/>
    <w:rsid w:val="00DE1877"/>
    <w:rsid w:val="00DE53C6"/>
    <w:rsid w:val="00DF5C40"/>
    <w:rsid w:val="00E0325E"/>
    <w:rsid w:val="00E26734"/>
    <w:rsid w:val="00E31038"/>
    <w:rsid w:val="00E41888"/>
    <w:rsid w:val="00E43D31"/>
    <w:rsid w:val="00E53416"/>
    <w:rsid w:val="00E55362"/>
    <w:rsid w:val="00E575A0"/>
    <w:rsid w:val="00F14D32"/>
    <w:rsid w:val="00F430B8"/>
    <w:rsid w:val="00F570A8"/>
    <w:rsid w:val="00F570C0"/>
    <w:rsid w:val="00F601A2"/>
    <w:rsid w:val="00F62E0F"/>
    <w:rsid w:val="00FB13CE"/>
    <w:rsid w:val="00FB75DC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28595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D71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D719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D719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719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719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28595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D71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D719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D719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719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719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2013.</izvorni_sadrzaj>
    <derivirana_varijabla naziv="DomainObject.Predmet.DatumOsnivanja_1">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MLADIK d.o.o. za proizvodnju, promet i usluge</izvorni_sadrzaj>
    <derivirana_varijabla naziv="DomainObject.Predmet.ProtustrankaFormated_1">  MLADIK d.o.o. za proizvodnju, promet i usluge</derivirana_varijabla>
  </DomainObject.Predmet.ProtustrankaFormated>
  <DomainObject.Predmet.ProtustrankaFormatedOIB>
    <izvorni_sadrzaj>  MLADIK d.o.o. za proizvodnju, promet i usluge, OIB 25829905559</izvorni_sadrzaj>
    <derivirana_varijabla naziv="DomainObject.Predmet.ProtustrankaFormatedOIB_1">  MLADIK d.o.o. za proizvodnju, promet i usluge, OIB 25829905559</derivirana_varijabla>
  </DomainObject.Predmet.ProtustrankaFormatedOIB>
  <DomainObject.Predmet.ProtustrankaFormatedWithAdress>
    <izvorni_sadrzaj> MLADIK d.o.o. za proizvodnju, promet i usluge, Tiganj 11, Vrbanja</izvorni_sadrzaj>
    <derivirana_varijabla naziv="DomainObject.Predmet.ProtustrankaFormatedWithAdress_1"> MLADIK d.o.o. za proizvodnju, promet i usluge, Tiganj 11, Vrbanja</derivirana_varijabla>
  </DomainObject.Predmet.ProtustrankaFormatedWithAdress>
  <DomainObject.Predmet.ProtustrankaFormatedWithAdressOIB>
    <izvorni_sadrzaj> MLADIK d.o.o. za proizvodnju, promet i usluge, OIB 25829905559, Tiganj 11, Vrbanja</izvorni_sadrzaj>
    <derivirana_varijabla naziv="DomainObject.Predmet.ProtustrankaFormatedWithAdressOIB_1"> MLADIK d.o.o. za proizvodnju, promet i usluge, OIB 25829905559, Tiganj 11, Vrbanja</derivirana_varijabla>
  </DomainObject.Predmet.ProtustrankaFormatedWithAdressOIB>
  <DomainObject.Predmet.ProtustrankaWithAdress>
    <izvorni_sadrzaj>MLADIK d.o.o. za proizvodnju, promet i usluge Tiganj 11, Vrbanja</izvorni_sadrzaj>
    <derivirana_varijabla naziv="DomainObject.Predmet.ProtustrankaWithAdress_1">MLADIK d.o.o. za proizvodnju, promet i usluge Tiganj 11, Vrbanja</derivirana_varijabla>
  </DomainObject.Predmet.ProtustrankaWithAdress>
  <DomainObject.Predmet.ProtustrankaWithAdressOIB>
    <izvorni_sadrzaj>MLADIK d.o.o. za proizvodnju, promet i usluge, OIB 25829905559, Tiganj 11, Vrbanja</izvorni_sadrzaj>
    <derivirana_varijabla naziv="DomainObject.Predmet.ProtustrankaWithAdressOIB_1">MLADIK d.o.o. za proizvodnju, promet i usluge, OIB 25829905559, Tiganj 11, Vrbanja</derivirana_varijabla>
  </DomainObject.Predmet.ProtustrankaWithAdressOIB>
  <DomainObject.Predmet.ProtustrankaNazivFormated>
    <izvorni_sadrzaj>MLADIK d.o.o. za proizvodnju, promet i usluge</izvorni_sadrzaj>
    <derivirana_varijabla naziv="DomainObject.Predmet.ProtustrankaNazivFormated_1">MLADIK d.o.o. za proizvodnju, promet i usluge</derivirana_varijabla>
  </DomainObject.Predmet.ProtustrankaNazivFormated>
  <DomainObject.Predmet.ProtustrankaNazivFormatedOIB>
    <izvorni_sadrzaj>MLADIK d.o.o. za proizvodnju, promet i usluge, OIB 25829905559</izvorni_sadrzaj>
    <derivirana_varijabla naziv="DomainObject.Predmet.ProtustrankaNazivFormatedOIB_1">MLADIK d.o.o. za proizvodnju, promet i usluge, OIB 25829905559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OSIJEK</izvorni_sadrzaj>
    <derivirana_varijabla naziv="DomainObject.Predmet.StrankaFormated_1">  FINA OSIJEK</derivirana_varijabla>
  </DomainObject.Predmet.StrankaFormated>
  <DomainObject.Predmet.StrankaFormatedOIB>
    <izvorni_sadrzaj>  FINA OSIJEK, OIB 85821130368</izvorni_sadrzaj>
    <derivirana_varijabla naziv="DomainObject.Predmet.StrankaFormatedOIB_1">  FINA OSIJEK, OIB 85821130368</derivirana_varijabla>
  </DomainObject.Predmet.StrankaFormatedOIB>
  <DomainObject.Predmet.StrankaFormatedWithAdress>
    <izvorni_sadrzaj> FINA OSIJEK, L. Jagera 1-3, 31 000 Osijek</izvorni_sadrzaj>
    <derivirana_varijabla naziv="DomainObject.Predmet.StrankaFormatedWithAdress_1"> FINA OSIJEK, L. Jagera 1-3, 31 000 Osijek</derivirana_varijabla>
  </DomainObject.Predmet.StrankaFormatedWithAdress>
  <DomainObject.Predmet.StrankaFormatedWithAdressOIB>
    <izvorni_sadrzaj> FINA OSIJEK, OIB 85821130368, L. Jagera 1-3, 31 000 Osijek</izvorni_sadrzaj>
    <derivirana_varijabla naziv="DomainObject.Predmet.StrankaFormatedWithAdressOIB_1"> FINA OSIJEK, OIB 85821130368, L. Jagera 1-3, 31 000 Osijek</derivirana_varijabla>
  </DomainObject.Predmet.StrankaFormatedWithAdressOIB>
  <DomainObject.Predmet.StrankaWithAdress>
    <izvorni_sadrzaj>FINA OSIJEK L. Jagera 1-3,31 000 Osijek</izvorni_sadrzaj>
    <derivirana_varijabla naziv="DomainObject.Predmet.StrankaWithAdress_1">FINA OSIJEK L. Jagera 1-3,31 000 Osijek</derivirana_varijabla>
  </DomainObject.Predmet.StrankaWithAdress>
  <DomainObject.Predmet.StrankaWithAdressOIB>
    <izvorni_sadrzaj>FINA OSIJEK, OIB 85821130368, L. Jagera 1-3,31 000 Osijek</izvorni_sadrzaj>
    <derivirana_varijabla naziv="DomainObject.Predmet.StrankaWithAdressOIB_1">FINA OSIJEK, OIB 85821130368, L. Jagera 1-3,31 000 Osijek</derivirana_varijabla>
  </DomainObject.Predmet.StrankaWithAdressOIB>
  <DomainObject.Predmet.StrankaNazivFormated>
    <izvorni_sadrzaj>FINA OSIJEK</izvorni_sadrzaj>
    <derivirana_varijabla naziv="DomainObject.Predmet.StrankaNazivFormated_1">FINA OSIJEK</derivirana_varijabla>
  </DomainObject.Predmet.StrankaNazivFormated>
  <DomainObject.Predmet.StrankaNazivFormatedOIB>
    <izvorni_sadrzaj>FINA OSIJEK, OIB 85821130368</izvorni_sadrzaj>
    <derivirana_varijabla naziv="DomainObject.Predmet.StrankaNazivFormatedOIB_1">FINA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OSIJEK</item>
    </izvorni_sadrzaj>
    <derivirana_varijabla naziv="DomainObject.Predmet.StrankaListFormated_1">
      <item>FINA OSIJEK</item>
    </derivirana_varijabla>
  </DomainObject.Predmet.StrankaListFormated>
  <DomainObject.Predmet.StrankaListFormatedOIB>
    <izvorni_sadrzaj>
      <item>FINA OSIJEK, OIB 85821130368</item>
    </izvorni_sadrzaj>
    <derivirana_varijabla naziv="DomainObject.Predmet.StrankaListFormatedOIB_1">
      <item>FINA OSIJEK, OIB 85821130368</item>
    </derivirana_varijabla>
  </DomainObject.Predmet.StrankaListFormatedOIB>
  <DomainObject.Predmet.StrankaListFormatedWithAdress>
    <izvorni_sadrzaj>
      <item>FINA OSIJEK, L. Jagera 1-3, 31 000 Osijek</item>
    </izvorni_sadrzaj>
    <derivirana_varijabla naziv="DomainObject.Predmet.StrankaListFormatedWithAdress_1">
      <item>FINA OSIJEK, L. Jagera 1-3, 31 000 Osijek</item>
    </derivirana_varijabla>
  </DomainObject.Predmet.StrankaListFormatedWithAdress>
  <DomainObject.Predmet.StrankaListFormatedWithAdressOIB>
    <izvorni_sadrzaj>
      <item>FINA OSIJEK, OIB 85821130368, L. Jagera 1-3, 31 000 Osijek</item>
    </izvorni_sadrzaj>
    <derivirana_varijabla naziv="DomainObject.Predmet.StrankaListFormatedWithAdressOIB_1">
      <item>FINA OSIJEK, OIB 85821130368, L. Jagera 1-3, 31 000 Osijek</item>
    </derivirana_varijabla>
  </DomainObject.Predmet.StrankaListFormatedWithAdressOIB>
  <DomainObject.Predmet.StrankaListNazivFormated>
    <izvorni_sadrzaj>
      <item>FINA OSIJEK</item>
    </izvorni_sadrzaj>
    <derivirana_varijabla naziv="DomainObject.Predmet.StrankaListNazivFormated_1">
      <item>FINA OSIJEK</item>
    </derivirana_varijabla>
  </DomainObject.Predmet.StrankaListNazivFormated>
  <DomainObject.Predmet.StrankaListNazivFormatedOIB>
    <izvorni_sadrzaj>
      <item>FINA OSIJEK, OIB 85821130368</item>
    </izvorni_sadrzaj>
    <derivirana_varijabla naziv="DomainObject.Predmet.StrankaListNazivFormatedOIB_1">
      <item>FINA OSIJEK, OIB 85821130368</item>
    </derivirana_varijabla>
  </DomainObject.Predmet.StrankaListNazivFormatedOIB>
  <DomainObject.Predmet.ProtuStrankaListFormated>
    <izvorni_sadrzaj>
      <item>MLADIK d.o.o. za proizvodnju, promet i usluge</item>
    </izvorni_sadrzaj>
    <derivirana_varijabla naziv="DomainObject.Predmet.ProtuStrankaListFormated_1">
      <item>MLADIK d.o.o. za proizvodnju, promet i usluge</item>
    </derivirana_varijabla>
  </DomainObject.Predmet.ProtuStrankaListFormated>
  <DomainObject.Predmet.ProtuStrankaListFormatedOIB>
    <izvorni_sadrzaj>
      <item>MLADIK d.o.o. za proizvodnju, promet i usluge, OIB 25829905559</item>
    </izvorni_sadrzaj>
    <derivirana_varijabla naziv="DomainObject.Predmet.ProtuStrankaListFormatedOIB_1">
      <item>MLADIK d.o.o. za proizvodnju, promet i usluge, OIB 25829905559</item>
    </derivirana_varijabla>
  </DomainObject.Predmet.ProtuStrankaListFormatedOIB>
  <DomainObject.Predmet.ProtuStrankaListFormatedWithAdress>
    <izvorni_sadrzaj>
      <item>MLADIK d.o.o. za proizvodnju, promet i usluge, Tiganj 11, Vrbanja</item>
    </izvorni_sadrzaj>
    <derivirana_varijabla naziv="DomainObject.Predmet.ProtuStrankaListFormatedWithAdress_1">
      <item>MLADIK d.o.o. za proizvodnju, promet i usluge, Tiganj 11, Vrbanja</item>
    </derivirana_varijabla>
  </DomainObject.Predmet.ProtuStrankaListFormatedWithAdress>
  <DomainObject.Predmet.ProtuStrankaListFormatedWithAdressOIB>
    <izvorni_sadrzaj>
      <item>MLADIK d.o.o. za proizvodnju, promet i usluge, OIB 25829905559, Tiganj 11, Vrbanja</item>
    </izvorni_sadrzaj>
    <derivirana_varijabla naziv="DomainObject.Predmet.ProtuStrankaListFormatedWithAdressOIB_1">
      <item>MLADIK d.o.o. za proizvodnju, promet i usluge, OIB 25829905559, Tiganj 11, Vrbanja</item>
    </derivirana_varijabla>
  </DomainObject.Predmet.ProtuStrankaListFormatedWithAdressOIB>
  <DomainObject.Predmet.ProtuStrankaListNazivFormated>
    <izvorni_sadrzaj>
      <item>MLADIK d.o.o. za proizvodnju, promet i usluge</item>
    </izvorni_sadrzaj>
    <derivirana_varijabla naziv="DomainObject.Predmet.ProtuStrankaListNazivFormated_1">
      <item>MLADIK d.o.o. za proizvodnju, promet i usluge</item>
    </derivirana_varijabla>
  </DomainObject.Predmet.ProtuStrankaListNazivFormated>
  <DomainObject.Predmet.ProtuStrankaListNazivFormatedOIB>
    <izvorni_sadrzaj>
      <item>MLADIK d.o.o. za proizvodnju, promet i usluge, OIB 25829905559</item>
    </izvorni_sadrzaj>
    <derivirana_varijabla naziv="DomainObject.Predmet.ProtuStrankaListNazivFormatedOIB_1">
      <item>MLADIK d.o.o. za proizvodnju, promet i usluge, OIB 25829905559</item>
    </derivirana_varijabla>
  </DomainObject.Predmet.ProtuStrankaListNazivFormatedOIB>
  <DomainObject.Predmet.OstaliListFormated>
    <izvorni_sadrzaj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  <item>ADRIATIC ASSETS d.o.o.</item>
    </izvorni_sadrzaj>
    <derivirana_varijabla naziv="DomainObject.Predmet.OstaliListFormated_1"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  <item>ADRIATIC ASSETS d.o.o.</item>
    </derivirana_varijabla>
  </DomainObject.Predmet.OstaliListFormated>
  <DomainObject.Predmet.OstaliListFormatedOIB>
    <izvorni_sadrzaj>
      <item>Stjepan Bošnjak</item>
      <item>Mirsad Demirović, OIB 18540805456</item>
      <item>ŽDO GUO VUKOVAR</item>
      <item>RH, MF, POREZNA UPRAVA VUKOVAR</item>
      <item>Hypo alpe-adria-bank d.d. Zagreb, OIB 14036333877</item>
      <item>ELEKTRA VINKOVCI</item>
      <item>H-ABDUCO d.o.o. Zagreb</item>
      <item>ADRIATIC ASSETS d.o.o., OIB 18846383988</item>
    </izvorni_sadrzaj>
    <derivirana_varijabla naziv="DomainObject.Predmet.OstaliListFormatedOIB_1">
      <item>Stjepan Bošnjak</item>
      <item>Mirsad Demirović, OIB 18540805456</item>
      <item>ŽDO GUO VUKOVAR</item>
      <item>RH, MF, POREZNA UPRAVA VUKOVAR</item>
      <item>Hypo alpe-adria-bank d.d. Zagreb, OIB 14036333877</item>
      <item>ELEKTRA VINKOVCI</item>
      <item>H-ABDUCO d.o.o. Zagreb</item>
      <item>ADRIATIC ASSETS d.o.o., OIB 18846383988</item>
    </derivirana_varijabla>
  </DomainObject.Predmet.OstaliListFormatedOIB>
  <DomainObject.Predmet.OstaliListFormatedWithAdress>
    <izvorni_sadrzaj>
      <item>Stjepan Bošnjak, 32254 Vrbanja</item>
      <item>Mirsad Demirović, 32260 Gunja</item>
      <item>ŽDO GUO VUKOVAR</item>
      <item>RH, MF, POREZNA UPRAVA VUKOVAR, 32000 Vukovar</item>
      <item>Hypo alpe-adria-bank d.d. Zagreb</item>
      <item>ELEKTRA VINKOVCI, 32100 Vinkovci</item>
      <item>H-ABDUCO d.o.o. Zagreb, Slavonska avenija 6a, 10000 Zagreb</item>
      <item>ADRIATIC ASSETS d.o.o., Radnička cesta 80, 10000 Zagreb</item>
    </izvorni_sadrzaj>
    <derivirana_varijabla naziv="DomainObject.Predmet.OstaliListFormatedWithAdress_1">
      <item>Stjepan Bošnjak, 32254 Vrbanja</item>
      <item>Mirsad Demirović, 32260 Gunja</item>
      <item>ŽDO GUO VUKOVAR</item>
      <item>RH, MF, POREZNA UPRAVA VUKOVAR, 32000 Vukovar</item>
      <item>Hypo alpe-adria-bank d.d. Zagreb</item>
      <item>ELEKTRA VINKOVCI, 32100 Vinkovci</item>
      <item>H-ABDUCO d.o.o. Zagreb, Slavonska avenija 6a, 10000 Zagreb</item>
      <item>ADRIATIC ASSETS d.o.o., Radnička cesta 80, 10000 Zagreb</item>
    </derivirana_varijabla>
  </DomainObject.Predmet.OstaliListFormatedWithAdress>
  <DomainObject.Predmet.OstaliListFormatedWithAdressOIB>
    <izvorni_sadrzaj>
      <item>Stjepan Bošnjak, 32254 Vrbanja</item>
      <item>Mirsad Demirović, OIB 18540805456, 32260 Gunja</item>
      <item>ŽDO GUO VUKOVAR</item>
      <item>RH, MF, POREZNA UPRAVA VUKOVAR, 32000 Vukovar</item>
      <item>Hypo alpe-adria-bank d.d. Zagreb, OIB 14036333877</item>
      <item>ELEKTRA VINKOVCI, 32100 Vinkovci</item>
      <item>H-ABDUCO d.o.o. Zagreb, Slavonska avenija 6a, 10000 Zagreb</item>
      <item>ADRIATIC ASSETS d.o.o., OIB 18846383988, Radnička cesta 80, 10000 Zagreb</item>
    </izvorni_sadrzaj>
    <derivirana_varijabla naziv="DomainObject.Predmet.OstaliListFormatedWithAdressOIB_1">
      <item>Stjepan Bošnjak, 32254 Vrbanja</item>
      <item>Mirsad Demirović, OIB 18540805456, 32260 Gunja</item>
      <item>ŽDO GUO VUKOVAR</item>
      <item>RH, MF, POREZNA UPRAVA VUKOVAR, 32000 Vukovar</item>
      <item>Hypo alpe-adria-bank d.d. Zagreb, OIB 14036333877</item>
      <item>ELEKTRA VINKOVCI, 32100 Vinkovci</item>
      <item>H-ABDUCO d.o.o. Zagreb, Slavonska avenija 6a, 10000 Zagreb</item>
      <item>ADRIATIC ASSETS d.o.o., OIB 18846383988, Radnička cesta 80, 10000 Zagreb</item>
    </derivirana_varijabla>
  </DomainObject.Predmet.OstaliListFormatedWithAdressOIB>
  <DomainObject.Predmet.OstaliListNazivFormated>
    <izvorni_sadrzaj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  <item>ADRIATIC ASSETS d.o.o.</item>
    </izvorni_sadrzaj>
    <derivirana_varijabla naziv="DomainObject.Predmet.OstaliListNazivFormated_1"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  <item>ADRIATIC ASSETS d.o.o.</item>
    </derivirana_varijabla>
  </DomainObject.Predmet.OstaliListNazivFormated>
  <DomainObject.Predmet.OstaliListNazivFormatedOIB>
    <izvorni_sadrzaj>
      <item>Stjepan Bošnjak</item>
      <item>Mirsad Demirović, OIB 18540805456</item>
      <item>ŽDO GUO VUKOVAR</item>
      <item>RH, MF, POREZNA UPRAVA VUKOVAR</item>
      <item>Hypo alpe-adria-bank d.d. Zagreb, OIB 14036333877</item>
      <item>ELEKTRA VINKOVCI</item>
      <item>H-ABDUCO d.o.o. Zagreb</item>
      <item>ADRIATIC ASSETS d.o.o., OIB 18846383988</item>
    </izvorni_sadrzaj>
    <derivirana_varijabla naziv="DomainObject.Predmet.OstaliListNazivFormatedOIB_1">
      <item>Stjepan Bošnjak</item>
      <item>Mirsad Demirović, OIB 18540805456</item>
      <item>ŽDO GUO VUKOVAR</item>
      <item>RH, MF, POREZNA UPRAVA VUKOVAR</item>
      <item>Hypo alpe-adria-bank d.d. Zagreb, OIB 14036333877</item>
      <item>ELEKTRA VINKOVCI</item>
      <item>H-ABDUCO d.o.o. Zagreb</item>
      <item>ADRIATIC ASSETS d.o.o., OIB 18846383988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OSIJEK</izvorni_sadrzaj>
    <derivirana_varijabla naziv="DomainObject.Predmet.StrankaIDrugi_1">FINA OSIJEK</derivirana_varijabla>
  </DomainObject.Predmet.StrankaIDrugi>
  <DomainObject.Predmet.ProtustrankaIDrugi>
    <izvorni_sadrzaj>MLADIK d.o.o. za proizvodnju, promet i usluge</izvorni_sadrzaj>
    <derivirana_varijabla naziv="DomainObject.Predmet.ProtustrankaIDrugi_1">MLADIK d.o.o. za proizvodnju, promet i usluge</derivirana_varijabla>
  </DomainObject.Predmet.ProtustrankaIDrugi>
  <DomainObject.Predmet.StrankaIDrugiAdressOIB>
    <izvorni_sadrzaj>FINA OSIJEK, OIB 85821130368, L. Jagera 1-3, 31 000 Osijek</izvorni_sadrzaj>
    <derivirana_varijabla naziv="DomainObject.Predmet.StrankaIDrugiAdressOIB_1">FINA OSIJEK, OIB 85821130368, L. Jagera 1-3, 31 000 Osijek</derivirana_varijabla>
  </DomainObject.Predmet.StrankaIDrugiAdressOIB>
  <DomainObject.Predmet.ProtustrankaIDrugiAdressOIB>
    <izvorni_sadrzaj>MLADIK d.o.o. za proizvodnju, promet i usluge, OIB 25829905559, Tiganj 11, Vrbanja</izvorni_sadrzaj>
    <derivirana_varijabla naziv="DomainObject.Predmet.ProtustrankaIDrugiAdressOIB_1">MLADIK d.o.o. za proizvodnju, promet i usluge, OIB 25829905559, Tiganj 11, Vrbanja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OSIJEK</item>
      <item>MLADIK d.o.o. za proizvodnju, promet i usluge</item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  <item>ADRIATIC ASSETS d.o.o.</item>
    </izvorni_sadrzaj>
    <derivirana_varijabla naziv="DomainObject.Predmet.SudioniciListNaziv_1">
      <item>FINA OSIJEK</item>
      <item>MLADIK d.o.o. za proizvodnju, promet i usluge</item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  <item>ADRIATIC ASSETS d.o.o.</item>
    </derivirana_varijabla>
  </DomainObject.Predmet.SudioniciListNaziv>
  <DomainObject.Predmet.SudioniciListAdressOIB>
    <izvorni_sadrzaj>
      <item>FINA OSIJEK, OIB 85821130368, L. Jagera 1-3,31 000 Osijek</item>
      <item>MLADIK d.o.o. za proizvodnju, promet i usluge, OIB 25829905559, Tiganj 11,Vrbanja</item>
      <item>Stjepan Bošnjak, 32254 Vrbanja</item>
      <item>Mirsad Demirović, OIB 18540805456, 32260 Gunja</item>
      <item>ŽDO GUO VUKOVAR</item>
      <item>RH, MF, POREZNA UPRAVA VUKOVAR, 32000 Vukovar</item>
      <item>Hypo alpe-adria-bank d.d. Zagreb, OIB 14036333877</item>
      <item>ELEKTRA VINKOVCI, 32100 Vinkovci</item>
      <item>H-ABDUCO d.o.o. Zagreb, Slavonska avenija 6a,10000 Zagreb</item>
      <item>ADRIATIC ASSETS d.o.o., OIB 18846383988, Radnička cesta 80,10000 Zagreb</item>
    </izvorni_sadrzaj>
    <derivirana_varijabla naziv="DomainObject.Predmet.SudioniciListAdressOIB_1">
      <item>FINA OSIJEK, OIB 85821130368, L. Jagera 1-3,31 000 Osijek</item>
      <item>MLADIK d.o.o. za proizvodnju, promet i usluge, OIB 25829905559, Tiganj 11,Vrbanja</item>
      <item>Stjepan Bošnjak, 32254 Vrbanja</item>
      <item>Mirsad Demirović, OIB 18540805456, 32260 Gunja</item>
      <item>ŽDO GUO VUKOVAR</item>
      <item>RH, MF, POREZNA UPRAVA VUKOVAR, 32000 Vukovar</item>
      <item>Hypo alpe-adria-bank d.d. Zagreb, OIB 14036333877</item>
      <item>ELEKTRA VINKOVCI, 32100 Vinkovci</item>
      <item>H-ABDUCO d.o.o. Zagreb, Slavonska avenija 6a,10000 Zagreb</item>
      <item>ADRIATIC ASSETS d.o.o., OIB 18846383988,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25829905559</item>
      <item>, OIB null</item>
      <item>, OIB 18540805456</item>
      <item>, OIB null</item>
      <item>, OIB null</item>
      <item>, OIB 14036333877</item>
      <item>, OIB null</item>
      <item>, OIB null</item>
      <item>, OIB 18846383988</item>
    </izvorni_sadrzaj>
    <derivirana_varijabla naziv="DomainObject.Predmet.SudioniciListNazivOIB_1">
      <item>, OIB 85821130368</item>
      <item>, OIB 25829905559</item>
      <item>, OIB null</item>
      <item>, OIB 18540805456</item>
      <item>, OIB null</item>
      <item>, OIB null</item>
      <item>, OIB 14036333877</item>
      <item>, OIB null</item>
      <item>, OIB null</item>
      <item>, OIB 18846383988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299</properties:Words>
  <properties:Characters>1563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</vt:lpstr>
    </vt:vector>
  </properties:TitlesOfParts>
  <properties:LinksUpToDate>false</properties:LinksUpToDate>
  <properties:CharactersWithSpaces>1962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2017-09-20T12:36:00Z</dcterms:created>
  <dc:creator>banka</dc:creator>
  <cp:lastModifiedBy>Elizabeta Đeke</cp:lastModifiedBy>
  <cp:lastPrinted>2017-09-20T11:42:00Z</cp:lastPrinted>
  <dcterms:modified xmlns:xsi="http://www.w3.org/2001/XMLSchema-instance" xsi:type="dcterms:W3CDTF">2017-09-20T12:37:00Z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