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9322" w14:paraId="dc4932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180375">
        <w:rPr>
          <w:rFonts w:hAnsi="Times New Roman" w:ascii="Times New Roman"/>
          <w:b/>
          <w:sz w:val="24"/>
          <w:szCs w:val="24"/>
        </w:rPr>
        <w:t>28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180375">
        <w:rPr>
          <w:rFonts w:hAnsi="Times New Roman" w:ascii="Times New Roman"/>
        </w:rPr>
        <w:t>28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180375" w:rsidRPr="00180375">
        <w:rPr>
          <w:rFonts w:hAnsi="Times New Roman" w:ascii="Times New Roman"/>
        </w:rPr>
        <w:t>MEDIJSKI CENTAR d.o.o.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180375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80375" w:rsidRPr="00180375">
        <w:rPr>
          <w:rFonts w:hAnsi="Times New Roman" w:ascii="Times New Roman"/>
        </w:rPr>
        <w:t>96155513952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36AD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A333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33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33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33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33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33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33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33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33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9328</izvorni_sadrzaj>
    <derivirana_varijabla naziv="DomainObject.Predmet.Broj_1">9328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St-9328/2015</izvorni_sadrzaj>
    <derivirana_varijabla naziv="DomainObject.Predmet.OznakaBroj_1">St-9328/2015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CENTAR d.o.o. za izdavaštvo, promidžbu, trgovinu i usluge zastupanog po punomoćniku Dubravko Žilavec</izvorni_sadrzaj>
    <derivirana_varijabla naziv="DomainObject.Predmet.ProtustrankaFormated_1">  MEDIJSKI CENTAR d.o.o. za izdavaštvo, promidžbu, trgovinu i usluge zastupanog po punomoćniku Dubravko Žilavec</derivirana_varijabla>
  </DomainObject.Predmet.ProtustrankaFormated>
  <DomainObject.Predmet.ProtustrankaFormatedOIB>
    <izvorni_sadrzaj>  MEDIJSKI CENTAR d.o.o. za izdavaštvo, promidžbu, trgovinu i usluge, OIB 96155513952 zastupanog po punomoćniku Dubravko Žilavec</izvorni_sadrzaj>
    <derivirana_varijabla naziv="DomainObject.Predmet.ProtustrankaFormatedOIB_1">  MEDIJSKI CENTAR d.o.o. za izdavaštvo, promidžbu, trgovinu i usluge, OIB 96155513952 zastupanog po punomoćniku Dubravko Žilavec</derivirana_varijabla>
  </DomainObject.Predmet.ProtustrankaFormatedOIB>
  <DomainObject.Predmet.ProtustrankaFormatedWithAdress>
    <izvorni_sadrzaj> MEDIJSKI CENTAR d.o.o. za izdavaštvo, promidžbu, trgovinu i usluge, Milovana Kovačevića 8, 10000 Zagreb zastupanog po punomoćniku Dubravko Žilavec</izvorni_sadrzaj>
    <derivirana_varijabla naziv="DomainObject.Predmet.ProtustrankaFormatedWithAdress_1"> MEDIJSKI CENTAR d.o.o. za izdavaštvo, promidžbu, trgovinu i usluge, Milovana Kovačevića 8, 10000 Zagreb zastupanog po punomoćniku Dubravko Žilavec</derivirana_varijabla>
  </DomainObject.Predmet.ProtustrankaFormatedWithAdress>
  <DomainObject.Predmet.ProtustrankaFormatedWithAdressOIB>
    <izvorni_sadrzaj> MEDIJSKI CENTAR d.o.o. za izdavaštvo, promidžbu, trgovinu i usluge, OIB 96155513952, Milovana Kovačevića 8, 10000 Zagreb zastupanog po punomoćniku Dubravko Žilavec</izvorni_sadrzaj>
    <derivirana_varijabla naziv="DomainObject.Predmet.ProtustrankaFormatedWithAdressOIB_1"> MEDIJSKI CENTAR d.o.o. za izdavaštvo, promidžbu, trgovinu i usluge, OIB 96155513952, Milovana Kovačevića 8, 10000 Zagreb zastupanog po punomoćniku Dubravko Žilavec</derivirana_varijabla>
  </DomainObject.Predmet.ProtustrankaFormatedWithAdressOIB>
  <DomainObject.Predmet.ProtustrankaWithAdress>
    <izvorni_sadrzaj>MEDIJSKI CENTAR d.o.o. za izdavaštvo, promidžbu, trgovinu i usluge Milovana Kovačevića 8, 10000 Zagreb</izvorni_sadrzaj>
    <derivirana_varijabla naziv="DomainObject.Predmet.ProtustrankaWithAdress_1">MEDIJSKI CENTAR d.o.o. za izdavaštvo, promidžbu, trgovinu i usluge Milovana Kovačevića 8, 10000 Zagreb</derivirana_varijabla>
  </DomainObject.Predmet.ProtustrankaWithAdress>
  <DomainObject.Predmet.ProtustrankaWithAdressOIB>
    <izvorni_sadrzaj>MEDIJSKI CENTAR d.o.o. za izdavaštvo, promidžbu, trgovinu i usluge, OIB 96155513952, Milovana Kovačevića 8, 10000 Zagreb</izvorni_sadrzaj>
    <derivirana_varijabla naziv="DomainObject.Predmet.ProtustrankaWithAdressOIB_1">MEDIJSKI CENTAR d.o.o. za izdavaštvo, promidžbu, trgovinu i usluge, OIB 96155513952, Milovana Kovačevića 8, 10000 Zagreb</derivirana_varijabla>
  </DomainObject.Predmet.ProtustrankaWithAdressOIB>
  <DomainObject.Predmet.ProtustrankaNazivFormated>
    <izvorni_sadrzaj>MEDIJSKI CENTAR d.o.o. za izdavaštvo, promidžbu, trgovinu i usluge</izvorni_sadrzaj>
    <derivirana_varijabla naziv="DomainObject.Predmet.ProtustrankaNazivFormated_1">MEDIJSKI CENTAR d.o.o. za izdavaštvo, promidžbu, trgovinu i usluge</derivirana_varijabla>
  </DomainObject.Predmet.ProtustrankaNazivFormated>
  <DomainObject.Predmet.ProtustrankaNazivFormatedOIB>
    <izvorni_sadrzaj>MEDIJSKI CENTAR d.o.o. za izdavaštvo, promidžbu, trgovinu i usluge, OIB 96155513952</izvorni_sadrzaj>
    <derivirana_varijabla naziv="DomainObject.Predmet.ProtustrankaNazivFormatedOIB_1">MEDIJSKI CENTAR d.o.o. za izdavaštvo, promidžbu, trgovinu i usluge, OIB 96155513952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CENTAR d.o.o. za izdavaštvo, promidžbu, trgovinu i usluge zastupanog po punomoćniku Dubravko Žilavec</item>
    </izvorni_sadrzaj>
    <derivirana_varijabla naziv="DomainObject.Predmet.ProtuStrankaListFormated_1">
      <item>MEDIJSKI CENTAR d.o.o. za izdavaštvo, promidžbu, trgovinu i usluge zastupanog po punomoćniku Dubravko Žilavec</item>
    </derivirana_varijabla>
  </DomainObject.Predmet.ProtuStrankaListFormated>
  <DomainObject.Predmet.ProtuStrankaListFormatedOIB>
    <izvorni_sadrzaj>
      <item>MEDIJSKI CENTAR d.o.o. za izdavaštvo, promidžbu, trgovinu i usluge, OIB 96155513952 zastupanog po punomoćniku Dubravko Žilavec</item>
    </izvorni_sadrzaj>
    <derivirana_varijabla naziv="DomainObject.Predmet.ProtuStrankaListFormatedOIB_1">
      <item>MEDIJSKI CENTAR d.o.o. za izdavaštvo, promidžbu, trgovinu i usluge, OIB 96155513952 zastupanog po punomoćniku Dubravko Žilavec</item>
    </derivirana_varijabla>
  </DomainObject.Predmet.ProtuStrankaListFormatedOIB>
  <DomainObject.Predmet.ProtuStrankaListFormatedWithAdress>
    <izvorni_sadrzaj>
      <item>MEDIJSKI CENTAR d.o.o. za izdavaštvo, promidžbu, trgovinu i usluge, Milovana Kovačevića 8, 10000 Zagreb zastupanog po punomoćniku Dubravko Žilavec</item>
    </izvorni_sadrzaj>
    <derivirana_varijabla naziv="DomainObject.Predmet.ProtuStrankaListFormatedWithAdress_1">
      <item>MEDIJSKI CENTAR d.o.o. za izdavaštvo, promidžbu, trgovinu i usluge, Milovana Kovačevića 8, 10000 Zagreb zastupanog po punomoćniku Dubravko Žilavec</item>
    </derivirana_varijabla>
  </DomainObject.Predmet.ProtuStrankaListFormatedWithAdress>
  <DomainObject.Predmet.ProtuStrankaListFormatedWithAdressOIB>
    <izvorni_sadrzaj>
      <item>MEDIJSKI CENTAR d.o.o. za izdavaštvo, promidžbu, trgovinu i usluge, OIB 96155513952, Milovana Kovačevića 8, 10000 Zagreb zastupanog po punomoćniku Dubravko Žilavec</item>
    </izvorni_sadrzaj>
    <derivirana_varijabla naziv="DomainObject.Predmet.ProtuStrankaListFormatedWithAdressOIB_1">
      <item>MEDIJSKI CENTAR d.o.o. za izdavaštvo, promidžbu, trgovinu i usluge, OIB 96155513952, Milovana Kovačevića 8, 10000 Zagreb zastupanog po punomoćniku Dubravko Žilavec</item>
    </derivirana_varijabla>
  </DomainObject.Predmet.ProtuStrankaListFormatedWithAdressOIB>
  <DomainObject.Predmet.ProtuStrankaListNazivFormated>
    <izvorni_sadrzaj>
      <item>MEDIJSKI CENTAR d.o.o. za izdavaštvo, promidžbu, trgovinu i usluge</item>
    </izvorni_sadrzaj>
    <derivirana_varijabla naziv="DomainObject.Predmet.ProtuStrankaListNazivFormated_1">
      <item>MEDIJSKI CENTAR d.o.o. za izdavaštvo, promidžbu, trgovinu i usluge</item>
    </derivirana_varijabla>
  </DomainObject.Predmet.ProtuStrankaListNazivFormated>
  <DomainObject.Predmet.ProtuStrankaListNazivFormatedOIB>
    <izvorni_sadrzaj>
      <item>MEDIJSKI CENTAR d.o.o. za izdavaštvo, promidžbu, trgovinu i usluge, OIB 96155513952</item>
    </izvorni_sadrzaj>
    <derivirana_varijabla naziv="DomainObject.Predmet.ProtuStrankaListNazivFormatedOIB_1">
      <item>MEDIJSKI CENTAR d.o.o. za izdavaštvo, promidžbu, trgovinu i usluge, OIB 96155513952</item>
    </derivirana_varijabla>
  </DomainObject.Predmet.ProtuStrankaListNazivFormatedOIB>
  <DomainObject.Predmet.OstaliListFormated>
    <izvorni_sadrzaj>
      <item>Dubravko Žilavec punomoćnik sudionika u postupku MEDIJSKI CENTAR d.o.o. za izdavaštvo, promidžbu, trgovinu i usluge</item>
    </izvorni_sadrzaj>
    <derivirana_varijabla naziv="DomainObject.Predmet.OstaliListFormated_1">
      <item>Dubravko Žilavec punomoćnik sudionika u postupku MEDIJSKI CENTAR d.o.o. za izdavaštvo, promidžbu, trgovinu i usluge</item>
    </derivirana_varijabla>
  </DomainObject.Predmet.OstaliListFormated>
  <DomainObject.Predmet.OstaliListFormatedOIB>
    <izvorni_sadrzaj>
      <item>Dubravko Žilavec, OIB 91456979935 punomoćnik sudionika u postupku MEDIJSKI CENTAR d.o.o. za izdavaštvo, promidžbu, trgovinu i usluge</item>
    </izvorni_sadrzaj>
    <derivirana_varijabla naziv="DomainObject.Predmet.OstaliListFormatedOIB_1">
      <item>Dubravko Žilavec, OIB 91456979935 punomoćnik sudionika u postupku MEDIJSKI CENTAR d.o.o. za izdavaštvo, promidžbu, trgovinu i usluge</item>
    </derivirana_varijabla>
  </DomainObject.Predmet.OstaliListFormatedOIB>
  <DomainObject.Predmet.OstaliListFormatedWithAdress>
    <izvorni_sadrzaj>
      <item>Dubravko Žilavec, Ulica Vladimira Nazora 5, 10380 Sveti Ivan Zelina punomoćnik sudionika u postupku MEDIJSKI CENTAR d.o.o. za izdavaštvo, promidžbu, trgovinu i usluge</item>
    </izvorni_sadrzaj>
    <derivirana_varijabla naziv="DomainObject.Predmet.OstaliListFormatedWithAdress_1">
      <item>Dubravko Žilavec, Ulica Vladimira Nazora 5, 10380 Sveti Ivan Zelina punomoćnik sudionika u postupku MEDIJSKI CENTAR d.o.o. za izdavaštvo, promidžbu, trgovinu i usluge</item>
    </derivirana_varijabla>
  </DomainObject.Predmet.OstaliListFormatedWithAdress>
  <DomainObject.Predmet.OstaliListFormatedWithAdressOIB>
    <izvorni_sadrzaj>
      <item>Dubravko Žilavec, OIB 91456979935, Ulica Vladimira Nazora 5, 10380 Sveti Ivan Zelina punomoćnik sudionika u postupku MEDIJSKI CENTAR d.o.o. za izdavaštvo, promidžbu, trgovinu i usluge</item>
    </izvorni_sadrzaj>
    <derivirana_varijabla naziv="DomainObject.Predmet.OstaliListFormatedWithAdressOIB_1">
      <item>Dubravko Žilavec, OIB 91456979935, Ulica Vladimira Nazora 5, 10380 Sveti Ivan Zelina punomoćnik sudionika u postupku MEDIJSKI CENTAR d.o.o. za izdavaštvo, promidžbu, trgovinu i usluge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CENTAR d.o.o. za izdavaštvo, promidžbu, trgovinu i usluge</izvorni_sadrzaj>
    <derivirana_varijabla naziv="DomainObject.Predmet.ProtustrankaIDrugi_1">MEDIJSKI CENTAR d.o.o. za izdavaštvo, promidžbu,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MEDIJSKI CENTAR d.o.o. za izdavaštvo, promidžbu, trgovinu i usluge, OIB 96155513952, Milovana Kovačevića 8, 10000 Zagreb</izvorni_sadrzaj>
    <derivirana_varijabla naziv="DomainObject.Predmet.ProtustrankaIDrugiAdressOIB_1">MEDIJSKI CENTAR d.o.o. za izdavaštvo, promidžbu, trgovinu i usluge, OIB 96155513952, Milovana Kovačevića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MEDIJSKI CENTAR d.o.o. za izdavaštvo, promidžbu, trgovinu i usluge</item>
      <item>FINA Regionalni centar Zagreb</item>
      <item>Dubravko Žilavec</item>
    </izvorni_sadrzaj>
    <derivirana_varijabla naziv="DomainObject.Predmet.SudioniciListNaziv_1">
      <item>MEDIJSKI CENTAR d.o.o. za izdavaštvo, promidžbu, trgovinu i usluge</item>
      <item>FINA Regionalni centar Zagreb</item>
      <item>Dubravko Žilavec</item>
    </derivirana_varijabla>
  </DomainObject.Predmet.SudioniciListNaziv>
  <DomainObject.Predmet.SudioniciListAdressOIB>
    <izvorni_sadrzaj>
      <item>MEDIJSKI CENTAR d.o.o. za izdavaštvo, promidžbu, trgovinu i usluge, OIB 96155513952, Milovana Kovačevića 8,10000 Zagreb</item>
      <item>FINA Regionalni centar Zagreb, OIB 85821130368, Trg svibanjskih žrtava 1995. br. 1,10000 Zagreb</item>
      <item>Dubravko Žilavec, OIB 91456979935, Ulica Vladimira Nazora 5,10380 Sveti Ivan Zelina</item>
    </izvorni_sadrzaj>
    <derivirana_varijabla naziv="DomainObject.Predmet.SudioniciListAdressOIB_1">
      <item>MEDIJSKI CENTAR d.o.o. za izdavaštvo, promidžbu, trgovinu i usluge, OIB 96155513952, Milovana Kovačevića 8,10000 Zagreb</item>
      <item>FINA Regionalni centar Zagreb, OIB 85821130368, Trg svibanjskih žrtava 1995. br. 1,10000 Zagreb</item>
      <item>Dubravko Žilavec, OIB 91456979935, Ulica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96155513952</item>
      <item>, OIB 85821130368</item>
      <item>, OIB 91456979935</item>
    </izvorni_sadrzaj>
    <derivirana_varijabla naziv="DomainObject.Predmet.SudioniciListNazivOIB_1">
      <item>, OIB 96155513952</item>
      <item>, OIB 85821130368</item>
      <item>, OIB 91456979935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2016-04-16T11:06:00Z</cp:lastPrinted>
  <dcterms:modified xmlns:xsi="http://www.w3.org/2001/XMLSchema-instance" xsi:type="dcterms:W3CDTF">2016-04-16T11:06:00Z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