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c134" w14:paraId="a54c134" w:rsidRDefault="007B1E63" w:rsidP="007B1E63" w:rsidR="007B1E63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7B1E63" w:rsidP="007B1E63" w:rsidR="007B1E63">
      <w:pPr>
        <w:rPr>
          <w:b/>
        </w:rPr>
      </w:pPr>
      <w:r>
        <w:t xml:space="preserve">Poslovni broj spisa:            </w:t>
      </w:r>
      <w:r w:rsidRPr="00F429E9">
        <w:rPr>
          <w:b/>
        </w:rPr>
        <w:t>St-</w:t>
      </w:r>
      <w:r>
        <w:rPr>
          <w:b/>
        </w:rPr>
        <w:t>466/2018</w:t>
      </w:r>
    </w:p>
    <w:p w:rsidRDefault="007B1E63" w:rsidP="007B1E63" w:rsidR="007B1E63">
      <w:r w:rsidRPr="00F429E9">
        <w:t>Dužnik:</w:t>
      </w:r>
      <w:r>
        <w:t xml:space="preserve">                               </w:t>
      </w:r>
      <w:r w:rsidRPr="0040246A">
        <w:rPr>
          <w:b/>
        </w:rPr>
        <w:t xml:space="preserve">ZRINSKI </w:t>
      </w:r>
      <w:r w:rsidRPr="00F429E9">
        <w:rPr>
          <w:b/>
        </w:rPr>
        <w:t xml:space="preserve"> d.</w:t>
      </w:r>
      <w:r>
        <w:rPr>
          <w:b/>
        </w:rPr>
        <w:t>d. u s</w:t>
      </w:r>
      <w:r w:rsidRPr="00F429E9">
        <w:rPr>
          <w:b/>
        </w:rPr>
        <w:t xml:space="preserve">tečaju, </w:t>
      </w:r>
      <w:r>
        <w:rPr>
          <w:b/>
        </w:rPr>
        <w:t>Dr. Ivana Novaka 13, Čakovec</w:t>
      </w:r>
      <w:r>
        <w:t xml:space="preserve"> </w:t>
      </w:r>
    </w:p>
    <w:p w:rsidRDefault="007B1E63" w:rsidP="007B1E63" w:rsidR="007B1E63" w:rsidRPr="00F429E9">
      <w:pPr>
        <w:rPr>
          <w:b/>
        </w:rPr>
      </w:pPr>
      <w:r>
        <w:t xml:space="preserve">                                           </w:t>
      </w:r>
      <w:r w:rsidRPr="00F429E9">
        <w:rPr>
          <w:b/>
        </w:rPr>
        <w:t xml:space="preserve">OIB: </w:t>
      </w:r>
      <w:r>
        <w:rPr>
          <w:b/>
        </w:rPr>
        <w:t>38396277912</w:t>
      </w:r>
    </w:p>
    <w:p w:rsidRDefault="00CD350B" w:rsidP="00CD350B" w:rsidR="00CD350B" w:rsidRPr="00DE453A">
      <w:pPr>
        <w:rPr>
          <w:b/>
        </w:rPr>
      </w:pPr>
    </w:p>
    <w:p w:rsidRDefault="00DE453A" w:rsidR="00DE453A"/>
    <w:p w:rsidRDefault="00DE453A" w:rsidP="00DE453A" w:rsidR="00DE453A" w:rsidRPr="00DE453A">
      <w:pPr>
        <w:jc w:val="center"/>
        <w:rPr>
          <w:b/>
        </w:rPr>
      </w:pPr>
      <w:r w:rsidRPr="00DE453A">
        <w:rPr>
          <w:b/>
        </w:rPr>
        <w:t xml:space="preserve">TABLICA </w:t>
      </w:r>
      <w:r w:rsidR="00183025">
        <w:rPr>
          <w:b/>
        </w:rPr>
        <w:t>IZLUČNIH PRAVA</w:t>
      </w:r>
    </w:p>
    <w:p w:rsidRDefault="00DE453A" w:rsidP="00DE453A" w:rsidR="00DE453A">
      <w:pPr>
        <w:jc w:val="center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805"/>
        <w:gridCol w:w="2707"/>
        <w:gridCol w:w="1386"/>
        <w:gridCol w:w="2034"/>
        <w:gridCol w:w="3659"/>
        <w:gridCol w:w="3627"/>
      </w:tblGrid>
      <w:tr w:rsidR="00DC01D8">
        <w:tc>
          <w:tcPr>
            <w:tcW w:type="auto" w:w="0"/>
          </w:tcPr>
          <w:p w:rsidRDefault="00183025" w:rsidP="00DE453A" w:rsidR="00183025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Red.br. </w:t>
            </w:r>
          </w:p>
        </w:tc>
        <w:tc>
          <w:tcPr>
            <w:tcW w:type="auto" w:w="0"/>
          </w:tcPr>
          <w:p w:rsidRDefault="00183025" w:rsidP="00DE453A" w:rsidR="00183025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prezime/ tvrtka ili naziv izlučnog vjerovnika </w:t>
            </w:r>
          </w:p>
        </w:tc>
        <w:tc>
          <w:tcPr>
            <w:tcW w:type="auto" w:w="0"/>
          </w:tcPr>
          <w:p w:rsidRDefault="00183025" w:rsidP="00DE453A" w:rsidR="00183025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 vjerovnika</w:t>
            </w:r>
          </w:p>
        </w:tc>
        <w:tc>
          <w:tcPr>
            <w:tcW w:type="auto" w:w="0"/>
          </w:tcPr>
          <w:p w:rsidRDefault="00183025" w:rsidP="00DE453A" w:rsidR="00183025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Adresa/ sjedište izlučnog vjerovnika</w:t>
            </w:r>
          </w:p>
        </w:tc>
        <w:tc>
          <w:tcPr>
            <w:tcW w:type="auto" w:w="0"/>
          </w:tcPr>
          <w:p w:rsidRDefault="007B1E63" w:rsidP="00DE453A" w:rsidR="00183025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Pravna osnova izlučnog prava</w:t>
            </w:r>
            <w:r w:rsidR="00183025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183025" w:rsidP="00DE453A" w:rsidR="00183025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Predmet izlučnog prava</w:t>
            </w:r>
          </w:p>
        </w:tc>
      </w:tr>
      <w:tr w:rsidR="00DC01D8">
        <w:tc>
          <w:tcPr>
            <w:tcW w:type="auto" w:w="0"/>
          </w:tcPr>
          <w:p w:rsidRDefault="00EF1B32" w:rsidP="00680788" w:rsidR="00EF1B32" w:rsidRPr="00DE45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</w:tcPr>
          <w:p w:rsidRDefault="007B1E63" w:rsidP="00EF1B32" w:rsidR="00EF1B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 SMITH UNIJAPAPIR CROATIA d.o.o.</w:t>
            </w:r>
          </w:p>
        </w:tc>
        <w:tc>
          <w:tcPr>
            <w:tcW w:type="auto" w:w="0"/>
          </w:tcPr>
          <w:p w:rsidRDefault="007B1E63" w:rsidP="00EF1B32" w:rsidR="00EF1B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99467758764</w:t>
            </w:r>
          </w:p>
        </w:tc>
        <w:tc>
          <w:tcPr>
            <w:tcW w:type="auto" w:w="0"/>
          </w:tcPr>
          <w:p w:rsidRDefault="007B1E63" w:rsidP="00EF1B32" w:rsidR="00EF1B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Lastovska 5</w:t>
            </w:r>
          </w:p>
        </w:tc>
        <w:tc>
          <w:tcPr>
            <w:tcW w:type="auto" w:w="0"/>
          </w:tcPr>
          <w:p w:rsidRDefault="007B1E63" w:rsidP="00DE453A" w:rsidR="00B165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br. 01-340/2010</w:t>
            </w:r>
          </w:p>
          <w:p w:rsidRDefault="007B1E63" w:rsidP="00DE453A" w:rsidR="007B1E63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Reversi od 07.09.2006.</w:t>
            </w:r>
          </w:p>
        </w:tc>
        <w:tc>
          <w:tcPr>
            <w:tcW w:type="auto" w:w="0"/>
          </w:tcPr>
          <w:p w:rsidRDefault="007B1E63" w:rsidP="00BB77F7" w:rsidR="00B165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stacionarna preša SP 12T tvornički broj 1326/2002 s </w:t>
            </w:r>
            <w:proofErr w:type="spellStart"/>
            <w:r>
              <w:rPr>
                <w:sz w:val="20"/>
                <w:szCs w:val="20"/>
              </w:rPr>
              <w:t>roll</w:t>
            </w:r>
            <w:proofErr w:type="spellEnd"/>
            <w:r>
              <w:rPr>
                <w:sz w:val="20"/>
                <w:szCs w:val="20"/>
              </w:rPr>
              <w:t xml:space="preserve"> kontejnerom</w:t>
            </w:r>
          </w:p>
          <w:p w:rsidRDefault="007B1E63" w:rsidP="00BB77F7" w:rsidR="007B1E63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stacionarna preša SP 12T tvornički broj 1406/2002 s </w:t>
            </w:r>
            <w:proofErr w:type="spellStart"/>
            <w:r>
              <w:rPr>
                <w:sz w:val="20"/>
                <w:szCs w:val="20"/>
              </w:rPr>
              <w:t>roll</w:t>
            </w:r>
            <w:proofErr w:type="spellEnd"/>
            <w:r>
              <w:rPr>
                <w:sz w:val="20"/>
                <w:szCs w:val="20"/>
              </w:rPr>
              <w:t xml:space="preserve"> kontejnerom</w:t>
            </w:r>
          </w:p>
        </w:tc>
      </w:tr>
      <w:tr w:rsidR="00DC01D8">
        <w:tc>
          <w:tcPr>
            <w:tcW w:type="auto" w:w="0"/>
          </w:tcPr>
          <w:p w:rsidRDefault="00B16580" w:rsidP="00680788" w:rsidR="00B165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</w:tc>
        <w:tc>
          <w:tcPr>
            <w:tcW w:type="auto" w:w="0"/>
          </w:tcPr>
          <w:p w:rsidRDefault="007B1E63" w:rsidP="00B16580" w:rsidR="00B165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FIL –ART d.o.o. u likvidaciji </w:t>
            </w:r>
          </w:p>
        </w:tc>
        <w:tc>
          <w:tcPr>
            <w:tcW w:type="auto" w:w="0"/>
          </w:tcPr>
          <w:p w:rsidRDefault="007B1E63" w:rsidP="00B16580" w:rsidR="00B165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33814312595</w:t>
            </w:r>
          </w:p>
        </w:tc>
        <w:tc>
          <w:tcPr>
            <w:tcW w:type="auto" w:w="0"/>
          </w:tcPr>
          <w:p w:rsidRDefault="007B1E63" w:rsidP="00B16580" w:rsidR="00B165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Čakovec, Dravska 21</w:t>
            </w:r>
          </w:p>
        </w:tc>
        <w:tc>
          <w:tcPr>
            <w:tcW w:type="auto" w:w="0"/>
          </w:tcPr>
          <w:p w:rsidRDefault="007B1E63" w:rsidP="00DE453A" w:rsidR="0043431E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Revers od 06.10.2016.</w:t>
            </w:r>
          </w:p>
        </w:tc>
        <w:tc>
          <w:tcPr>
            <w:tcW w:type="auto" w:w="0"/>
          </w:tcPr>
          <w:p w:rsidRDefault="007B1E63" w:rsidP="00BB77F7" w:rsidR="00B16580" w:rsidRPr="00DE45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Stroj za razvijanje </w:t>
            </w:r>
            <w:proofErr w:type="spellStart"/>
            <w:r>
              <w:rPr>
                <w:sz w:val="20"/>
                <w:szCs w:val="20"/>
              </w:rPr>
              <w:t>offsetnih</w:t>
            </w:r>
            <w:proofErr w:type="spellEnd"/>
            <w:r>
              <w:rPr>
                <w:sz w:val="20"/>
                <w:szCs w:val="20"/>
              </w:rPr>
              <w:t xml:space="preserve"> ploča „LASTRA SM 85“ – SM853MD0716</w:t>
            </w:r>
          </w:p>
        </w:tc>
      </w:tr>
      <w:tr w:rsidR="00DC01D8">
        <w:tc>
          <w:tcPr>
            <w:tcW w:type="auto" w:w="0"/>
          </w:tcPr>
          <w:p w:rsidRDefault="007B1E63" w:rsidP="00680788" w:rsidR="007B1E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auto" w:w="0"/>
          </w:tcPr>
          <w:p w:rsidRDefault="00A0319E" w:rsidP="00B16580" w:rsidR="007B1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Zvonimir </w:t>
            </w:r>
            <w:proofErr w:type="spellStart"/>
            <w:r>
              <w:rPr>
                <w:sz w:val="20"/>
                <w:szCs w:val="20"/>
              </w:rPr>
              <w:t>Hranjec</w:t>
            </w:r>
            <w:proofErr w:type="spellEnd"/>
          </w:p>
        </w:tc>
        <w:tc>
          <w:tcPr>
            <w:tcW w:type="auto" w:w="0"/>
          </w:tcPr>
          <w:p w:rsidRDefault="007B1E63" w:rsidP="00B16580" w:rsidR="007B1E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A0319E" w:rsidP="00B16580" w:rsidR="007B1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Gajeva 19, </w:t>
            </w:r>
            <w:proofErr w:type="spellStart"/>
            <w:r>
              <w:rPr>
                <w:sz w:val="20"/>
                <w:szCs w:val="20"/>
              </w:rPr>
              <w:t>Goričan</w:t>
            </w:r>
            <w:proofErr w:type="spellEnd"/>
          </w:p>
        </w:tc>
        <w:tc>
          <w:tcPr>
            <w:tcW w:type="auto" w:w="0"/>
          </w:tcPr>
          <w:p w:rsidRDefault="00A0319E" w:rsidP="00DE453A" w:rsidR="007B1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Autorsko pravo –</w:t>
            </w:r>
          </w:p>
          <w:p w:rsidRDefault="00A0319E" w:rsidP="00DE453A" w:rsidR="00A031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nije potpisan</w:t>
            </w:r>
          </w:p>
        </w:tc>
        <w:tc>
          <w:tcPr>
            <w:tcW w:type="auto" w:w="0"/>
          </w:tcPr>
          <w:p w:rsidRDefault="00A0319E" w:rsidP="00BB77F7" w:rsidR="007B1E6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kom knjige „Tradicionalna jela Međimurja“</w:t>
            </w:r>
          </w:p>
        </w:tc>
      </w:tr>
      <w:tr w:rsidR="00DC01D8">
        <w:tc>
          <w:tcPr>
            <w:tcW w:type="auto" w:w="0"/>
          </w:tcPr>
          <w:p w:rsidRDefault="00DC01D8" w:rsidP="00680788" w:rsidR="00DC01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auto" w:w="0"/>
          </w:tcPr>
          <w:p w:rsidRDefault="00DC01D8" w:rsidP="00B16580" w:rsidR="00DC01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Veljko Bulajić</w:t>
            </w:r>
          </w:p>
        </w:tc>
        <w:tc>
          <w:tcPr>
            <w:tcW w:type="auto" w:w="0"/>
          </w:tcPr>
          <w:p w:rsidRDefault="00DC01D8" w:rsidP="00B16580" w:rsidR="00DC01D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DC01D8" w:rsidP="00B16580" w:rsidR="00DC01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Mlinarska 39, Zagreb</w:t>
            </w:r>
          </w:p>
        </w:tc>
        <w:tc>
          <w:tcPr>
            <w:tcW w:type="auto" w:w="0"/>
          </w:tcPr>
          <w:p w:rsidRDefault="00DC01D8" w:rsidP="00DE453A" w:rsidR="00DC01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Ugovor o tisku, distribuciji  i prodaji monografije br. 02-14/13 od 02.07.2013.</w:t>
            </w:r>
          </w:p>
        </w:tc>
        <w:tc>
          <w:tcPr>
            <w:tcW w:type="auto" w:w="0"/>
          </w:tcPr>
          <w:p w:rsidRDefault="00DC01D8" w:rsidP="00BB77F7" w:rsidR="00DC01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  primjeraka knjige Monografija Veljko Bulajić</w:t>
            </w:r>
          </w:p>
        </w:tc>
      </w:tr>
    </w:tbl>
    <w:p w:rsidRDefault="00DE453A" w:rsidR="00DE453A">
      <w:r>
        <w:t xml:space="preserve"> </w:t>
      </w:r>
    </w:p>
    <w:p w:rsidRDefault="00BB77F7" w:rsidR="00B71977">
      <w:r>
        <w:t xml:space="preserve">U </w:t>
      </w:r>
      <w:r w:rsidR="007B1E63">
        <w:t>Čakovcu, 29. travnja 2019</w:t>
      </w:r>
      <w:r w:rsidR="00B71977">
        <w:t>.</w:t>
      </w:r>
    </w:p>
    <w:p w:rsidRDefault="00B71977" w:rsidR="00B71977"/>
    <w:p w:rsidRDefault="00B71977" w:rsidR="00B719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B71977" w:rsidR="00B71977"/>
    <w:p w:rsidRDefault="00B71977" w:rsidR="00B719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Nevenka Golubić, dipl. oec.</w:t>
      </w:r>
    </w:p>
    <w:sectPr w:rsidSect="00DE453A" w:rsidR="00B71977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52846"/>
    <w:multiLevelType w:val="hybridMultilevel"/>
    <w:tmpl w:val="314A6BBE"/>
    <w:lvl w:tplc="E39ED314" w:ilvl="0">
      <w:start w:val="69"/>
      <w:numFmt w:val="bullet"/>
      <w:lvlText w:val="-"/>
      <w:lvlJc w:val="left"/>
      <w:pPr>
        <w:tabs>
          <w:tab w:pos="1623" w:val="num"/>
        </w:tabs>
        <w:ind w:hanging="915" w:left="162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29C3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6AC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025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285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35EC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3166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7454"/>
    <w:rsid w:val="003B0464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3431E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21E6B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38C5"/>
    <w:rsid w:val="005871F3"/>
    <w:rsid w:val="0058790B"/>
    <w:rsid w:val="00587F54"/>
    <w:rsid w:val="0059040F"/>
    <w:rsid w:val="00590B42"/>
    <w:rsid w:val="00591820"/>
    <w:rsid w:val="00596CBA"/>
    <w:rsid w:val="005A36D2"/>
    <w:rsid w:val="005A3AEA"/>
    <w:rsid w:val="005A4FC8"/>
    <w:rsid w:val="005A5CFA"/>
    <w:rsid w:val="005A73A1"/>
    <w:rsid w:val="005B1AE5"/>
    <w:rsid w:val="005B703C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601291"/>
    <w:rsid w:val="006026A9"/>
    <w:rsid w:val="0060308C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572B4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1E63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1D5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C64E9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188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55DE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319E"/>
    <w:rsid w:val="00A0427F"/>
    <w:rsid w:val="00A04A19"/>
    <w:rsid w:val="00A13902"/>
    <w:rsid w:val="00A148E9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FA9"/>
    <w:rsid w:val="00B03BE0"/>
    <w:rsid w:val="00B06D14"/>
    <w:rsid w:val="00B100F0"/>
    <w:rsid w:val="00B13EBF"/>
    <w:rsid w:val="00B16580"/>
    <w:rsid w:val="00B26A14"/>
    <w:rsid w:val="00B274FC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B77F7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1BF"/>
    <w:rsid w:val="00C64555"/>
    <w:rsid w:val="00C65B5E"/>
    <w:rsid w:val="00C67438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350B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15FCD"/>
    <w:rsid w:val="00D20CBB"/>
    <w:rsid w:val="00D21B89"/>
    <w:rsid w:val="00D22A94"/>
    <w:rsid w:val="00D22AD7"/>
    <w:rsid w:val="00D2341F"/>
    <w:rsid w:val="00D23420"/>
    <w:rsid w:val="00D27EFF"/>
    <w:rsid w:val="00D30DA0"/>
    <w:rsid w:val="00D31EF2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C01D8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4514"/>
    <w:rsid w:val="00E846E7"/>
    <w:rsid w:val="00E85AF7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5055"/>
    <w:rsid w:val="00EC62A0"/>
    <w:rsid w:val="00EC689C"/>
    <w:rsid w:val="00EC7A42"/>
    <w:rsid w:val="00ED159B"/>
    <w:rsid w:val="00ED19CE"/>
    <w:rsid w:val="00ED6F28"/>
    <w:rsid w:val="00ED7A43"/>
    <w:rsid w:val="00EE2509"/>
    <w:rsid w:val="00EE7C0F"/>
    <w:rsid w:val="00EF1B32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6C6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3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3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968</properties:Characters>
  <properties:Lines>57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2019-05-02T11:45:00Z</dcterms:created>
  <dc:creator>Revisio</dc:creator>
  <cp:lastModifiedBy>Nevenka Vuković</cp:lastModifiedBy>
  <cp:lastPrinted>2016-03-22T05:37:00Z</cp:lastPrinted>
  <dcterms:modified xmlns:xsi="http://www.w3.org/2001/XMLSchema-instance" xsi:type="dcterms:W3CDTF">2019-05-02T11:48:00Z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St-466/2018-46 / Podnesak - Tablica prijavljenih i osporenih tražbina (tablica izlučnih prava zrinski.docx)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