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48dd" w14:paraId="e6848dd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7417EF">
        <w:rPr>
          <w:lang w:val="hr-HR"/>
        </w:rPr>
        <w:t>PROIZVODNO USLUŽNA ZADRUGA EKO INVEST, Križevci, Ulica bana Josipa Jelačića 6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7417EF">
        <w:rPr>
          <w:lang w:val="hr-HR"/>
        </w:rPr>
        <w:t>74696977396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7417EF" w:rsidRPr="007417EF">
        <w:rPr>
          <w:lang w:val="hr-HR"/>
        </w:rPr>
        <w:t xml:space="preserve"> </w:t>
      </w:r>
      <w:r w:rsidR="007417EF">
        <w:rPr>
          <w:lang w:val="hr-HR"/>
        </w:rPr>
        <w:t>PROIZVODNO USLUŽNA ZADRUGA EKO INVEST, Križevci, Ulica bana Josipa Jelačića 6,</w:t>
      </w:r>
      <w:r w:rsidR="007417EF" w:rsidRPr="008B025F">
        <w:rPr>
          <w:lang w:val="hr-HR"/>
        </w:rPr>
        <w:t xml:space="preserve"> OIB: </w:t>
      </w:r>
      <w:r w:rsidR="007417EF">
        <w:rPr>
          <w:lang w:val="hr-HR"/>
        </w:rPr>
        <w:t>74696977396</w:t>
      </w:r>
      <w:r w:rsidR="004133DA" w:rsidRPr="008B025F">
        <w:rPr>
          <w:lang w:val="hr-HR"/>
        </w:rPr>
        <w:t xml:space="preserve">, iznosi </w:t>
      </w:r>
      <w:r w:rsidR="007417EF">
        <w:rPr>
          <w:lang w:val="hr-HR"/>
        </w:rPr>
        <w:t>93.578,92</w:t>
      </w:r>
      <w:r w:rsidR="009879B0">
        <w:rPr>
          <w:lang w:val="hr-HR"/>
        </w:rPr>
        <w:t xml:space="preserve"> kn. </w:t>
      </w:r>
      <w:r w:rsidR="00C33536">
        <w:rPr>
          <w:lang w:val="hr-HR"/>
        </w:rPr>
        <w:t xml:space="preserve">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>upravitelj</w:t>
      </w:r>
      <w:r w:rsidR="00CD43DA">
        <w:rPr>
          <w:lang w:val="hr-HR"/>
        </w:rPr>
        <w:t xml:space="preserve"> zadruge </w:t>
      </w:r>
      <w:r w:rsidR="007417EF">
        <w:rPr>
          <w:lang w:val="hr-HR"/>
        </w:rPr>
        <w:t>Pavao Kovačević iz Križevaca, Ulica bana Josipa Jelačića 6</w:t>
      </w:r>
      <w:r w:rsidR="00CD43DA">
        <w:rPr>
          <w:lang w:val="hr-HR"/>
        </w:rPr>
        <w:t xml:space="preserve">, OIB: </w:t>
      </w:r>
      <w:r w:rsidR="007417EF">
        <w:rPr>
          <w:lang w:val="hr-HR"/>
        </w:rPr>
        <w:t>28559127690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 xml:space="preserve">upravitelj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 xml:space="preserve">stečajnog </w:t>
      </w:r>
      <w:r w:rsidR="0090775E" w:rsidRPr="008B025F">
        <w:rPr>
          <w:lang w:val="hr-HR"/>
        </w:rPr>
        <w:lastRenderedPageBreak/>
        <w:t>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050C" w:rsidRPr="00E0050C">
      <w:rPr>
        <w:noProof/>
        <w:lang w:val="hr-HR"/>
      </w:rPr>
      <w:t>2</w:t>
    </w:r>
    <w:r>
      <w:fldChar w:fldCharType="end"/>
    </w:r>
  </w:p>
  <w:p w:rsidRDefault="007417EF" w:rsidP="007417EF" w:rsidR="007417EF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St-497/15-4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7417EF">
      <w:rPr>
        <w:lang w:val="hr-HR"/>
      </w:rPr>
      <w:t>497/15-4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050C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50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050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050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050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50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050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050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050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EKO INVEST</izvorni_sadrzaj>
    <derivirana_varijabla naziv="DomainObject.Predmet.ProtustrankaFormated_1">  PROIZVODNO USLUŽNA ZADRUGA EKO INVEST</derivirana_varijabla>
  </DomainObject.Predmet.ProtustrankaFormated>
  <DomainObject.Predmet.ProtustrankaFormatedOIB>
    <izvorni_sadrzaj>  PROIZVODNO USLUŽNA ZADRUGA EKO INVEST, OIB 74696977396</izvorni_sadrzaj>
    <derivirana_varijabla naziv="DomainObject.Predmet.ProtustrankaFormatedOIB_1">  PROIZVODNO USLUŽNA ZADRUGA EKO INVEST, OIB 74696977396</derivirana_varijabla>
  </DomainObject.Predmet.ProtustrankaFormatedOIB>
  <DomainObject.Predmet.ProtustrankaFormatedWithAdress>
    <izvorni_sadrzaj> PROIZVODNO USLUŽNA ZADRUGA EKO INVEST, Ulica bana J. Jelačića 6, 48260 Križevci</izvorni_sadrzaj>
    <derivirana_varijabla naziv="DomainObject.Predmet.ProtustrankaFormatedWithAdress_1"> PROIZVODNO USLUŽNA ZADRUGA EKO INVEST, Ulica bana J. Jelačića 6, 48260 Križevci</derivirana_varijabla>
  </DomainObject.Predmet.ProtustrankaFormatedWithAdress>
  <DomainObject.Predmet.ProtustrankaFormatedWithAdressOIB>
    <izvorni_sadrzaj> PROIZVODNO USLUŽNA ZADRUGA EKO INVEST, OIB 74696977396, Ulica bana J. Jelačića 6, 48260 Križevci</izvorni_sadrzaj>
    <derivirana_varijabla naziv="DomainObject.Predmet.ProtustrankaFormatedWithAdressOIB_1"> PROIZVODNO USLUŽNA ZADRUGA EKO INVEST, OIB 74696977396, Ulica bana J. Jelačića 6, 48260 Križevci</derivirana_varijabla>
  </DomainObject.Predmet.ProtustrankaFormatedWithAdressOIB>
  <DomainObject.Predmet.ProtustrankaWithAdress>
    <izvorni_sadrzaj>PROIZVODNO USLUŽNA ZADRUGA EKO INVEST Ulica bana J. Jelačića 6, 48260 Križevci</izvorni_sadrzaj>
    <derivirana_varijabla naziv="DomainObject.Predmet.ProtustrankaWithAdress_1">PROIZVODNO USLUŽNA ZADRUGA EKO INVEST Ulica bana J. Jelačića 6, 48260 Križevci</derivirana_varijabla>
  </DomainObject.Predmet.ProtustrankaWithAdress>
  <DomainObject.Predmet.ProtustrankaWithAdressOIB>
    <izvorni_sadrzaj>PROIZVODNO USLUŽNA ZADRUGA EKO INVEST, OIB 74696977396, Ulica bana J. Jelačića 6, 48260 Križevci</izvorni_sadrzaj>
    <derivirana_varijabla naziv="DomainObject.Predmet.ProtustrankaWithAdressOIB_1">PROIZVODNO USLUŽNA ZADRUGA EKO INVEST, OIB 74696977396, Ulica bana J. Jelačića 6, 48260 Križevci</derivirana_varijabla>
  </DomainObject.Predmet.ProtustrankaWithAdressOIB>
  <DomainObject.Predmet.ProtustrankaNazivFormated>
    <izvorni_sadrzaj>PROIZVODNO USLUŽNA ZADRUGA EKO INVEST</izvorni_sadrzaj>
    <derivirana_varijabla naziv="DomainObject.Predmet.ProtustrankaNazivFormated_1">PROIZVODNO USLUŽNA ZADRUGA EKO INVEST</derivirana_varijabla>
  </DomainObject.Predmet.ProtustrankaNazivFormated>
  <DomainObject.Predmet.ProtustrankaNazivFormatedOIB>
    <izvorni_sadrzaj>PROIZVODNO USLUŽNA ZADRUGA EKO INVEST, OIB 74696977396</izvorni_sadrzaj>
    <derivirana_varijabla naziv="DomainObject.Predmet.ProtustrankaNazivFormatedOIB_1">PROIZVODNO USLUŽNA ZADRUGA EKO INVEST, OIB 74696977396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93578.92</izvorni_sadrzaj>
    <derivirana_varijabla naziv="DomainObject.Predmet.TrenutnaVrijednost_1">93578.92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EKO INVEST</item>
    </izvorni_sadrzaj>
    <derivirana_varijabla naziv="DomainObject.Predmet.ProtuStrankaListFormated_1">
      <item>PROIZVODNO USLUŽNA ZADRUGA EKO INVEST</item>
    </derivirana_varijabla>
  </DomainObject.Predmet.ProtuStrankaListFormated>
  <DomainObject.Predmet.ProtuStrankaListFormatedOIB>
    <izvorni_sadrzaj>
      <item>PROIZVODNO USLUŽNA ZADRUGA EKO INVEST, OIB 74696977396</item>
    </izvorni_sadrzaj>
    <derivirana_varijabla naziv="DomainObject.Predmet.ProtuStrankaListFormatedOIB_1">
      <item>PROIZVODNO USLUŽNA ZADRUGA EKO INVEST, OIB 74696977396</item>
    </derivirana_varijabla>
  </DomainObject.Predmet.ProtuStrankaListFormatedOIB>
  <DomainObject.Predmet.ProtuStrankaListFormatedWithAdress>
    <izvorni_sadrzaj>
      <item>PROIZVODNO USLUŽNA ZADRUGA EKO INVEST, Ulica bana J. Jelačića 6, 48260 Križevci</item>
    </izvorni_sadrzaj>
    <derivirana_varijabla naziv="DomainObject.Predmet.ProtuStrankaListFormatedWithAdress_1">
      <item>PROIZVODNO USLUŽNA ZADRUGA EKO INVEST, Ulica bana J. Jelačića 6, 48260 Križevci</item>
    </derivirana_varijabla>
  </DomainObject.Predmet.ProtuStrankaListFormatedWithAdress>
  <DomainObject.Predmet.ProtuStrankaListFormatedWithAdressOIB>
    <izvorni_sadrzaj>
      <item>PROIZVODNO USLUŽNA ZADRUGA EKO INVEST, OIB 74696977396, Ulica bana J. Jelačića 6, 48260 Križevci</item>
    </izvorni_sadrzaj>
    <derivirana_varijabla naziv="DomainObject.Predmet.ProtuStrankaListFormatedWithAdressOIB_1">
      <item>PROIZVODNO USLUŽNA ZADRUGA EKO INVEST, OIB 74696977396, Ulica bana J. Jelačića 6, 48260 Križevci</item>
    </derivirana_varijabla>
  </DomainObject.Predmet.ProtuStrankaListFormatedWithAdressOIB>
  <DomainObject.Predmet.ProtuStrankaListNazivFormated>
    <izvorni_sadrzaj>
      <item>PROIZVODNO USLUŽNA ZADRUGA EKO INVEST</item>
    </izvorni_sadrzaj>
    <derivirana_varijabla naziv="DomainObject.Predmet.ProtuStrankaListNazivFormated_1">
      <item>PROIZVODNO USLUŽNA ZADRUGA EKO INVEST</item>
    </derivirana_varijabla>
  </DomainObject.Predmet.ProtuStrankaListNazivFormated>
  <DomainObject.Predmet.ProtuStrankaListNazivFormatedOIB>
    <izvorni_sadrzaj>
      <item>PROIZVODNO USLUŽNA ZADRUGA EKO INVEST, OIB 74696977396</item>
    </izvorni_sadrzaj>
    <derivirana_varijabla naziv="DomainObject.Predmet.ProtuStrankaListNazivFormatedOIB_1">
      <item>PROIZVODNO USLUŽNA ZADRUGA EKO INVEST, OIB 74696977396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EKO INVEST</izvorni_sadrzaj>
    <derivirana_varijabla naziv="DomainObject.Predmet.ProtustrankaIDrugi_1">PROIZVODNO USLUŽNA ZADRUGA EKO INVEST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EKO INVEST, OIB 74696977396, Ulica bana J. Jelačića 6, 48260 Križevci</izvorni_sadrzaj>
    <derivirana_varijabla naziv="DomainObject.Predmet.ProtustrankaIDrugiAdressOIB_1">PROIZVODNO USLUŽNA ZADRUGA EKO INVEST, OIB 74696977396, Ulica bana J. Jelačića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EKO INVEST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EKO INVEST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EKO INVEST, OIB 74696977396, Ulica bana J. Jelačića 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EKO INVEST, OIB 74696977396, Ulica bana J. Jelačića 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74696977396</item>
      <item>, OIB null</item>
      <item>, OIB null</item>
    </izvorni_sadrzaj>
    <derivirana_varijabla naziv="DomainObject.Predmet.SudioniciListNazivOIB_1">
      <item>, OIB 85821130368</item>
      <item>, OIB 74696977396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400</properties:Words>
  <properties:Characters>2114</properties:Characters>
  <properties:Lines>57</properties:Lines>
  <properties:Paragraphs>16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2015-11-05T11:12:00Z</dcterms:modified>
  <cp:revision>37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