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a663" w14:paraId="286a663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B41160">
        <w:rPr>
          <w:lang w:eastAsia="en-US"/>
        </w:rPr>
        <w:t>350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14272B" w:rsidR="00D667B9" w:rsidRPr="00462B12">
      <w:pPr>
        <w:jc w:val="both"/>
      </w:pPr>
      <w:r w:rsidRPr="00462B12">
        <w:tab/>
      </w:r>
      <w:r w:rsidR="00B41160" w:rsidRPr="00B41160">
        <w:t>Trgovački sud u Zagrebu po sucu tog suda Mislavu Kolakušiću, kao sucu pojedincu, u stečajnom postupku povodom nad dužnikom KRČINA j.d.o.o. za usluge i trgovinu, Vrbovec, Celine 181, MBS: 080946930, OIB: 91940365856</w:t>
      </w:r>
      <w:r w:rsidR="00EE79ED" w:rsidRPr="00EE79ED">
        <w:t xml:space="preserve">, </w:t>
      </w:r>
      <w:r w:rsidR="00905E1C">
        <w:t>10</w:t>
      </w:r>
      <w:r w:rsidR="00EE79ED" w:rsidRPr="00EE79ED">
        <w:t xml:space="preserve">. </w:t>
      </w:r>
      <w:r w:rsidR="00B41160">
        <w:t>siječnja</w:t>
      </w:r>
      <w:r w:rsidR="00EE79ED" w:rsidRPr="00EE79ED">
        <w:t xml:space="preserve"> 201</w:t>
      </w:r>
      <w:r w:rsidR="00B41160">
        <w:t>8.</w:t>
      </w:r>
      <w:r w:rsidR="003748ED" w:rsidRPr="00462B12">
        <w:t>,</w:t>
      </w:r>
    </w:p>
    <w:p w:rsidRDefault="003F23E4" w:rsidP="003748ED" w:rsidR="003F23E4">
      <w:pPr>
        <w:jc w:val="both"/>
      </w:pPr>
    </w:p>
    <w:p w:rsidRDefault="00905E1C" w:rsidP="003748ED" w:rsidR="00905E1C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1100E2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B41160" w:rsidRPr="00B41160">
        <w:t>KRČINA j.d.o.o. za usluge i trgovinu, Vrbovec, Celine 181, MBS: 080946930, OIB: 91940365856</w:t>
      </w:r>
      <w:r>
        <w:t>.</w:t>
      </w:r>
    </w:p>
    <w:p w:rsidRDefault="00B41160" w:rsidP="001100E2" w:rsidR="00B41160">
      <w:pPr>
        <w:ind w:firstLine="708"/>
        <w:jc w:val="both"/>
      </w:pPr>
      <w:r>
        <w:t>Ročište određeno za 14. ožujka 2018. u 10,45 sati neće se održati.</w:t>
      </w:r>
    </w:p>
    <w:p w:rsidRDefault="00C95F44" w:rsidP="00C95F44" w:rsidR="00C95F44">
      <w:pPr>
        <w:jc w:val="center"/>
      </w:pPr>
    </w:p>
    <w:p w:rsidRDefault="00905E1C" w:rsidP="00C95F44" w:rsidR="00905E1C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B41160" w:rsidP="00B41160" w:rsidR="00B41160">
      <w:pPr>
        <w:ind w:firstLine="708"/>
        <w:jc w:val="both"/>
      </w:pPr>
      <w:r>
        <w:t>FINA RC Zagreb, Podružnica Zagreb je 2. veljače 2017. temeljem odredbe članka 110. stavak 1. Stečajnog zakona (NN 71/15 – dalje SZ) podnijela prijedlog za provedbu stečajnog postupka s obzirom da je dužnik na dan 30. siječnja 2017. u Očevidniku redoslijeda osnova za plaćanje imao evidentirane neizvršene osnove za plaćanje u iznosu od 51.395,10 kn u razdoblju duljem od 120 dana.</w:t>
      </w:r>
    </w:p>
    <w:p w:rsidRDefault="00B41160" w:rsidP="00B41160" w:rsidR="00B41160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B41160" w:rsidP="00B41160" w:rsidR="00B41160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B41160" w:rsidP="00B41160" w:rsidR="00B41160">
      <w:pPr>
        <w:ind w:firstLine="708"/>
        <w:jc w:val="both"/>
      </w:pPr>
      <w:r>
        <w:t>Prema članku 5. stavak 2. SZ-a stečajni su razlozi nesposobnost za plaćanje i prezaduženost.</w:t>
      </w:r>
    </w:p>
    <w:p w:rsidRDefault="00B41160" w:rsidP="00B41160" w:rsidR="00C95F44">
      <w:pPr>
        <w:ind w:firstLine="708"/>
        <w:jc w:val="both"/>
      </w:pPr>
      <w: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B41160">
        <w:t xml:space="preserve">zastupnik po zakonu dužnika </w:t>
      </w:r>
      <w:r w:rsidR="00EE79ED">
        <w:t>j</w:t>
      </w:r>
      <w:r w:rsidR="00507A29">
        <w:t xml:space="preserve">e u spis predmeta </w:t>
      </w:r>
      <w:r>
        <w:t>dostavi</w:t>
      </w:r>
      <w:r w:rsidR="00EE79ED">
        <w:t>la</w:t>
      </w:r>
      <w:r w:rsidR="00507A29">
        <w:t xml:space="preserve"> </w:t>
      </w:r>
      <w:r w:rsidR="0014272B">
        <w:t>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B41160">
        <w:t>29</w:t>
      </w:r>
      <w:r w:rsidR="00507A29">
        <w:t xml:space="preserve">. </w:t>
      </w:r>
      <w:r w:rsidR="00B41160">
        <w:t>prosinca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lastRenderedPageBreak/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624CE1">
        <w:t>10</w:t>
      </w:r>
      <w:r w:rsidR="00AD18BE" w:rsidRPr="001A23D7">
        <w:t xml:space="preserve">. </w:t>
      </w:r>
      <w:r w:rsidR="00B41160">
        <w:t>siječnja</w:t>
      </w:r>
      <w:r w:rsidR="00AD18BE" w:rsidRPr="001A23D7">
        <w:t xml:space="preserve"> </w:t>
      </w:r>
      <w:r w:rsidR="001341CA" w:rsidRPr="001A23D7">
        <w:t>201</w:t>
      </w:r>
      <w:r w:rsidR="00B41160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634EBC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34EBC" w:rsidP="009C093A" w:rsidR="00634EB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34EBC" w:rsidR="00634EBC">
      <w:r>
        <w:t>Za točnost otpravka - ovlašteni službenik</w:t>
      </w:r>
    </w:p>
    <w:p w:rsidRDefault="00634EBC" w:rsidR="00634EBC" w:rsidRPr="000504A6">
      <w:r>
        <w:tab/>
        <w:t xml:space="preserve">      </w:t>
      </w:r>
      <w:r w:rsidRPr="000E6531">
        <w:t>Ivana Stampf</w:t>
      </w:r>
    </w:p>
    <w:p w:rsidRDefault="00634EBC" w:rsidP="009C093A" w:rsidR="00634EB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224E7" w:rsidR="00634EBC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E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B41160">
      <w:rPr>
        <w:sz w:val="22"/>
        <w:szCs w:val="22"/>
      </w:rPr>
      <w:t>350</w:t>
    </w:r>
    <w:r w:rsidR="002069CA" w:rsidRPr="003748ED">
      <w:t>/1</w:t>
    </w:r>
    <w:r w:rsidR="00B41160">
      <w:t>7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100E2"/>
    <w:rsid w:val="00120099"/>
    <w:rsid w:val="00130C37"/>
    <w:rsid w:val="001341CA"/>
    <w:rsid w:val="00135CBE"/>
    <w:rsid w:val="0014076E"/>
    <w:rsid w:val="001423ED"/>
    <w:rsid w:val="0014272B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24CE1"/>
    <w:rsid w:val="0063029A"/>
    <w:rsid w:val="00634EBC"/>
    <w:rsid w:val="00656BF3"/>
    <w:rsid w:val="00664901"/>
    <w:rsid w:val="00673515"/>
    <w:rsid w:val="00676CCC"/>
    <w:rsid w:val="00685786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05E1C"/>
    <w:rsid w:val="00916F06"/>
    <w:rsid w:val="0091757B"/>
    <w:rsid w:val="00922587"/>
    <w:rsid w:val="009348B2"/>
    <w:rsid w:val="00935DC3"/>
    <w:rsid w:val="0094146A"/>
    <w:rsid w:val="0096290F"/>
    <w:rsid w:val="00974603"/>
    <w:rsid w:val="00981687"/>
    <w:rsid w:val="00984307"/>
    <w:rsid w:val="00994663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41160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C021E"/>
    <w:rsid w:val="00EE3C2A"/>
    <w:rsid w:val="00EE649E"/>
    <w:rsid w:val="00EE79ED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KRČINA j.d.o.o.</izvorni_sadrzaj>
    <derivirana_varijabla naziv="DomainObject.Predmet.ProtustrankaFormated_1">  KRČINA j.d.o.o.</derivirana_varijabla>
  </DomainObject.Predmet.ProtustrankaFormated>
  <DomainObject.Predmet.ProtustrankaFormatedOIB>
    <izvorni_sadrzaj>  KRČINA j.d.o.o., OIB 91940365856</izvorni_sadrzaj>
    <derivirana_varijabla naziv="DomainObject.Predmet.ProtustrankaFormatedOIB_1">  KRČINA j.d.o.o., OIB 91940365856</derivirana_varijabla>
  </DomainObject.Predmet.ProtustrankaFormatedOIB>
  <DomainObject.Predmet.ProtustrankaFormatedWithAdress>
    <izvorni_sadrzaj> KRČINA j.d.o.o., Celine 181, 10340 Vrbovec</izvorni_sadrzaj>
    <derivirana_varijabla naziv="DomainObject.Predmet.ProtustrankaFormatedWithAdress_1"> KRČINA j.d.o.o., Celine 181, 10340 Vrbovec</derivirana_varijabla>
  </DomainObject.Predmet.ProtustrankaFormatedWithAdress>
  <DomainObject.Predmet.ProtustrankaFormatedWithAdressOIB>
    <izvorni_sadrzaj> KRČINA j.d.o.o., OIB 91940365856, Celine 181, 10340 Vrbovec</izvorni_sadrzaj>
    <derivirana_varijabla naziv="DomainObject.Predmet.ProtustrankaFormatedWithAdressOIB_1"> KRČINA j.d.o.o., OIB 91940365856, Celine 181, 10340 Vrbovec</derivirana_varijabla>
  </DomainObject.Predmet.ProtustrankaFormatedWithAdressOIB>
  <DomainObject.Predmet.ProtustrankaWithAdress>
    <izvorni_sadrzaj>KRČINA j.d.o.o. Celine 181, 10340 Vrbovec</izvorni_sadrzaj>
    <derivirana_varijabla naziv="DomainObject.Predmet.ProtustrankaWithAdress_1">KRČINA j.d.o.o. Celine 181, 10340 Vrbovec</derivirana_varijabla>
  </DomainObject.Predmet.ProtustrankaWithAdress>
  <DomainObject.Predmet.ProtustrankaWithAdressOIB>
    <izvorni_sadrzaj>KRČINA j.d.o.o., OIB 91940365856, Celine 181, 10340 Vrbovec</izvorni_sadrzaj>
    <derivirana_varijabla naziv="DomainObject.Predmet.ProtustrankaWithAdressOIB_1">KRČINA j.d.o.o., OIB 91940365856, Celine 181, 10340 Vrbovec</derivirana_varijabla>
  </DomainObject.Predmet.ProtustrankaWithAdressOIB>
  <DomainObject.Predmet.ProtustrankaNazivFormated>
    <izvorni_sadrzaj>KRČINA j.d.o.o.</izvorni_sadrzaj>
    <derivirana_varijabla naziv="DomainObject.Predmet.ProtustrankaNazivFormated_1">KRČINA j.d.o.o.</derivirana_varijabla>
  </DomainObject.Predmet.ProtustrankaNazivFormated>
  <DomainObject.Predmet.ProtustrankaNazivFormatedOIB>
    <izvorni_sadrzaj>KRČINA j.d.o.o., OIB 91940365856</izvorni_sadrzaj>
    <derivirana_varijabla naziv="DomainObject.Predmet.ProtustrankaNazivFormatedOIB_1">KRČINA j.d.o.o., OIB 91940365856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KRČINA j.d.o.o.</item>
    </izvorni_sadrzaj>
    <derivirana_varijabla naziv="DomainObject.Predmet.ProtuStrankaListFormated_1">
      <item>KRČINA j.d.o.o.</item>
    </derivirana_varijabla>
  </DomainObject.Predmet.ProtuStrankaListFormated>
  <DomainObject.Predmet.ProtuStrankaListFormatedOIB>
    <izvorni_sadrzaj>
      <item>KRČINA j.d.o.o., OIB 91940365856</item>
    </izvorni_sadrzaj>
    <derivirana_varijabla naziv="DomainObject.Predmet.ProtuStrankaListFormatedOIB_1">
      <item>KRČINA j.d.o.o., OIB 91940365856</item>
    </derivirana_varijabla>
  </DomainObject.Predmet.ProtuStrankaListFormatedOIB>
  <DomainObject.Predmet.ProtuStrankaListFormatedWithAdress>
    <izvorni_sadrzaj>
      <item>KRČINA j.d.o.o., Celine 181, 10340 Vrbovec</item>
    </izvorni_sadrzaj>
    <derivirana_varijabla naziv="DomainObject.Predmet.ProtuStrankaListFormatedWithAdress_1">
      <item>KRČINA j.d.o.o., Celine 181, 10340 Vrbovec</item>
    </derivirana_varijabla>
  </DomainObject.Predmet.ProtuStrankaListFormatedWithAdress>
  <DomainObject.Predmet.ProtuStrankaListFormatedWithAdressOIB>
    <izvorni_sadrzaj>
      <item>KRČINA j.d.o.o., OIB 91940365856, Celine 181, 10340 Vrbovec</item>
    </izvorni_sadrzaj>
    <derivirana_varijabla naziv="DomainObject.Predmet.ProtuStrankaListFormatedWithAdressOIB_1">
      <item>KRČINA j.d.o.o., OIB 91940365856, Celine 181, 10340 Vrbovec</item>
    </derivirana_varijabla>
  </DomainObject.Predmet.ProtuStrankaListFormatedWithAdressOIB>
  <DomainObject.Predmet.ProtuStrankaListNazivFormated>
    <izvorni_sadrzaj>
      <item>KRČINA j.d.o.o.</item>
    </izvorni_sadrzaj>
    <derivirana_varijabla naziv="DomainObject.Predmet.ProtuStrankaListNazivFormated_1">
      <item>KRČINA j.d.o.o.</item>
    </derivirana_varijabla>
  </DomainObject.Predmet.ProtuStrankaListNazivFormated>
  <DomainObject.Predmet.ProtuStrankaListNazivFormatedOIB>
    <izvorni_sadrzaj>
      <item>KRČINA j.d.o.o., OIB 91940365856</item>
    </izvorni_sadrzaj>
    <derivirana_varijabla naziv="DomainObject.Predmet.ProtuStrankaListNazivFormatedOIB_1">
      <item>KRČINA j.d.o.o., OIB 91940365856</item>
    </derivirana_varijabla>
  </DomainObject.Predmet.ProtuStrankaListNazivFormatedOIB>
  <DomainObject.Predmet.OstaliListFormated>
    <izvorni_sadrzaj>
      <item>Željko Zlamal</item>
    </izvorni_sadrzaj>
    <derivirana_varijabla naziv="DomainObject.Predmet.OstaliListFormated_1">
      <item>Željko Zlamal</item>
    </derivirana_varijabla>
  </DomainObject.Predmet.OstaliListFormated>
  <DomainObject.Predmet.OstaliListFormatedOIB>
    <izvorni_sadrzaj>
      <item>Željko Zlamal, OIB 09782006952</item>
    </izvorni_sadrzaj>
    <derivirana_varijabla naziv="DomainObject.Predmet.OstaliListFormatedOIB_1">
      <item>Željko Zlamal, OIB 09782006952</item>
    </derivirana_varijabla>
  </DomainObject.Predmet.OstaliListFormatedOIB>
  <DomainObject.Predmet.OstaliListFormatedWithAdress>
    <izvorni_sadrzaj>
      <item>Željko Zlamal, Celine, Celine 181, 10340 Vrbovec</item>
    </izvorni_sadrzaj>
    <derivirana_varijabla naziv="DomainObject.Predmet.OstaliListFormatedWithAdress_1">
      <item>Željko Zlamal, Celine, Celine 181, 10340 Vrbovec</item>
    </derivirana_varijabla>
  </DomainObject.Predmet.OstaliListFormatedWithAdress>
  <DomainObject.Predmet.OstaliListFormatedWithAdressOIB>
    <izvorni_sadrzaj>
      <item>Željko Zlamal, OIB 09782006952, Celine, Celine 181, 10340 Vrbovec</item>
    </izvorni_sadrzaj>
    <derivirana_varijabla naziv="DomainObject.Predmet.OstaliListFormatedWithAdressOIB_1">
      <item>Željko Zlamal, OIB 09782006952, Celine, Celine 181, 10340 Vrbovec</item>
    </derivirana_varijabla>
  </DomainObject.Predmet.OstaliListFormatedWithAdressOIB>
  <DomainObject.Predmet.OstaliListNazivFormated>
    <izvorni_sadrzaj>
      <item>Željko Zlamal</item>
    </izvorni_sadrzaj>
    <derivirana_varijabla naziv="DomainObject.Predmet.OstaliListNazivFormated_1">
      <item>Željko Zlamal</item>
    </derivirana_varijabla>
  </DomainObject.Predmet.OstaliListNazivFormated>
  <DomainObject.Predmet.OstaliListNazivFormatedOIB>
    <izvorni_sadrzaj>
      <item>Željko Zlamal, OIB 09782006952</item>
    </izvorni_sadrzaj>
    <derivirana_varijabla naziv="DomainObject.Predmet.OstaliListNazivFormatedOIB_1">
      <item>Željko Zlamal, OIB 09782006952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KRČINA j.d.o.o.</izvorni_sadrzaj>
    <derivirana_varijabla naziv="DomainObject.Predmet.ProtustrankaIDrugi_1">KRČINA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KRČINA j.d.o.o., OIB 91940365856, Celine 181, 10340 Vrbovec</izvorni_sadrzaj>
    <derivirana_varijabla naziv="DomainObject.Predmet.ProtustrankaIDrugiAdressOIB_1">KRČINA j.d.o.o., OIB 91940365856, Celine 181,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KRČINA j.d.o.o.</item>
      <item>Željko Zlamal</item>
    </izvorni_sadrzaj>
    <derivirana_varijabla naziv="DomainObject.Predmet.SudioniciListNaziv_1">
      <item>FINA Regionalni centar Zagreb</item>
      <item>KRČINA j.d.o.o.</item>
      <item>Željko Zlamal</item>
    </derivirana_varijabla>
  </DomainObject.Predmet.SudioniciListNaziv>
  <DomainObject.Predmet.SudioniciListAdressOIB>
    <izvorni_sadrzaj>
      <item>FINA Regionalni centar Zagreb, OIB 85821130368, Trg svibanjskih žrtava 1995. 1,10000 Zagreb</item>
      <item>KRČINA j.d.o.o., OIB 91940365856, Celine 181,10340 Vrbovec</item>
      <item>Željko Zlamal, OIB 09782006952, Celine, Celine 181,10340 Vrbovec</item>
    </izvorni_sadrzaj>
    <derivirana_varijabla naziv="DomainObject.Predmet.SudioniciListAdressOIB_1">
      <item>FINA Regionalni centar Zagreb, OIB 85821130368, Trg svibanjskih žrtava 1995. 1,10000 Zagreb</item>
      <item>KRČINA j.d.o.o., OIB 91940365856, Celine 181,10340 Vrbovec</item>
      <item>Željko Zlamal, OIB 09782006952, Celine, Celine 181,10340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91940365856</item>
      <item>, OIB 09782006952</item>
    </izvorni_sadrzaj>
    <derivirana_varijabla naziv="DomainObject.Predmet.SudioniciListNazivOIB_1">
      <item>, OIB 85821130368</item>
      <item>, OIB 91940365856</item>
      <item>, OIB 09782006952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4DDB8-66F8-45F5-A5B0-6847A03AA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465</properties:Words>
  <properties:Characters>2395</properties:Characters>
  <properties:Lines>64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2018-01-08T11:54:00Z</dcterms:created>
  <dc:creator>Jelena</dc:creator>
  <cp:lastModifiedBy>Ivana Stampf</cp:lastModifiedBy>
  <cp:lastPrinted>2018-01-10T07:26:00Z</cp:lastPrinted>
  <dcterms:modified xmlns:xsi="http://www.w3.org/2001/XMLSchema-instance" xsi:type="dcterms:W3CDTF">2018-01-10T07:33:00Z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