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a92e" w14:paraId="d6ca92e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CC1194">
        <w:rPr>
          <w:b/>
        </w:rPr>
        <w:t>SCAT-ING d.o.o. „u stečaju Našice, Braće Radića 26, OIB: 32183024669, MBS: 050021527</w:t>
      </w:r>
      <w:r w:rsidRPr="00C26EF6">
        <w:t>,</w:t>
      </w:r>
      <w:r w:rsidRPr="00B07079">
        <w:t xml:space="preserve"> nakon prvog ispitnog ročišta, održanog dana </w:t>
      </w:r>
      <w:r w:rsidR="00CC1194">
        <w:t>2. veljače 2017. g.</w:t>
      </w:r>
      <w:r>
        <w:t xml:space="preserve">, dana </w:t>
      </w:r>
      <w:r w:rsidR="00710C97">
        <w:t>6. ožujka</w:t>
      </w:r>
      <w:r w:rsidR="00CC1194">
        <w:t xml:space="preserve"> 2017. g.,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F0342" w:rsidP="000F0342" w:rsidR="000F0342">
      <w:pPr>
        <w:jc w:val="both"/>
      </w:pPr>
    </w:p>
    <w:p w:rsidRDefault="00776EE6" w:rsidP="000F0342" w:rsidR="000F0342" w:rsidRPr="000F0342">
      <w:pPr>
        <w:jc w:val="both"/>
      </w:pPr>
      <w:r>
        <w:t>I viši isplatni red</w:t>
      </w:r>
    </w:p>
    <w:p w:rsidRDefault="00710C97" w:rsidP="00710C97" w:rsidR="00710C97">
      <w:pPr>
        <w:pStyle w:val="Bezproreda"/>
        <w:jc w:val="center"/>
        <w:rPr>
          <w:sz w:val="24"/>
        </w:rPr>
      </w:pPr>
    </w:p>
    <w:tbl>
      <w:tblPr>
        <w:tblW w:type="dxa" w:w="11058"/>
        <w:tblInd w:type="dxa" w:w="-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13"/>
        <w:gridCol w:w="863"/>
        <w:gridCol w:w="710"/>
        <w:gridCol w:w="850"/>
        <w:gridCol w:w="992"/>
        <w:gridCol w:w="850"/>
        <w:gridCol w:w="851"/>
        <w:gridCol w:w="851"/>
        <w:gridCol w:w="992"/>
        <w:gridCol w:w="992"/>
        <w:gridCol w:w="851"/>
        <w:gridCol w:w="850"/>
        <w:gridCol w:w="993"/>
      </w:tblGrid>
      <w:tr w:rsidTr="00CD08D2" w:rsidR="00710C97" w:rsidRPr="00743C94">
        <w:trPr>
          <w:trHeight w:val="325"/>
        </w:trPr>
        <w:tc>
          <w:tcPr>
            <w:tcW w:type="dxa" w:w="413"/>
            <w:vMerge w:val="restart"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R.br.</w:t>
            </w:r>
          </w:p>
        </w:tc>
        <w:tc>
          <w:tcPr>
            <w:tcW w:type="dxa" w:w="863"/>
            <w:vMerge w:val="restart"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Ime I prezime vjerovnika</w:t>
            </w:r>
          </w:p>
        </w:tc>
        <w:tc>
          <w:tcPr>
            <w:tcW w:type="dxa" w:w="710"/>
            <w:vMerge w:val="restart"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OIB vjerovnika</w:t>
            </w:r>
          </w:p>
        </w:tc>
        <w:tc>
          <w:tcPr>
            <w:tcW w:type="dxa" w:w="850"/>
            <w:vMerge w:val="restart"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Adresa/sjedište vjerovnika</w:t>
            </w:r>
          </w:p>
        </w:tc>
        <w:tc>
          <w:tcPr>
            <w:tcW w:type="dxa" w:w="992"/>
            <w:vMerge w:val="restart"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Iznos prijavljene tražbine</w:t>
            </w:r>
          </w:p>
        </w:tc>
        <w:tc>
          <w:tcPr>
            <w:tcW w:type="dxa" w:w="850"/>
            <w:vMerge w:val="restart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Pravna osnova prijavljene tražbine</w:t>
            </w:r>
          </w:p>
        </w:tc>
        <w:tc>
          <w:tcPr>
            <w:tcW w:type="dxa" w:w="2694"/>
            <w:gridSpan w:val="3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Iznos priznate tražbine (kn)</w:t>
            </w:r>
          </w:p>
        </w:tc>
        <w:tc>
          <w:tcPr>
            <w:tcW w:type="dxa" w:w="992"/>
            <w:vMerge w:val="restart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Pravna osnova priznate tražbine</w:t>
            </w:r>
          </w:p>
        </w:tc>
        <w:tc>
          <w:tcPr>
            <w:tcW w:type="dxa" w:w="851"/>
            <w:vMerge w:val="restart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Iznos osporene tražbine</w:t>
            </w:r>
          </w:p>
        </w:tc>
        <w:tc>
          <w:tcPr>
            <w:tcW w:type="dxa" w:w="850"/>
            <w:vMerge w:val="restart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Razlog osporavanja tražbine</w:t>
            </w:r>
          </w:p>
        </w:tc>
        <w:tc>
          <w:tcPr>
            <w:tcW w:type="dxa" w:w="993"/>
            <w:vMerge w:val="restart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Oznaka ovršne isprave ako se tražbina osniva na ovršnoj ispravi</w:t>
            </w:r>
          </w:p>
        </w:tc>
      </w:tr>
      <w:tr w:rsidTr="00CD08D2" w:rsidR="00710C97" w:rsidRPr="00743C94">
        <w:trPr>
          <w:trHeight w:val="210"/>
        </w:trPr>
        <w:tc>
          <w:tcPr>
            <w:tcW w:type="dxa" w:w="413"/>
            <w:vMerge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sz w:val="15"/>
                <w:szCs w:val="15"/>
              </w:rPr>
            </w:pPr>
          </w:p>
        </w:tc>
        <w:tc>
          <w:tcPr>
            <w:tcW w:type="dxa" w:w="863"/>
            <w:vMerge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sz w:val="15"/>
                <w:szCs w:val="15"/>
              </w:rPr>
            </w:pPr>
          </w:p>
        </w:tc>
        <w:tc>
          <w:tcPr>
            <w:tcW w:type="dxa" w:w="710"/>
            <w:vMerge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vMerge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sz w:val="15"/>
                <w:szCs w:val="15"/>
              </w:rPr>
            </w:pPr>
          </w:p>
        </w:tc>
        <w:tc>
          <w:tcPr>
            <w:tcW w:type="dxa" w:w="992"/>
            <w:vMerge/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sz w:val="15"/>
                <w:szCs w:val="15"/>
              </w:rPr>
            </w:pPr>
          </w:p>
        </w:tc>
        <w:tc>
          <w:tcPr>
            <w:tcW w:type="dxa" w:w="850"/>
            <w:vMerge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rPr>
                <w:sz w:val="15"/>
                <w:szCs w:val="15"/>
              </w:rPr>
            </w:pPr>
          </w:p>
        </w:tc>
        <w:tc>
          <w:tcPr>
            <w:tcW w:type="dxa" w:w="851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Ukupno</w:t>
            </w:r>
          </w:p>
        </w:tc>
        <w:tc>
          <w:tcPr>
            <w:tcW w:type="dxa" w:w="851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Bruto plaća</w:t>
            </w:r>
          </w:p>
        </w:tc>
        <w:tc>
          <w:tcPr>
            <w:tcW w:type="dxa" w:w="992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743C94">
            <w:pPr>
              <w:pStyle w:val="Bezproreda"/>
              <w:jc w:val="center"/>
              <w:rPr>
                <w:b/>
                <w:sz w:val="15"/>
                <w:szCs w:val="15"/>
              </w:rPr>
            </w:pPr>
            <w:r w:rsidRPr="00743C94">
              <w:rPr>
                <w:b/>
                <w:sz w:val="15"/>
                <w:szCs w:val="15"/>
              </w:rPr>
              <w:t>Neto plaća</w:t>
            </w:r>
          </w:p>
        </w:tc>
        <w:tc>
          <w:tcPr>
            <w:tcW w:type="dxa" w:w="992"/>
            <w:vMerge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pStyle w:val="Bezproreda"/>
              <w:rPr>
                <w:sz w:val="15"/>
                <w:szCs w:val="15"/>
              </w:rPr>
            </w:pPr>
          </w:p>
        </w:tc>
        <w:tc>
          <w:tcPr>
            <w:tcW w:type="dxa" w:w="851"/>
            <w:vMerge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pStyle w:val="Bezproreda"/>
              <w:rPr>
                <w:sz w:val="15"/>
                <w:szCs w:val="15"/>
              </w:rPr>
            </w:pPr>
          </w:p>
        </w:tc>
        <w:tc>
          <w:tcPr>
            <w:tcW w:type="dxa" w:w="850"/>
            <w:vMerge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pStyle w:val="Bezproreda"/>
              <w:rPr>
                <w:sz w:val="15"/>
                <w:szCs w:val="15"/>
              </w:rPr>
            </w:pPr>
          </w:p>
        </w:tc>
        <w:tc>
          <w:tcPr>
            <w:tcW w:type="dxa" w:w="993"/>
            <w:vMerge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pStyle w:val="Bezproreda"/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311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Krunoslav </w:t>
            </w:r>
            <w:proofErr w:type="spellStart"/>
            <w:r w:rsidRPr="00743C94">
              <w:rPr>
                <w:sz w:val="15"/>
                <w:szCs w:val="15"/>
              </w:rPr>
              <w:t>Bračun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53623933270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 B. Jelačića 29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8.331,17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01.11.2013-24.01.2014.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8.331,17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8.331,17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6.616,25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01.11.2013-24.01.2014.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2.</w:t>
            </w:r>
          </w:p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Saša </w:t>
            </w:r>
            <w:proofErr w:type="spellStart"/>
            <w:r w:rsidRPr="00743C94">
              <w:rPr>
                <w:sz w:val="15"/>
                <w:szCs w:val="15"/>
              </w:rPr>
              <w:t>Gašparić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32183024669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Našice, </w:t>
            </w:r>
            <w:proofErr w:type="spellStart"/>
            <w:r w:rsidRPr="00743C94">
              <w:rPr>
                <w:sz w:val="15"/>
                <w:szCs w:val="15"/>
              </w:rPr>
              <w:t>Tajnovac</w:t>
            </w:r>
            <w:proofErr w:type="spellEnd"/>
            <w:r w:rsidRPr="00743C94">
              <w:rPr>
                <w:sz w:val="15"/>
                <w:szCs w:val="15"/>
              </w:rPr>
              <w:t xml:space="preserve"> 55 </w:t>
            </w:r>
            <w:proofErr w:type="spellStart"/>
            <w:r w:rsidRPr="00743C94">
              <w:rPr>
                <w:sz w:val="15"/>
                <w:szCs w:val="15"/>
              </w:rPr>
              <w:t>Zoljani</w:t>
            </w:r>
            <w:proofErr w:type="spellEnd"/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27.092,83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01.11.2013-31.07.2014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27.092,83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27.092,83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21.431,34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01.11.2013-31.07.2014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Zlatko Koš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76887767410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Našice, Našička 29 </w:t>
            </w:r>
            <w:proofErr w:type="spellStart"/>
            <w:r w:rsidRPr="00743C94">
              <w:rPr>
                <w:sz w:val="15"/>
                <w:szCs w:val="15"/>
              </w:rPr>
              <w:t>Zoljani</w:t>
            </w:r>
            <w:proofErr w:type="spellEnd"/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19.137,31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01.11.2013-12.05.2014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19.137,31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19.137,31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15.150,16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01.11.2013-12.05.2014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Goran Kozina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98786805656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Koška, K. Tomislava 27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53.413,68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01.11.2013-27.04.2015.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53.413,68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53.413,68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42.684,16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01.11.2013-27.04.2015.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lastRenderedPageBreak/>
              <w:t>5.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Ivica Kozina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13995738978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proofErr w:type="spellStart"/>
            <w:r w:rsidRPr="00743C94">
              <w:rPr>
                <w:sz w:val="15"/>
                <w:szCs w:val="15"/>
              </w:rPr>
              <w:t>Andrijevac</w:t>
            </w:r>
            <w:proofErr w:type="spellEnd"/>
            <w:r w:rsidRPr="00743C94">
              <w:rPr>
                <w:sz w:val="15"/>
                <w:szCs w:val="15"/>
              </w:rPr>
              <w:t>, Koška, K. Tomislava 27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53.816,65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01.11.2013.-27.04.2015.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53.816,65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53.816,65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42.768,98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01.11.2013.-27.04.2015.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Vinko Kozina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42251702492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Koška K. Tomislava 27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52.853,07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01.11.2013.-27.04.2015.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52.853,07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52.853,07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42.221,00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01.11.2013.-27.04.2015.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Martina Krmpotić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14955740968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Mala </w:t>
            </w:r>
            <w:proofErr w:type="spellStart"/>
            <w:r w:rsidRPr="00743C94">
              <w:rPr>
                <w:sz w:val="15"/>
                <w:szCs w:val="15"/>
              </w:rPr>
              <w:t>Londžica</w:t>
            </w:r>
            <w:proofErr w:type="spellEnd"/>
            <w:r w:rsidRPr="00743C94">
              <w:rPr>
                <w:sz w:val="15"/>
                <w:szCs w:val="15"/>
              </w:rPr>
              <w:t xml:space="preserve">, Mala </w:t>
            </w:r>
            <w:proofErr w:type="spellStart"/>
            <w:r w:rsidRPr="00743C94">
              <w:rPr>
                <w:sz w:val="15"/>
                <w:szCs w:val="15"/>
              </w:rPr>
              <w:t>Londžica</w:t>
            </w:r>
            <w:proofErr w:type="spellEnd"/>
            <w:r w:rsidRPr="00743C94">
              <w:rPr>
                <w:sz w:val="15"/>
                <w:szCs w:val="15"/>
              </w:rPr>
              <w:t xml:space="preserve"> 76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918,40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17.07.2014.-26.07.2014.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918,40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918,40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734,72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17.07.2014.-26.07.2014.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Miroslav Krmpotić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23009901038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Mala </w:t>
            </w:r>
            <w:proofErr w:type="spellStart"/>
            <w:r w:rsidRPr="00743C94">
              <w:rPr>
                <w:sz w:val="15"/>
                <w:szCs w:val="15"/>
              </w:rPr>
              <w:t>Londžica</w:t>
            </w:r>
            <w:proofErr w:type="spellEnd"/>
            <w:r w:rsidRPr="00743C94">
              <w:rPr>
                <w:sz w:val="15"/>
                <w:szCs w:val="15"/>
              </w:rPr>
              <w:t xml:space="preserve">, Mala </w:t>
            </w:r>
            <w:proofErr w:type="spellStart"/>
            <w:r w:rsidRPr="00743C94">
              <w:rPr>
                <w:sz w:val="15"/>
                <w:szCs w:val="15"/>
              </w:rPr>
              <w:t>Londžica</w:t>
            </w:r>
            <w:proofErr w:type="spellEnd"/>
            <w:r w:rsidRPr="00743C94">
              <w:rPr>
                <w:sz w:val="15"/>
                <w:szCs w:val="15"/>
              </w:rPr>
              <w:t xml:space="preserve"> 47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24.108,97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01.11.2013.-18.07.2014.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24.108,97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24.108,97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19.080,73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01.11.2013.-18.07.2014.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Pavao </w:t>
            </w:r>
            <w:proofErr w:type="spellStart"/>
            <w:r w:rsidRPr="00743C94">
              <w:rPr>
                <w:sz w:val="15"/>
                <w:szCs w:val="15"/>
              </w:rPr>
              <w:t>Mandurić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40354550412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proofErr w:type="spellStart"/>
            <w:r w:rsidRPr="00743C94">
              <w:rPr>
                <w:sz w:val="15"/>
                <w:szCs w:val="15"/>
              </w:rPr>
              <w:t>Magadenovac</w:t>
            </w:r>
            <w:proofErr w:type="spellEnd"/>
            <w:r w:rsidRPr="00743C94">
              <w:rPr>
                <w:sz w:val="15"/>
                <w:szCs w:val="15"/>
              </w:rPr>
              <w:t>, Glavna 4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61.807,10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01.11.2013.-31.07.2015.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61.807,10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61.807,10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49.111,51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01.11.2013.-31.07.2015.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10.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Predrag </w:t>
            </w:r>
            <w:proofErr w:type="spellStart"/>
            <w:r w:rsidRPr="00743C94">
              <w:rPr>
                <w:sz w:val="15"/>
                <w:szCs w:val="15"/>
              </w:rPr>
              <w:t>Mandurić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08531518645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 Bana Jelačića 5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42.949,32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01.11.2013.-08.01.2015.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42.949,32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42.949,32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34.007,07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01.11.2013.-08.01.2015.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11.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Anđelko </w:t>
            </w:r>
            <w:proofErr w:type="spellStart"/>
            <w:r w:rsidRPr="00743C94">
              <w:rPr>
                <w:sz w:val="15"/>
                <w:szCs w:val="15"/>
              </w:rPr>
              <w:t>Mandurić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00779230780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proofErr w:type="spellStart"/>
            <w:r w:rsidRPr="00743C94">
              <w:rPr>
                <w:sz w:val="15"/>
                <w:szCs w:val="15"/>
              </w:rPr>
              <w:t>Magadenovac</w:t>
            </w:r>
            <w:proofErr w:type="spellEnd"/>
            <w:r w:rsidRPr="00743C94">
              <w:rPr>
                <w:sz w:val="15"/>
                <w:szCs w:val="15"/>
              </w:rPr>
              <w:t xml:space="preserve"> Glavna 4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922,04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07.07.2015.-15.07.2015.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922,04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922,04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737,63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07.07.2015.-15.07.2015.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12.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Martin Marjanović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83589627224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Đakovo, Park Pobjede 34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37.654,46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01.11.2013.-30.11.2014.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37.654,46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37.654,46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30.123,58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01.11.2013.-30.11.2014.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13.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Mladen Marks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95471916214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Našice, I.G.Kovačića 23c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8.655,85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01.06.2015.-26.08.2015.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8.655,85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8.655,85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6.924,68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01.06.2015.-26.08.2015.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14.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Anđelko </w:t>
            </w:r>
            <w:proofErr w:type="spellStart"/>
            <w:r w:rsidRPr="00743C94">
              <w:rPr>
                <w:sz w:val="15"/>
                <w:szCs w:val="15"/>
              </w:rPr>
              <w:t>Paulić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82510255327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proofErr w:type="spellStart"/>
            <w:r w:rsidRPr="00743C94">
              <w:rPr>
                <w:sz w:val="15"/>
                <w:szCs w:val="15"/>
              </w:rPr>
              <w:t>Podgorač</w:t>
            </w:r>
            <w:proofErr w:type="spellEnd"/>
            <w:r w:rsidRPr="00743C94">
              <w:rPr>
                <w:sz w:val="15"/>
                <w:szCs w:val="15"/>
              </w:rPr>
              <w:t xml:space="preserve">, </w:t>
            </w:r>
            <w:proofErr w:type="spellStart"/>
            <w:r w:rsidRPr="00743C94">
              <w:rPr>
                <w:sz w:val="15"/>
                <w:szCs w:val="15"/>
              </w:rPr>
              <w:t>K.Tomislava</w:t>
            </w:r>
            <w:proofErr w:type="spellEnd"/>
            <w:r w:rsidRPr="00743C94">
              <w:rPr>
                <w:sz w:val="15"/>
                <w:szCs w:val="15"/>
              </w:rPr>
              <w:t xml:space="preserve"> 39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54.133,24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01.11.2013.-29.04.2015.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54.133,24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54.133,24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43.306,66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01.11.2013.-29.04.2015.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15.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Tomislav Pešut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09658854055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Đakovo, </w:t>
            </w:r>
            <w:proofErr w:type="spellStart"/>
            <w:r w:rsidRPr="00743C94">
              <w:rPr>
                <w:sz w:val="15"/>
                <w:szCs w:val="15"/>
              </w:rPr>
              <w:t>L.B</w:t>
            </w:r>
            <w:proofErr w:type="spellEnd"/>
            <w:r w:rsidRPr="00743C94">
              <w:rPr>
                <w:sz w:val="15"/>
                <w:szCs w:val="15"/>
              </w:rPr>
              <w:t>. Mandića 50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11.250,38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01.11.2013.-21.02.2014.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11.250,38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11.250,38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8.922,46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01.11.2013.-21.02.2014.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16.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Danijel </w:t>
            </w:r>
            <w:proofErr w:type="spellStart"/>
            <w:r w:rsidRPr="00743C94">
              <w:rPr>
                <w:sz w:val="15"/>
                <w:szCs w:val="15"/>
              </w:rPr>
              <w:t>Sajda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98842747222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Mala </w:t>
            </w:r>
            <w:proofErr w:type="spellStart"/>
            <w:r w:rsidRPr="00743C94">
              <w:rPr>
                <w:sz w:val="15"/>
                <w:szCs w:val="15"/>
              </w:rPr>
              <w:t>Londžica</w:t>
            </w:r>
            <w:proofErr w:type="spellEnd"/>
            <w:r w:rsidRPr="00743C94">
              <w:rPr>
                <w:sz w:val="15"/>
                <w:szCs w:val="15"/>
              </w:rPr>
              <w:t xml:space="preserve">, </w:t>
            </w:r>
            <w:r w:rsidRPr="00743C94">
              <w:rPr>
                <w:sz w:val="15"/>
                <w:szCs w:val="15"/>
              </w:rPr>
              <w:lastRenderedPageBreak/>
              <w:t xml:space="preserve">Mala </w:t>
            </w:r>
            <w:proofErr w:type="spellStart"/>
            <w:r w:rsidRPr="00743C94">
              <w:rPr>
                <w:sz w:val="15"/>
                <w:szCs w:val="15"/>
              </w:rPr>
              <w:t>Londžica</w:t>
            </w:r>
            <w:proofErr w:type="spellEnd"/>
            <w:r w:rsidRPr="00743C94">
              <w:rPr>
                <w:sz w:val="15"/>
                <w:szCs w:val="15"/>
              </w:rPr>
              <w:t xml:space="preserve"> 15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lastRenderedPageBreak/>
              <w:t>61.002,17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Obračunski listići </w:t>
            </w:r>
            <w:r w:rsidRPr="00743C94">
              <w:rPr>
                <w:sz w:val="15"/>
                <w:szCs w:val="15"/>
              </w:rPr>
              <w:lastRenderedPageBreak/>
              <w:t>od 01.11.2013.-15.07.2015.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lastRenderedPageBreak/>
              <w:t>61.002,17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61.002,17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48.786,83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Obračunski listići od </w:t>
            </w:r>
            <w:r w:rsidRPr="00743C94">
              <w:rPr>
                <w:sz w:val="15"/>
                <w:szCs w:val="15"/>
              </w:rPr>
              <w:lastRenderedPageBreak/>
              <w:t>01.11.2013.-15.07.2015.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lastRenderedPageBreak/>
              <w:t>17.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Aleksandra </w:t>
            </w:r>
            <w:proofErr w:type="spellStart"/>
            <w:r w:rsidRPr="00743C94">
              <w:rPr>
                <w:sz w:val="15"/>
                <w:szCs w:val="15"/>
              </w:rPr>
              <w:t>Sajda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26556500445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Mala </w:t>
            </w:r>
            <w:proofErr w:type="spellStart"/>
            <w:r w:rsidRPr="00743C94">
              <w:rPr>
                <w:sz w:val="15"/>
                <w:szCs w:val="15"/>
              </w:rPr>
              <w:t>Londžica</w:t>
            </w:r>
            <w:proofErr w:type="spellEnd"/>
            <w:r w:rsidRPr="00743C94">
              <w:rPr>
                <w:sz w:val="15"/>
                <w:szCs w:val="15"/>
              </w:rPr>
              <w:t xml:space="preserve">, Mala </w:t>
            </w:r>
            <w:proofErr w:type="spellStart"/>
            <w:r w:rsidRPr="00743C94">
              <w:rPr>
                <w:sz w:val="15"/>
                <w:szCs w:val="15"/>
              </w:rPr>
              <w:t>Londžica</w:t>
            </w:r>
            <w:proofErr w:type="spellEnd"/>
            <w:r w:rsidRPr="00743C94">
              <w:rPr>
                <w:sz w:val="15"/>
                <w:szCs w:val="15"/>
              </w:rPr>
              <w:t xml:space="preserve"> 15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1.005,87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07.08.2014.-17.08.2014.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1.005,87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1.005,87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804,70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07.08.2014.-17.08.2014.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18.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Anica Šarić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27738476254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Našice, B. Radića 168a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7.543,96</w:t>
            </w:r>
          </w:p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01.11.2013.-16.01.2014.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7.543,96</w:t>
            </w:r>
          </w:p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7.543,96</w:t>
            </w:r>
          </w:p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5.986,48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01.11.2013.-16.01.2014.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19.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Petar Šarić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14314990469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Našice, B. Radića 168a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61.807,10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01.11.2013.-15.07.2015.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61.807,10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61.807,10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49.091,76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01.11.2013.-15.07.2015.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20.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Jasminka Šarić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99545422255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Vukovar, Županijska 32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103.274,20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01.11.2013.-24.10.2016.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103.274,20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103.274,20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82.136,03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01.11.2013.-24.10.2016.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21.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Marijan Šarić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11177699742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Našice, B. Radića 168a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76.691,41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01.11.2013.-11.12.2015.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76.691,41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76.691,41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61.353,14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01.11.2013.-11.12.2015.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22.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Mario Šarić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15838907967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Našice, B. Radića 170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42.121,13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01.11.2013.-15.07.2015.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42.121,13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42.121,13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33.530,41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01.11.2013.-15.07.2015.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23.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Josip Šimunović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93056223669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Našice, Zagrebačka 31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56.538,06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01.11.2013.-22.05.2015.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56.538,06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56.538,06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44.862,69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01.11.2013.-22.05.2015.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24.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Zvjezdan </w:t>
            </w:r>
            <w:proofErr w:type="spellStart"/>
            <w:r w:rsidRPr="00743C94">
              <w:rPr>
                <w:sz w:val="15"/>
                <w:szCs w:val="15"/>
              </w:rPr>
              <w:t>Tribuljak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76416594140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Našice, </w:t>
            </w:r>
            <w:proofErr w:type="spellStart"/>
            <w:r w:rsidRPr="00743C94">
              <w:rPr>
                <w:sz w:val="15"/>
                <w:szCs w:val="15"/>
              </w:rPr>
              <w:t>M.Krleže</w:t>
            </w:r>
            <w:proofErr w:type="spellEnd"/>
            <w:r w:rsidRPr="00743C94">
              <w:rPr>
                <w:sz w:val="15"/>
                <w:szCs w:val="15"/>
              </w:rPr>
              <w:t xml:space="preserve"> 32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48.239,98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01.11.2013.-28.02.2015.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48.239,98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48.239,98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38.238,07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01.11.2013.-28.02.2015.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25.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Zvonko </w:t>
            </w:r>
            <w:proofErr w:type="spellStart"/>
            <w:r w:rsidRPr="00743C94">
              <w:rPr>
                <w:sz w:val="15"/>
                <w:szCs w:val="15"/>
              </w:rPr>
              <w:t>Valenčak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75349780195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Našice, Našička 19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15.982,54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01.11.2013.-09.04.2014.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15.982,54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15.982,54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12.654,10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01.11.2013.-09.04.2014.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26.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Hrvoje </w:t>
            </w:r>
            <w:proofErr w:type="spellStart"/>
            <w:r w:rsidRPr="00743C94">
              <w:rPr>
                <w:sz w:val="15"/>
                <w:szCs w:val="15"/>
              </w:rPr>
              <w:t>Vilupek</w:t>
            </w:r>
            <w:proofErr w:type="spellEnd"/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91263227617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Našice, Gajić 45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548,66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04.06.2014.-09.06.2014.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548,66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548,66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438,93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Obračunski listići od 04.06.2014.-09.06.2014.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27.</w:t>
            </w: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RH MF, Porezna uprava, Područno</w:t>
            </w:r>
            <w:r w:rsidRPr="00743C94">
              <w:rPr>
                <w:sz w:val="15"/>
                <w:szCs w:val="15"/>
              </w:rPr>
              <w:lastRenderedPageBreak/>
              <w:t>g ureda Slavonija I Baranja zastupana po ŽDO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lastRenderedPageBreak/>
              <w:t>18683136487</w:t>
            </w: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Zagreb, Katančićeva 5a</w:t>
            </w: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152.610,44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Ovršne </w:t>
            </w:r>
            <w:proofErr w:type="spellStart"/>
            <w:r w:rsidRPr="00743C94">
              <w:rPr>
                <w:sz w:val="15"/>
                <w:szCs w:val="15"/>
              </w:rPr>
              <w:t>vjerodostovne</w:t>
            </w:r>
            <w:proofErr w:type="spellEnd"/>
            <w:r w:rsidRPr="00743C94">
              <w:rPr>
                <w:sz w:val="15"/>
                <w:szCs w:val="15"/>
              </w:rPr>
              <w:t xml:space="preserve"> isprave za </w:t>
            </w:r>
            <w:r w:rsidRPr="00743C94">
              <w:rPr>
                <w:sz w:val="15"/>
                <w:szCs w:val="15"/>
              </w:rPr>
              <w:lastRenderedPageBreak/>
              <w:t>neplaćene doprinose, poreze I prireze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Ovršne </w:t>
            </w:r>
            <w:proofErr w:type="spellStart"/>
            <w:r w:rsidRPr="00743C94">
              <w:rPr>
                <w:sz w:val="15"/>
                <w:szCs w:val="15"/>
              </w:rPr>
              <w:t>vjerodostovne</w:t>
            </w:r>
            <w:proofErr w:type="spellEnd"/>
            <w:r w:rsidRPr="00743C94">
              <w:rPr>
                <w:sz w:val="15"/>
                <w:szCs w:val="15"/>
              </w:rPr>
              <w:t xml:space="preserve"> isprave za neplaćene </w:t>
            </w:r>
            <w:r w:rsidRPr="00743C94">
              <w:rPr>
                <w:sz w:val="15"/>
                <w:szCs w:val="15"/>
              </w:rPr>
              <w:lastRenderedPageBreak/>
              <w:t>doprinose, poreze I prireze</w:t>
            </w:r>
          </w:p>
        </w:tc>
        <w:tc>
          <w:tcPr>
            <w:tcW w:type="dxa" w:w="851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lastRenderedPageBreak/>
              <w:t>152.610,44</w:t>
            </w: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 xml:space="preserve">Osporeni iznos priznat u bruto </w:t>
            </w:r>
            <w:r w:rsidRPr="00743C94">
              <w:rPr>
                <w:sz w:val="15"/>
                <w:szCs w:val="15"/>
              </w:rPr>
              <w:lastRenderedPageBreak/>
              <w:t>plaći radnika</w:t>
            </w: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lastRenderedPageBreak/>
              <w:t>JOPDD OD 28.02.2014.DO 31.10.2016.</w:t>
            </w:r>
          </w:p>
        </w:tc>
      </w:tr>
      <w:tr w:rsidTr="00CD08D2" w:rsidR="00710C97" w:rsidRPr="00743C94">
        <w:trPr>
          <w:trHeight w:val="259"/>
        </w:trPr>
        <w:tc>
          <w:tcPr>
            <w:tcW w:type="dxa" w:w="41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63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UKUPNO</w:t>
            </w:r>
          </w:p>
        </w:tc>
        <w:tc>
          <w:tcPr>
            <w:tcW w:type="dxa" w:w="71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0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2"/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1.084.409,99</w:t>
            </w: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1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931.799,55</w:t>
            </w:r>
          </w:p>
        </w:tc>
        <w:tc>
          <w:tcPr>
            <w:tcW w:type="dxa" w:w="851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931.799,55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741.704,07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851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  <w:r w:rsidRPr="00743C94">
              <w:rPr>
                <w:sz w:val="15"/>
                <w:szCs w:val="15"/>
              </w:rPr>
              <w:t>152.610,44</w:t>
            </w: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743C94">
            <w:pPr>
              <w:rPr>
                <w:sz w:val="15"/>
                <w:szCs w:val="15"/>
              </w:rPr>
            </w:pPr>
          </w:p>
        </w:tc>
      </w:tr>
    </w:tbl>
    <w:p w:rsidRDefault="00710C97" w:rsidP="00710C97" w:rsidR="00710C97">
      <w:pPr>
        <w:pStyle w:val="Bezproreda"/>
        <w:jc w:val="both"/>
        <w:rPr>
          <w:sz w:val="24"/>
        </w:rPr>
      </w:pPr>
    </w:p>
    <w:p w:rsidRDefault="00776EE6" w:rsidP="00710C97" w:rsidR="00E61B9D">
      <w:pPr>
        <w:spacing w:lineRule="auto" w:line="256" w:after="160"/>
      </w:pPr>
      <w:r>
        <w:t>II viši isplatni red</w:t>
      </w:r>
    </w:p>
    <w:p w:rsidRDefault="00710C97" w:rsidP="00710C97" w:rsidR="00710C97">
      <w:pPr>
        <w:pStyle w:val="Bezproreda"/>
        <w:jc w:val="center"/>
        <w:rPr>
          <w:sz w:val="24"/>
        </w:rPr>
      </w:pPr>
    </w:p>
    <w:tbl>
      <w:tblPr>
        <w:tblW w:type="dxa" w:w="10632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5"/>
        <w:gridCol w:w="817"/>
        <w:gridCol w:w="885"/>
        <w:gridCol w:w="850"/>
        <w:gridCol w:w="993"/>
        <w:gridCol w:w="1417"/>
        <w:gridCol w:w="992"/>
        <w:gridCol w:w="1134"/>
        <w:gridCol w:w="993"/>
        <w:gridCol w:w="850"/>
        <w:gridCol w:w="1276"/>
      </w:tblGrid>
      <w:tr w:rsidTr="00CD08D2" w:rsidR="00710C97" w:rsidRPr="00121CDF">
        <w:trPr>
          <w:trHeight w:val="124"/>
        </w:trPr>
        <w:tc>
          <w:tcPr>
            <w:tcW w:type="dxa" w:w="425"/>
          </w:tcPr>
          <w:p w:rsidRDefault="00710C97" w:rsidP="00CD08D2" w:rsidR="00710C97" w:rsidRPr="00121CDF">
            <w:pPr>
              <w:jc w:val="center"/>
              <w:rPr>
                <w:b/>
                <w:sz w:val="16"/>
              </w:rPr>
            </w:pPr>
            <w:r w:rsidRPr="00121CDF">
              <w:rPr>
                <w:b/>
                <w:sz w:val="16"/>
              </w:rPr>
              <w:t>R.br.</w:t>
            </w:r>
          </w:p>
        </w:tc>
        <w:tc>
          <w:tcPr>
            <w:tcW w:type="dxa" w:w="817"/>
          </w:tcPr>
          <w:p w:rsidRDefault="00710C97" w:rsidP="00CD08D2" w:rsidR="00710C97" w:rsidRPr="00121CDF">
            <w:pPr>
              <w:jc w:val="center"/>
              <w:rPr>
                <w:b/>
                <w:sz w:val="16"/>
              </w:rPr>
            </w:pPr>
            <w:r w:rsidRPr="00121CDF">
              <w:rPr>
                <w:b/>
                <w:sz w:val="16"/>
              </w:rPr>
              <w:t>Ime I prezime vjerovnika</w:t>
            </w:r>
          </w:p>
        </w:tc>
        <w:tc>
          <w:tcPr>
            <w:tcW w:type="dxa" w:w="885"/>
          </w:tcPr>
          <w:p w:rsidRDefault="00710C97" w:rsidP="00CD08D2" w:rsidR="00710C97" w:rsidRPr="00121CDF">
            <w:pPr>
              <w:jc w:val="center"/>
              <w:rPr>
                <w:b/>
                <w:sz w:val="16"/>
              </w:rPr>
            </w:pPr>
            <w:r w:rsidRPr="00121CDF">
              <w:rPr>
                <w:b/>
                <w:sz w:val="16"/>
              </w:rPr>
              <w:t>OIB vjerovnika</w:t>
            </w:r>
          </w:p>
        </w:tc>
        <w:tc>
          <w:tcPr>
            <w:tcW w:type="dxa" w:w="850"/>
          </w:tcPr>
          <w:p w:rsidRDefault="00710C97" w:rsidP="00CD08D2" w:rsidR="00710C97" w:rsidRPr="00121CDF">
            <w:pPr>
              <w:jc w:val="center"/>
              <w:rPr>
                <w:b/>
                <w:sz w:val="16"/>
              </w:rPr>
            </w:pPr>
            <w:r w:rsidRPr="00121CDF">
              <w:rPr>
                <w:b/>
                <w:sz w:val="16"/>
              </w:rPr>
              <w:t>Adresa/</w:t>
            </w:r>
            <w:proofErr w:type="spellStart"/>
            <w:r w:rsidRPr="00121CDF">
              <w:rPr>
                <w:b/>
                <w:sz w:val="16"/>
              </w:rPr>
              <w:t>sjedištev</w:t>
            </w:r>
            <w:proofErr w:type="spellEnd"/>
            <w:r w:rsidRPr="00121CDF">
              <w:rPr>
                <w:b/>
                <w:sz w:val="16"/>
              </w:rPr>
              <w:t xml:space="preserve"> </w:t>
            </w:r>
            <w:proofErr w:type="spellStart"/>
            <w:r w:rsidRPr="00121CDF">
              <w:rPr>
                <w:b/>
                <w:sz w:val="16"/>
              </w:rPr>
              <w:t>jerovnika</w:t>
            </w:r>
            <w:proofErr w:type="spellEnd"/>
          </w:p>
        </w:tc>
        <w:tc>
          <w:tcPr>
            <w:tcW w:type="dxa" w:w="993"/>
          </w:tcPr>
          <w:p w:rsidRDefault="00710C97" w:rsidP="00CD08D2" w:rsidR="00710C97" w:rsidRPr="00121CDF">
            <w:pPr>
              <w:jc w:val="center"/>
              <w:rPr>
                <w:b/>
                <w:sz w:val="16"/>
              </w:rPr>
            </w:pPr>
            <w:r w:rsidRPr="00121CDF">
              <w:rPr>
                <w:b/>
                <w:sz w:val="16"/>
              </w:rPr>
              <w:t>Iznos prijavljene tražbine</w:t>
            </w:r>
          </w:p>
        </w:tc>
        <w:tc>
          <w:tcPr>
            <w:tcW w:type="dxa" w:w="1417"/>
            <w:tcBorders>
              <w:right w:space="0" w:sz="4" w:color="auto" w:val="single"/>
            </w:tcBorders>
          </w:tcPr>
          <w:p w:rsidRDefault="00710C97" w:rsidP="00CD08D2" w:rsidR="00710C97" w:rsidRPr="00121CDF">
            <w:pPr>
              <w:jc w:val="center"/>
              <w:rPr>
                <w:b/>
                <w:sz w:val="16"/>
              </w:rPr>
            </w:pPr>
            <w:r w:rsidRPr="00121CDF">
              <w:rPr>
                <w:b/>
                <w:sz w:val="16"/>
              </w:rPr>
              <w:t>Pravna osnova prijavljene tražbine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1226ED">
            <w:pPr>
              <w:jc w:val="center"/>
              <w:rPr>
                <w:b/>
                <w:sz w:val="16"/>
                <w:szCs w:val="16"/>
              </w:rPr>
            </w:pPr>
            <w:r w:rsidRPr="001226ED">
              <w:rPr>
                <w:b/>
                <w:sz w:val="16"/>
                <w:szCs w:val="16"/>
              </w:rPr>
              <w:t>Iznos priznate tražbine</w:t>
            </w:r>
          </w:p>
        </w:tc>
        <w:tc>
          <w:tcPr>
            <w:tcW w:type="dxa" w:w="1134"/>
            <w:tcBorders>
              <w:right w:space="0" w:sz="4" w:color="auto" w:val="single"/>
            </w:tcBorders>
          </w:tcPr>
          <w:p w:rsidRDefault="00710C97" w:rsidP="00CD08D2" w:rsidR="00710C97" w:rsidRPr="001226ED">
            <w:pPr>
              <w:jc w:val="center"/>
              <w:rPr>
                <w:b/>
                <w:sz w:val="16"/>
                <w:szCs w:val="16"/>
              </w:rPr>
            </w:pPr>
            <w:r w:rsidRPr="001226ED">
              <w:rPr>
                <w:b/>
                <w:sz w:val="16"/>
                <w:szCs w:val="16"/>
              </w:rPr>
              <w:t>Pravna osnova priznate tražbine</w:t>
            </w: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1226ED">
            <w:pPr>
              <w:jc w:val="center"/>
              <w:rPr>
                <w:b/>
                <w:sz w:val="16"/>
                <w:szCs w:val="16"/>
              </w:rPr>
            </w:pPr>
            <w:r w:rsidRPr="001226ED">
              <w:rPr>
                <w:b/>
                <w:sz w:val="16"/>
                <w:szCs w:val="16"/>
              </w:rPr>
              <w:t>Iznos osporene tražbine</w:t>
            </w:r>
          </w:p>
        </w:tc>
        <w:tc>
          <w:tcPr>
            <w:tcW w:type="dxa" w:w="850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E237AA">
            <w:pPr>
              <w:jc w:val="center"/>
              <w:rPr>
                <w:b/>
                <w:sz w:val="16"/>
                <w:szCs w:val="16"/>
              </w:rPr>
            </w:pPr>
            <w:r w:rsidRPr="00E237AA">
              <w:rPr>
                <w:b/>
                <w:sz w:val="16"/>
                <w:szCs w:val="16"/>
              </w:rPr>
              <w:t>Razlog osporavanja tražbine</w:t>
            </w:r>
          </w:p>
        </w:tc>
        <w:tc>
          <w:tcPr>
            <w:tcW w:type="dxa" w:w="1276"/>
            <w:tcBorders>
              <w:right w:space="0" w:sz="4" w:color="auto" w:val="single"/>
            </w:tcBorders>
            <w:vAlign w:val="center"/>
          </w:tcPr>
          <w:p w:rsidRDefault="00710C97" w:rsidP="00CD08D2" w:rsidR="00710C97" w:rsidRPr="00E237AA">
            <w:pPr>
              <w:jc w:val="center"/>
              <w:rPr>
                <w:b/>
                <w:sz w:val="16"/>
                <w:szCs w:val="16"/>
              </w:rPr>
            </w:pPr>
            <w:r w:rsidRPr="00E237AA">
              <w:rPr>
                <w:b/>
                <w:sz w:val="16"/>
                <w:szCs w:val="16"/>
              </w:rPr>
              <w:t>Oznaka ovršne isprave ako se tražbina osnivana ovršno j ispravi</w:t>
            </w:r>
          </w:p>
        </w:tc>
      </w:tr>
      <w:tr w:rsidTr="00CD08D2" w:rsidR="00710C97" w:rsidRPr="00121CDF">
        <w:trPr>
          <w:trHeight w:val="107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proofErr w:type="spellStart"/>
            <w:r w:rsidRPr="00E26707">
              <w:rPr>
                <w:sz w:val="16"/>
                <w:szCs w:val="16"/>
              </w:rPr>
              <w:t>Inkaso</w:t>
            </w:r>
            <w:proofErr w:type="spellEnd"/>
            <w:r w:rsidRPr="00E26707">
              <w:rPr>
                <w:sz w:val="16"/>
                <w:szCs w:val="16"/>
              </w:rPr>
              <w:t>. HR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82925459345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Osijek,</w:t>
            </w:r>
            <w:proofErr w:type="spellStart"/>
            <w:r w:rsidRPr="00E26707">
              <w:rPr>
                <w:sz w:val="16"/>
                <w:szCs w:val="16"/>
              </w:rPr>
              <w:t>L.Jagera</w:t>
            </w:r>
            <w:proofErr w:type="spellEnd"/>
            <w:r w:rsidRPr="00E26707">
              <w:rPr>
                <w:sz w:val="16"/>
                <w:szCs w:val="16"/>
              </w:rPr>
              <w:t xml:space="preserve"> 5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i/>
                <w:sz w:val="16"/>
                <w:szCs w:val="16"/>
              </w:rPr>
            </w:pPr>
            <w:r w:rsidRPr="00E26707">
              <w:rPr>
                <w:i/>
                <w:sz w:val="16"/>
                <w:szCs w:val="16"/>
              </w:rPr>
              <w:t>1.294,00</w:t>
            </w:r>
          </w:p>
        </w:tc>
        <w:tc>
          <w:tcPr>
            <w:tcW w:type="dxa" w:w="1417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</w:t>
            </w:r>
            <w:proofErr w:type="spellStart"/>
            <w:r w:rsidRPr="00E26707">
              <w:rPr>
                <w:sz w:val="16"/>
                <w:szCs w:val="16"/>
              </w:rPr>
              <w:t>Ovrv</w:t>
            </w:r>
            <w:proofErr w:type="spellEnd"/>
            <w:r w:rsidRPr="00E26707">
              <w:rPr>
                <w:sz w:val="16"/>
                <w:szCs w:val="16"/>
              </w:rPr>
              <w:t xml:space="preserve"> 1161/2012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1.294,00</w:t>
            </w:r>
          </w:p>
        </w:tc>
        <w:tc>
          <w:tcPr>
            <w:tcW w:type="dxa" w:w="1134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</w:t>
            </w:r>
            <w:proofErr w:type="spellStart"/>
            <w:r w:rsidRPr="00E26707">
              <w:rPr>
                <w:sz w:val="16"/>
                <w:szCs w:val="16"/>
              </w:rPr>
              <w:t>Ovrv</w:t>
            </w:r>
            <w:proofErr w:type="spellEnd"/>
            <w:r w:rsidRPr="00E26707">
              <w:rPr>
                <w:sz w:val="16"/>
                <w:szCs w:val="16"/>
              </w:rPr>
              <w:t xml:space="preserve"> 1161/2012</w:t>
            </w: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</w:t>
            </w:r>
            <w:proofErr w:type="spellStart"/>
            <w:r w:rsidRPr="00E26707">
              <w:rPr>
                <w:sz w:val="16"/>
                <w:szCs w:val="16"/>
              </w:rPr>
              <w:t>Ovrv</w:t>
            </w:r>
            <w:proofErr w:type="spellEnd"/>
            <w:r w:rsidRPr="00E26707">
              <w:rPr>
                <w:sz w:val="16"/>
                <w:szCs w:val="16"/>
              </w:rPr>
              <w:t xml:space="preserve"> 1161/2012</w:t>
            </w:r>
          </w:p>
        </w:tc>
      </w:tr>
      <w:tr w:rsidTr="00CD08D2" w:rsidR="00710C97" w:rsidRPr="00121CDF">
        <w:trPr>
          <w:trHeight w:val="156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IGMA industrija građevnog materijala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43695070004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Koprivnica, Ciglana 10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i/>
                <w:sz w:val="16"/>
                <w:szCs w:val="16"/>
              </w:rPr>
            </w:pPr>
            <w:r w:rsidRPr="00E26707">
              <w:rPr>
                <w:i/>
                <w:sz w:val="16"/>
                <w:szCs w:val="16"/>
              </w:rPr>
              <w:t>477.133,61</w:t>
            </w:r>
          </w:p>
        </w:tc>
        <w:tc>
          <w:tcPr>
            <w:tcW w:type="dxa" w:w="1417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br. 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-174/13</w:t>
            </w:r>
          </w:p>
        </w:tc>
        <w:tc>
          <w:tcPr>
            <w:tcW w:type="dxa" w:w="992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477.133,61</w:t>
            </w:r>
          </w:p>
        </w:tc>
        <w:tc>
          <w:tcPr>
            <w:tcW w:type="dxa" w:w="1134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br. 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-174/13</w:t>
            </w:r>
          </w:p>
        </w:tc>
        <w:tc>
          <w:tcPr>
            <w:tcW w:type="dxa" w:w="993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br. 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Hrvatske vode VGI za mali sliv </w:t>
            </w:r>
            <w:proofErr w:type="spellStart"/>
            <w:r w:rsidRPr="00E26707">
              <w:rPr>
                <w:sz w:val="16"/>
                <w:szCs w:val="16"/>
              </w:rPr>
              <w:t>Karašica</w:t>
            </w:r>
            <w:proofErr w:type="spellEnd"/>
            <w:r w:rsidRPr="00E26707">
              <w:rPr>
                <w:sz w:val="16"/>
                <w:szCs w:val="16"/>
              </w:rPr>
              <w:t xml:space="preserve"> Vučica Donji Miholjac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74230001052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Donji Miholjac, Trg Ante Starčevića 9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42.532,65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naknade za uređenje voda od 18.02.2011.,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-174/13, Rješenje o ovrsi od 05.12.2014, 06.07.2015, 10.11.2015,04.03.2016.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42.532,65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naknade za uređenje voda od 18.02.2011.,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-174/13, Rješenje o ovrsi od 05.12.2014, 06.07.2015, 10.11.2015,04.03.2016.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naknade za uređenje voda od 18.02.2011.,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-174/13, Rješenje o ovrsi od 05.12.2014, 06.07.2015, 10.11.2015,04.03.2016.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proofErr w:type="spellStart"/>
            <w:r w:rsidRPr="00E26707">
              <w:rPr>
                <w:sz w:val="16"/>
                <w:szCs w:val="16"/>
              </w:rPr>
              <w:t>Tehnocolor</w:t>
            </w:r>
            <w:proofErr w:type="spellEnd"/>
            <w:r w:rsidRPr="00E26707">
              <w:rPr>
                <w:sz w:val="16"/>
                <w:szCs w:val="16"/>
              </w:rPr>
              <w:t xml:space="preserve">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92825844047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Đakovo, Ante Starčevića 245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63.002,01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Računi, IOS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63.002,01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Računi, IOS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 Našički vodovod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89523454310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Našice, Vinogradska 3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5.783,97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Kartica kupca-IOS 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5.783,97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Kartica kupca-IOS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VODOVOD-OSIJEK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4365450769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Osijek, Poljski put 1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3.230,53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 I Rješenje o ovrsi j.b.Ovr-4295/11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3.230,53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 I Rješenje o ovrsi j.b.Ovr-4295/11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 I Rješenje o ovrsi j.b.Ovr-4295/11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7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IDM-GRADNJA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80649357684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Našice, V. Nazora 39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86.655,41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 Izvadci iz poslovnih knjiga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86.655,41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 Izvadci iz poslovnih knjiga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Bjanko zadužnica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DILJ industrija građevinskog  materijala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60248788788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Vinkovci, Ciglarska 33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58.273,30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58.273,30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9</w:t>
            </w:r>
          </w:p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Vodovod grada Vukovar</w:t>
            </w:r>
            <w:r w:rsidRPr="00E26707">
              <w:rPr>
                <w:sz w:val="16"/>
                <w:szCs w:val="16"/>
              </w:rPr>
              <w:lastRenderedPageBreak/>
              <w:t xml:space="preserve">a  d.o.o zastupano po odvjetničkom društvu </w:t>
            </w:r>
            <w:proofErr w:type="spellStart"/>
            <w:r w:rsidRPr="00E26707">
              <w:rPr>
                <w:sz w:val="16"/>
                <w:szCs w:val="16"/>
              </w:rPr>
              <w:t>Klišanin</w:t>
            </w:r>
            <w:proofErr w:type="spellEnd"/>
            <w:r w:rsidRPr="00E26707">
              <w:rPr>
                <w:sz w:val="16"/>
                <w:szCs w:val="16"/>
              </w:rPr>
              <w:t>&amp;Partneri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lastRenderedPageBreak/>
              <w:t>95863787953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Zagreb. Zelinska  2/1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13.655,34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</w:t>
            </w:r>
            <w:r w:rsidRPr="00E26707">
              <w:rPr>
                <w:sz w:val="16"/>
                <w:szCs w:val="16"/>
              </w:rPr>
              <w:lastRenderedPageBreak/>
              <w:t>174/2013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lastRenderedPageBreak/>
              <w:t>10.530,34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</w:t>
            </w:r>
            <w:r w:rsidRPr="00E26707">
              <w:rPr>
                <w:sz w:val="16"/>
                <w:szCs w:val="16"/>
              </w:rPr>
              <w:lastRenderedPageBreak/>
              <w:t xml:space="preserve">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lastRenderedPageBreak/>
              <w:t>3.125,00</w:t>
            </w: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Troškovi prijave tražbine I </w:t>
            </w:r>
            <w:r w:rsidRPr="00E26707">
              <w:rPr>
                <w:sz w:val="16"/>
                <w:szCs w:val="16"/>
              </w:rPr>
              <w:lastRenderedPageBreak/>
              <w:t xml:space="preserve">troškovi vođenja postupka </w:t>
            </w:r>
            <w:proofErr w:type="spellStart"/>
            <w:r w:rsidRPr="00E26707">
              <w:rPr>
                <w:sz w:val="16"/>
                <w:szCs w:val="16"/>
              </w:rPr>
              <w:t>predstečajne</w:t>
            </w:r>
            <w:proofErr w:type="spellEnd"/>
            <w:r w:rsidRPr="00E26707">
              <w:rPr>
                <w:sz w:val="16"/>
                <w:szCs w:val="16"/>
              </w:rPr>
              <w:t xml:space="preserve"> nagodbe spadaju u niže isplatne redove</w:t>
            </w: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lastRenderedPageBreak/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lastRenderedPageBreak/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NEXE GRADNJA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37671722350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Našice , Braće Radića 24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224.241,62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224.241,62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NAŠICECEMENT D.D.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62612424147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Našice, </w:t>
            </w:r>
            <w:proofErr w:type="spellStart"/>
            <w:r w:rsidRPr="00E26707">
              <w:rPr>
                <w:sz w:val="16"/>
                <w:szCs w:val="16"/>
              </w:rPr>
              <w:t>Tajnovac</w:t>
            </w:r>
            <w:proofErr w:type="spellEnd"/>
            <w:r w:rsidRPr="00E26707">
              <w:rPr>
                <w:sz w:val="16"/>
                <w:szCs w:val="16"/>
              </w:rPr>
              <w:t xml:space="preserve"> 1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48.345,28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48.345,28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FINANCIJSKA AGENCIJA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85821130368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Zagreb, Ulica grada Vukovara 70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3.755,61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Rješenje nagodbenog vijeća HR05od 29.07.2013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3.755,61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Rješenje nagodbenog vijeća HR05od 29.07.2013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Rješenje nagodbenog vijeća HR05od 29.07.2013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13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RH, MF, Porezna uprava , Područni ured Slavonije I Baranje zastupana po ŽDO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18683136487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Zagreb, Katančićeva 5/a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8.678.611,17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Ovršne I vjerodostojne isprave za neplaćene poreze, doprinose I druga proračunska davanja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8.678.611,17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Ovršne I vjerodostojne isprave za neplaćene poreze, doprinose I druga proračunska davanja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PDV-K ZA 2014.G. </w:t>
            </w:r>
            <w:proofErr w:type="spellStart"/>
            <w:r w:rsidRPr="00E26707">
              <w:rPr>
                <w:sz w:val="16"/>
                <w:szCs w:val="16"/>
              </w:rPr>
              <w:t>Obrazci</w:t>
            </w:r>
            <w:proofErr w:type="spellEnd"/>
            <w:r w:rsidRPr="00E26707">
              <w:rPr>
                <w:sz w:val="16"/>
                <w:szCs w:val="16"/>
              </w:rPr>
              <w:t xml:space="preserve"> PDV ZA 01/2015,07/2015,09/2015 I 10/2015 te za 1-7/2016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14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HRVATSKI TELEKOM D.D.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81793146560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Zagreb, Roberta Frangeša Mihanovića 9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22.395,56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</w:t>
            </w:r>
            <w:proofErr w:type="spellStart"/>
            <w:r w:rsidRPr="00E26707">
              <w:rPr>
                <w:sz w:val="16"/>
                <w:szCs w:val="16"/>
              </w:rPr>
              <w:t>Ovrv</w:t>
            </w:r>
            <w:proofErr w:type="spellEnd"/>
            <w:r w:rsidRPr="00E26707">
              <w:rPr>
                <w:sz w:val="16"/>
                <w:szCs w:val="16"/>
              </w:rPr>
              <w:t>-3540/15, IOS I obračun kamata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22.395,56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</w:t>
            </w:r>
            <w:proofErr w:type="spellStart"/>
            <w:r w:rsidRPr="00E26707">
              <w:rPr>
                <w:sz w:val="16"/>
                <w:szCs w:val="16"/>
              </w:rPr>
              <w:t>Ovrv</w:t>
            </w:r>
            <w:proofErr w:type="spellEnd"/>
            <w:r w:rsidRPr="00E26707">
              <w:rPr>
                <w:sz w:val="16"/>
                <w:szCs w:val="16"/>
              </w:rPr>
              <w:t>-3540/15, IOS I obračun kamata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proofErr w:type="spellStart"/>
            <w:r w:rsidRPr="00E26707">
              <w:rPr>
                <w:sz w:val="16"/>
                <w:szCs w:val="16"/>
              </w:rPr>
              <w:t>Ovrv</w:t>
            </w:r>
            <w:proofErr w:type="spellEnd"/>
            <w:r w:rsidRPr="00E26707">
              <w:rPr>
                <w:sz w:val="16"/>
                <w:szCs w:val="16"/>
              </w:rPr>
              <w:t>-3540/15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15.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Lager Bašić d.o.o. zastupan po odvjetniku Tomislav </w:t>
            </w:r>
            <w:proofErr w:type="spellStart"/>
            <w:r w:rsidRPr="00E26707">
              <w:rPr>
                <w:sz w:val="16"/>
                <w:szCs w:val="16"/>
              </w:rPr>
              <w:t>Dumenčić</w:t>
            </w:r>
            <w:proofErr w:type="spellEnd"/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49617677906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Zagreb, Trg hrvatskih velikana  4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5.817,16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Kartica kupca I obračun kamata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5.817,16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Kartica kupca I obračun kamata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16.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HRVATSKE VODE </w:t>
            </w:r>
            <w:proofErr w:type="spellStart"/>
            <w:r w:rsidRPr="00E26707">
              <w:rPr>
                <w:sz w:val="16"/>
                <w:szCs w:val="16"/>
              </w:rPr>
              <w:t>vodnogospodarski</w:t>
            </w:r>
            <w:proofErr w:type="spellEnd"/>
            <w:r w:rsidRPr="00E26707">
              <w:rPr>
                <w:sz w:val="16"/>
                <w:szCs w:val="16"/>
              </w:rPr>
              <w:t xml:space="preserve"> odjel za slivove sjevernog </w:t>
            </w:r>
            <w:proofErr w:type="spellStart"/>
            <w:r w:rsidRPr="00E26707">
              <w:rPr>
                <w:sz w:val="16"/>
                <w:szCs w:val="16"/>
              </w:rPr>
              <w:t>jadrana</w:t>
            </w:r>
            <w:proofErr w:type="spellEnd"/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28921383001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Rijeka, Đure </w:t>
            </w:r>
            <w:proofErr w:type="spellStart"/>
            <w:r w:rsidRPr="00E26707">
              <w:rPr>
                <w:sz w:val="16"/>
                <w:szCs w:val="16"/>
              </w:rPr>
              <w:t>Šporera</w:t>
            </w:r>
            <w:proofErr w:type="spellEnd"/>
            <w:r w:rsidRPr="00E26707">
              <w:rPr>
                <w:sz w:val="16"/>
                <w:szCs w:val="16"/>
              </w:rPr>
              <w:t xml:space="preserve"> 3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2.097,79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Rješenje Hrvatskih voda od 10.06.2016,19.12.2006,24.02.2011,23.05.2016,24.02.2011,06.10.2015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2.097,79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Rješenje Hrvatskih voda od 10.06.2016,19.12.2006,24.02.2011,23.05.2016,24.02.2011,06.10.2015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Rješenje Hrvatskih voda od 10.06.2016,19.12.2006,24.02.2011,23.05.2016,24.02.2011,06.10.2015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17.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CROATIA OSIGURANJE D.D. Zagreb, Podružnica Osijek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26187994862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Osijek, Trg LJ. Gaja 1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54.068,62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 obračun kamata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54.068,62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 obračun kamata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18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PODRAVSKA BANKA D.D.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97326283154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Koprivnica, Opatička 3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2.636,87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Ugovor o otvaranju I vođenju poslovnog računa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2.636,87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Ugovor o otvaranju I vođenju poslovnog računa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lastRenderedPageBreak/>
              <w:t>19.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IGM Šljunčara </w:t>
            </w:r>
            <w:proofErr w:type="spellStart"/>
            <w:r w:rsidRPr="00E26707">
              <w:rPr>
                <w:sz w:val="16"/>
                <w:szCs w:val="16"/>
              </w:rPr>
              <w:t>Trstenik</w:t>
            </w:r>
            <w:proofErr w:type="spellEnd"/>
            <w:r w:rsidRPr="00E26707">
              <w:rPr>
                <w:sz w:val="16"/>
                <w:szCs w:val="16"/>
              </w:rPr>
              <w:t xml:space="preserve"> d.o.o. zastupan p odvjetniku Goran Božić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00447165545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Zagreb, Trg bana Josipa Jelačić 3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421.335,66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 xml:space="preserve">-174/2013, 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421.335,66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 xml:space="preserve">-174/2013, 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 obračun kamata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20.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MURVICA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68902357395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Crikvenica, Kralja Tomislava 85a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17.124,14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 I obračun kamata od 31.01.2010.-31.05.2015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2.359,38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 I obračun kamata od 31.01.2010.-31.05.2015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14.764,76</w:t>
            </w: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Zastara potraživanja starija od 3 godine</w:t>
            </w: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21.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Tisak d,</w:t>
            </w:r>
            <w:proofErr w:type="spellStart"/>
            <w:r w:rsidRPr="00E26707">
              <w:rPr>
                <w:sz w:val="16"/>
                <w:szCs w:val="16"/>
              </w:rPr>
              <w:t>o.o</w:t>
            </w:r>
            <w:proofErr w:type="spellEnd"/>
            <w:r w:rsidRPr="00E26707">
              <w:rPr>
                <w:sz w:val="16"/>
                <w:szCs w:val="16"/>
              </w:rPr>
              <w:t>. tiskara I knjigovežnica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78378147710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Našice, Kralja Tomislava 4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64.830,85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Kartica kupca, obračun kamata, IOS I 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44.830,85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Kartica kupca, obračun kamata, IOS I 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20.000,00</w:t>
            </w: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Izvršeno prebijanje prije otvaranja stečaja za osporeni iznos</w:t>
            </w: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22.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OSIJEK-KOTEKS D.D.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44610694500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Osijek, </w:t>
            </w:r>
            <w:proofErr w:type="spellStart"/>
            <w:r w:rsidRPr="00E26707">
              <w:rPr>
                <w:sz w:val="16"/>
                <w:szCs w:val="16"/>
              </w:rPr>
              <w:t>Šamačka</w:t>
            </w:r>
            <w:proofErr w:type="spellEnd"/>
            <w:r w:rsidRPr="00E26707">
              <w:rPr>
                <w:sz w:val="16"/>
                <w:szCs w:val="16"/>
              </w:rPr>
              <w:t xml:space="preserve"> 11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123.355,12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Računi, obračun kamata, kartica kupca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123.355,12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Računi, obračun kamata, kartica kupca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23.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Stečajna masa iza VRPOLJE METALI D.O.O. U STEČAJU zastupan po stečajnom upravitelju: Pero Hrkać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02776574813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Zagreb, </w:t>
            </w:r>
            <w:proofErr w:type="spellStart"/>
            <w:r w:rsidRPr="00E26707">
              <w:rPr>
                <w:sz w:val="16"/>
                <w:szCs w:val="16"/>
              </w:rPr>
              <w:t>Lipovečka</w:t>
            </w:r>
            <w:proofErr w:type="spellEnd"/>
            <w:r w:rsidRPr="00E26707">
              <w:rPr>
                <w:sz w:val="16"/>
                <w:szCs w:val="16"/>
              </w:rPr>
              <w:t xml:space="preserve"> 1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171.210,88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Općinskog suda u Našicama  </w:t>
            </w:r>
            <w:proofErr w:type="spellStart"/>
            <w:r w:rsidRPr="00E26707">
              <w:rPr>
                <w:sz w:val="16"/>
                <w:szCs w:val="16"/>
              </w:rPr>
              <w:t>Ovr</w:t>
            </w:r>
            <w:proofErr w:type="spellEnd"/>
            <w:r w:rsidRPr="00E26707">
              <w:rPr>
                <w:sz w:val="16"/>
                <w:szCs w:val="16"/>
              </w:rPr>
              <w:t xml:space="preserve">-21/13 od 24.01.2013.g., obračun kamata 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171.210,88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Općinskog suda u Našicama  </w:t>
            </w:r>
            <w:proofErr w:type="spellStart"/>
            <w:r w:rsidRPr="00E26707">
              <w:rPr>
                <w:sz w:val="16"/>
                <w:szCs w:val="16"/>
              </w:rPr>
              <w:t>Ovr</w:t>
            </w:r>
            <w:proofErr w:type="spellEnd"/>
            <w:r w:rsidRPr="00E26707">
              <w:rPr>
                <w:sz w:val="16"/>
                <w:szCs w:val="16"/>
              </w:rPr>
              <w:t>-21/13 od 24.01.2013.g., obračun kamata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Općinskog suda u Našicama  </w:t>
            </w:r>
            <w:proofErr w:type="spellStart"/>
            <w:r w:rsidRPr="00E26707">
              <w:rPr>
                <w:sz w:val="16"/>
                <w:szCs w:val="16"/>
              </w:rPr>
              <w:t>Ovr</w:t>
            </w:r>
            <w:proofErr w:type="spellEnd"/>
            <w:r w:rsidRPr="00E26707">
              <w:rPr>
                <w:sz w:val="16"/>
                <w:szCs w:val="16"/>
              </w:rPr>
              <w:t xml:space="preserve">-21/13 od 24.01.2013.g., 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24.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TRIGLAV OSIGURANJE D.D.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29743547503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Zagreb, Antuna </w:t>
            </w:r>
            <w:proofErr w:type="spellStart"/>
            <w:r w:rsidRPr="00E26707">
              <w:rPr>
                <w:sz w:val="16"/>
                <w:szCs w:val="16"/>
              </w:rPr>
              <w:t>Heinza</w:t>
            </w:r>
            <w:proofErr w:type="spellEnd"/>
            <w:r w:rsidRPr="00E26707">
              <w:rPr>
                <w:sz w:val="16"/>
                <w:szCs w:val="16"/>
              </w:rPr>
              <w:t xml:space="preserve"> 4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107.800,73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IOS,obračun kamata i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107.800,73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IOS,obračun kamata i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25.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RH za tražbinu Ureda državne uprave u Osječko-baranjskoj županiji, zastupa ju Županijsko državno odvjetništvo u Osijeku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27119020835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Osijek, Županijska 4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21.205,01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Pregled uplata I dugovanja, obavijest o dospjeloj a nepodmirenoj naknadi za koncesiju Registra koncesija od 27.12.2016. pregled UK Obrasca 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21.205,01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Pregled uplata I dugovanja, </w:t>
            </w:r>
            <w:proofErr w:type="spellStart"/>
            <w:r w:rsidRPr="00E26707">
              <w:rPr>
                <w:sz w:val="16"/>
                <w:szCs w:val="16"/>
              </w:rPr>
              <w:t>Bavijest</w:t>
            </w:r>
            <w:proofErr w:type="spellEnd"/>
            <w:r w:rsidRPr="00E26707">
              <w:rPr>
                <w:sz w:val="16"/>
                <w:szCs w:val="16"/>
              </w:rPr>
              <w:t xml:space="preserve"> o dospjeloj a nepodmirenoj naknadi za koncesiju Registra koncesija od 27.12.2016. pregled UK Obrasca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26.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Odvjetnica Renata Horvatin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45832446829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Našice, Trg dr. F. Tuđmana 12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163.001,26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Račun, Izvadak Iz poslovnih knjiga 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163.001,26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Račun, Izvadak Iz poslovnih knjiga  Rješenje Trgovačkog </w:t>
            </w:r>
            <w:r w:rsidRPr="00E26707">
              <w:rPr>
                <w:sz w:val="16"/>
                <w:szCs w:val="16"/>
              </w:rPr>
              <w:lastRenderedPageBreak/>
              <w:t xml:space="preserve">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lastRenderedPageBreak/>
              <w:t>27.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proofErr w:type="spellStart"/>
            <w:r w:rsidRPr="00E26707">
              <w:rPr>
                <w:sz w:val="16"/>
                <w:szCs w:val="16"/>
              </w:rPr>
              <w:t>Colas</w:t>
            </w:r>
            <w:proofErr w:type="spellEnd"/>
            <w:r w:rsidRPr="00E26707">
              <w:rPr>
                <w:sz w:val="16"/>
                <w:szCs w:val="16"/>
              </w:rPr>
              <w:t xml:space="preserve"> Hrvatska d. d.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58701507957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Varaždin, Međimurska 26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753.309,80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Račun, izvadak iz poslovnih knjiga, ugovor </w:t>
            </w:r>
            <w:proofErr w:type="spellStart"/>
            <w:r w:rsidRPr="00E26707">
              <w:rPr>
                <w:sz w:val="16"/>
                <w:szCs w:val="16"/>
              </w:rPr>
              <w:t>br</w:t>
            </w:r>
            <w:proofErr w:type="spellEnd"/>
            <w:r w:rsidRPr="00E26707">
              <w:rPr>
                <w:sz w:val="16"/>
                <w:szCs w:val="16"/>
              </w:rPr>
              <w:t xml:space="preserve"> 219/2011 od 07.11.2011, bjanko zadužnica br. OV-8482/2011 OD 08.11.2011, OV-8485/2011 OD 08.11.2011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753.309,80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Račun, izvadak iz poslovnih knjiga ugovor </w:t>
            </w:r>
            <w:proofErr w:type="spellStart"/>
            <w:r w:rsidRPr="00E26707">
              <w:rPr>
                <w:sz w:val="16"/>
                <w:szCs w:val="16"/>
              </w:rPr>
              <w:t>br</w:t>
            </w:r>
            <w:proofErr w:type="spellEnd"/>
            <w:r w:rsidRPr="00E26707">
              <w:rPr>
                <w:sz w:val="16"/>
                <w:szCs w:val="16"/>
              </w:rPr>
              <w:t xml:space="preserve"> 219/2011 od 07.11.2011, bjanko zadužnica br. OV-8482/2011 OD 08.11.2011, OV-8485/2011 OD 08.11.2011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 xml:space="preserve">-174/2013, Bjanko zadužnica </w:t>
            </w:r>
            <w:proofErr w:type="spellStart"/>
            <w:r w:rsidRPr="00E26707">
              <w:rPr>
                <w:sz w:val="16"/>
                <w:szCs w:val="16"/>
              </w:rPr>
              <w:t>br</w:t>
            </w:r>
            <w:proofErr w:type="spellEnd"/>
            <w:r w:rsidRPr="00E26707">
              <w:rPr>
                <w:sz w:val="16"/>
                <w:szCs w:val="16"/>
              </w:rPr>
              <w:t xml:space="preserve"> OV-8482/2011, OD 08.11.2011. I OV-8485/2011 OD 08.11.2011.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28.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FUCHS MAZIVA d.o.o.zastupan po odvjetničkom društvu JELAVIĆ&amp; Partneri j.t.d. odvjetnik Ivan Jelavić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99694525219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Samobor, </w:t>
            </w:r>
            <w:proofErr w:type="spellStart"/>
            <w:r w:rsidRPr="00E26707">
              <w:rPr>
                <w:sz w:val="16"/>
                <w:szCs w:val="16"/>
              </w:rPr>
              <w:t>Domaslovec</w:t>
            </w:r>
            <w:proofErr w:type="spellEnd"/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57.150,30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 kamatni račun br.10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57.150,30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 , kamatni račun br.10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29.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Zagrebački holding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85584865987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Zagreb, Ulica grada Vukovara 41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619,46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Računi, izvadak iz poslovnih knjiga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-174/2013,Rješenja o ovrsi I izračun kamata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619,46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Računi, izvadak iz poslovnih knjiga 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 xml:space="preserve">-174/2013Rješenja o ovrsi I izračun kamata 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30.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JUG  d.o.o. zastupan po odvjetniku Matko </w:t>
            </w:r>
            <w:proofErr w:type="spellStart"/>
            <w:r w:rsidRPr="00E26707">
              <w:rPr>
                <w:sz w:val="16"/>
                <w:szCs w:val="16"/>
              </w:rPr>
              <w:t>Mamilović</w:t>
            </w:r>
            <w:proofErr w:type="spellEnd"/>
            <w:r w:rsidRPr="00E26707">
              <w:rPr>
                <w:sz w:val="16"/>
                <w:szCs w:val="16"/>
              </w:rPr>
              <w:t xml:space="preserve"> iz Našica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08202859585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Našice , Trg dr. Franje Tuđmana 2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149.810,43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Općinskog suda u Osijeku, Stalna služba u Valpovu broj </w:t>
            </w:r>
            <w:proofErr w:type="spellStart"/>
            <w:r w:rsidRPr="00E26707">
              <w:rPr>
                <w:sz w:val="16"/>
                <w:szCs w:val="16"/>
              </w:rPr>
              <w:t>Ovr</w:t>
            </w:r>
            <w:proofErr w:type="spellEnd"/>
            <w:r w:rsidRPr="00E26707">
              <w:rPr>
                <w:sz w:val="16"/>
                <w:szCs w:val="16"/>
              </w:rPr>
              <w:t>-3416/2015. od 24.07.2015.godine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149.810,43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Općinskog suda u Osijeku, Stalna služba u Valpovu broj </w:t>
            </w:r>
            <w:proofErr w:type="spellStart"/>
            <w:r w:rsidRPr="00E26707">
              <w:rPr>
                <w:sz w:val="16"/>
                <w:szCs w:val="16"/>
              </w:rPr>
              <w:t>Ovr</w:t>
            </w:r>
            <w:proofErr w:type="spellEnd"/>
            <w:r w:rsidRPr="00E26707">
              <w:rPr>
                <w:sz w:val="16"/>
                <w:szCs w:val="16"/>
              </w:rPr>
              <w:t>-3416/2015. od 24.07.2015.godine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o Ovrsi Općinskog suda u Osijeku, Stalna služba u Valpovu broj </w:t>
            </w:r>
            <w:proofErr w:type="spellStart"/>
            <w:r w:rsidRPr="00E26707">
              <w:rPr>
                <w:sz w:val="16"/>
                <w:szCs w:val="16"/>
              </w:rPr>
              <w:t>Ovr</w:t>
            </w:r>
            <w:proofErr w:type="spellEnd"/>
            <w:r w:rsidRPr="00E26707">
              <w:rPr>
                <w:sz w:val="16"/>
                <w:szCs w:val="16"/>
              </w:rPr>
              <w:t>-3416/2015. od 24.07.2015.godine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31.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REVIDA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25324568974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Slatina, Brune Bušića 17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14.920,00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Račun, izvadak iz poslovnih knjiga 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14.920,00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Račun, izvadak iz poslovnih knjiga  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32.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VJERA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46876007625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Našice, Trg dr. F. Tuđmana 15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64.641,49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 računi, izvadak iz poslovnih knjiga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64.641,49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 xml:space="preserve">-174/2013 računi, izvadak iz </w:t>
            </w:r>
            <w:r w:rsidRPr="00E26707">
              <w:rPr>
                <w:sz w:val="16"/>
                <w:szCs w:val="16"/>
              </w:rPr>
              <w:lastRenderedPageBreak/>
              <w:t>poslovnih knjiga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lastRenderedPageBreak/>
              <w:t>33.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SWIETELSKY 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46016050186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Zagreb, Nova cesta 192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29.197,70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Ugovori, računi I otpremnice , </w:t>
            </w:r>
            <w:proofErr w:type="spellStart"/>
            <w:r w:rsidRPr="00E26707">
              <w:rPr>
                <w:sz w:val="16"/>
                <w:szCs w:val="16"/>
              </w:rPr>
              <w:t>iračun</w:t>
            </w:r>
            <w:proofErr w:type="spellEnd"/>
            <w:r w:rsidRPr="00E26707">
              <w:rPr>
                <w:sz w:val="16"/>
                <w:szCs w:val="16"/>
              </w:rPr>
              <w:t xml:space="preserve">  Ugovor SW-66/11, UGOVOR SW-110/11 I aneks 13/</w:t>
            </w:r>
            <w:proofErr w:type="spellStart"/>
            <w:r w:rsidRPr="00E26707">
              <w:rPr>
                <w:sz w:val="16"/>
                <w:szCs w:val="16"/>
              </w:rPr>
              <w:t>13</w:t>
            </w:r>
            <w:proofErr w:type="spellEnd"/>
            <w:r w:rsidRPr="00E26707">
              <w:rPr>
                <w:sz w:val="16"/>
                <w:szCs w:val="16"/>
              </w:rPr>
              <w:t xml:space="preserve"> kamata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29.197,70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Ugovori, računi I otpremnice , </w:t>
            </w:r>
            <w:proofErr w:type="spellStart"/>
            <w:r w:rsidRPr="00E26707">
              <w:rPr>
                <w:sz w:val="16"/>
                <w:szCs w:val="16"/>
              </w:rPr>
              <w:t>iračun</w:t>
            </w:r>
            <w:proofErr w:type="spellEnd"/>
            <w:r w:rsidRPr="00E26707">
              <w:rPr>
                <w:sz w:val="16"/>
                <w:szCs w:val="16"/>
              </w:rPr>
              <w:t xml:space="preserve"> kamata Ugovor SW-66/11, UGOVOR SW-110/11 I aneks 13/</w:t>
            </w:r>
            <w:proofErr w:type="spellStart"/>
            <w:r w:rsidRPr="00E26707">
              <w:rPr>
                <w:sz w:val="16"/>
                <w:szCs w:val="16"/>
              </w:rPr>
              <w:t>13</w:t>
            </w:r>
            <w:proofErr w:type="spellEnd"/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Ugovor SW-66/11, UGOVOR SW-110/11 I aneks 13/</w:t>
            </w:r>
            <w:proofErr w:type="spellStart"/>
            <w:r w:rsidRPr="00E26707">
              <w:rPr>
                <w:sz w:val="16"/>
                <w:szCs w:val="16"/>
              </w:rPr>
              <w:t>13</w:t>
            </w:r>
            <w:proofErr w:type="spellEnd"/>
            <w:r w:rsidRPr="00E26707">
              <w:rPr>
                <w:sz w:val="16"/>
                <w:szCs w:val="16"/>
              </w:rPr>
              <w:t xml:space="preserve"> 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34.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EKO-MURVICA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58401982639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Crikvenica, Trg Stjepana </w:t>
            </w:r>
            <w:proofErr w:type="spellStart"/>
            <w:r w:rsidRPr="00E26707">
              <w:rPr>
                <w:sz w:val="16"/>
                <w:szCs w:val="16"/>
              </w:rPr>
              <w:t>adića</w:t>
            </w:r>
            <w:proofErr w:type="spellEnd"/>
            <w:r w:rsidRPr="00E26707">
              <w:rPr>
                <w:sz w:val="16"/>
                <w:szCs w:val="16"/>
              </w:rPr>
              <w:t xml:space="preserve"> 1/II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2.088,24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Računi, izvadak iz poslovnih knjiga, obračun kamata , financijske kartice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2.088,24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Računi, izvadak iz poslovnih knjiga, obračun kamata , financijske kartice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35.</w:t>
            </w: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H-ABDUCO d.o.o.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13667298928</w:t>
            </w: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Zagreb, Slavonska avenija 6a</w:t>
            </w: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7.155.404,79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Sporazum o prijenosu sredstava osiguranja od 18.06.2014.soleminiziran OV-2313/14ražbine zasnivanjem založnog prava OV-6545/</w:t>
            </w:r>
            <w:r w:rsidRPr="00E26707">
              <w:rPr>
                <w:i/>
                <w:sz w:val="16"/>
                <w:szCs w:val="16"/>
              </w:rPr>
              <w:t>2010Ugovor o kreditu broj</w:t>
            </w:r>
            <w:r w:rsidRPr="00E26707">
              <w:rPr>
                <w:sz w:val="16"/>
                <w:szCs w:val="16"/>
              </w:rPr>
              <w:t xml:space="preserve"> 791-51007920 sa sporazumom o osiguranju novčane tražbine ,aneks br.1 uz prethodni ugovor,</w:t>
            </w:r>
            <w:proofErr w:type="spellStart"/>
            <w:r w:rsidRPr="00E26707">
              <w:rPr>
                <w:sz w:val="16"/>
                <w:szCs w:val="16"/>
              </w:rPr>
              <w:t>ugovor</w:t>
            </w:r>
            <w:proofErr w:type="spellEnd"/>
            <w:r w:rsidRPr="00E26707">
              <w:rPr>
                <w:sz w:val="16"/>
                <w:szCs w:val="16"/>
              </w:rPr>
              <w:t xml:space="preserve"> o kreditu br.791-16/2009 sa sporazumom osiguranjem novčane tražbine , dodatak broj 01/10 prethodnom ugovoru, dodatak broj 02/11 istom ugovoru, aneks broj 3 istom ugovoru, aneks broj 4 istom ugovoru</w:t>
            </w: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7.155.404,79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Sporazum o prijenosu sredstava osiguranja od 18.06.2014.soleminiziran OV-2313/14ražbine zasnivanjem založnog prava OV-6545/2010govor o kreditu broj 791-51007920 sa sporazumom o osiguranju novčane tražbine ,aneks br.1 uz prethodni ugovor,</w:t>
            </w:r>
            <w:proofErr w:type="spellStart"/>
            <w:r w:rsidRPr="00E26707">
              <w:rPr>
                <w:sz w:val="16"/>
                <w:szCs w:val="16"/>
              </w:rPr>
              <w:t>ugovor</w:t>
            </w:r>
            <w:proofErr w:type="spellEnd"/>
            <w:r w:rsidRPr="00E26707">
              <w:rPr>
                <w:sz w:val="16"/>
                <w:szCs w:val="16"/>
              </w:rPr>
              <w:t xml:space="preserve"> o kreditu br.791-16/2009 sa sporazumom osiguranjem novčane tražbine , dodatak broj 01/10 prethodnom ugovoru, dodatak broj 02/11 istom ugovoru, aneks broj 3 istom ugovoru, aneks broj 4 istom ugovoru dodatak broj 02/11 istom ugovoru, aneks broj 3 istom ugovoru, aneks broj 4 istom ugovoru</w:t>
            </w: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 xml:space="preserve">Rješenje Trgovačkog suda u Osijeku </w:t>
            </w:r>
            <w:proofErr w:type="spellStart"/>
            <w:r w:rsidRPr="00E26707">
              <w:rPr>
                <w:sz w:val="16"/>
                <w:szCs w:val="16"/>
              </w:rPr>
              <w:t>Stpn</w:t>
            </w:r>
            <w:proofErr w:type="spellEnd"/>
            <w:r w:rsidRPr="00E26707">
              <w:rPr>
                <w:sz w:val="16"/>
                <w:szCs w:val="16"/>
              </w:rPr>
              <w:t>-174/2013,</w:t>
            </w:r>
            <w:r w:rsidRPr="00E26707">
              <w:rPr>
                <w:i/>
                <w:sz w:val="16"/>
                <w:szCs w:val="16"/>
              </w:rPr>
              <w:t>Ugovor o kreditu broj</w:t>
            </w:r>
            <w:r w:rsidRPr="00E26707">
              <w:rPr>
                <w:sz w:val="16"/>
                <w:szCs w:val="16"/>
              </w:rPr>
              <w:t xml:space="preserve"> 791-51007920 , aneks br.1 ugovor o kreditu br.791-16/2009 sa sporazumom osiguranjem novčane tražbine , dodatak broj 01/10 dodatak broj 02/11 istom ugovoru, aneks broj 3 istom ugovoru, aneks broj 4 istom ugovoru</w:t>
            </w:r>
          </w:p>
        </w:tc>
      </w:tr>
      <w:tr w:rsidTr="00CD08D2" w:rsidR="00710C97" w:rsidRPr="00121CDF">
        <w:trPr>
          <w:trHeight w:val="199"/>
        </w:trPr>
        <w:tc>
          <w:tcPr>
            <w:tcW w:type="dxa" w:w="42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17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UKUPNO</w:t>
            </w:r>
          </w:p>
        </w:tc>
        <w:tc>
          <w:tcPr>
            <w:tcW w:type="dxa" w:w="885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19.110.536,36</w:t>
            </w:r>
          </w:p>
        </w:tc>
        <w:tc>
          <w:tcPr>
            <w:tcW w:type="dxa" w:w="1417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992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19.072.646,60</w:t>
            </w:r>
          </w:p>
        </w:tc>
        <w:tc>
          <w:tcPr>
            <w:tcW w:type="dxa" w:w="1134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993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  <w:r w:rsidRPr="00E26707">
              <w:rPr>
                <w:sz w:val="16"/>
                <w:szCs w:val="16"/>
              </w:rPr>
              <w:t>37.889,76</w:t>
            </w:r>
          </w:p>
        </w:tc>
        <w:tc>
          <w:tcPr>
            <w:tcW w:type="dxa" w:w="850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bottom w:space="0" w:sz="4" w:color="auto" w:val="single"/>
              <w:right w:space="0" w:sz="4" w:color="auto" w:val="single"/>
            </w:tcBorders>
          </w:tcPr>
          <w:p w:rsidRDefault="00710C97" w:rsidP="00CD08D2" w:rsidR="00710C97" w:rsidRPr="00E26707">
            <w:pPr>
              <w:rPr>
                <w:sz w:val="16"/>
                <w:szCs w:val="16"/>
              </w:rPr>
            </w:pPr>
          </w:p>
        </w:tc>
      </w:tr>
    </w:tbl>
    <w:p w:rsidRDefault="00710C97" w:rsidP="00710C97" w:rsidR="00710C97">
      <w:pPr>
        <w:pStyle w:val="Bezproreda"/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61B9D" w:rsidP="00710C97" w:rsidR="00E61B9D">
      <w:pPr>
        <w:spacing w:lineRule="auto" w:line="256" w:after="160"/>
      </w:pPr>
    </w:p>
    <w:p w:rsidRDefault="00E61B9D" w:rsidP="00CC1194" w:rsidR="00E61B9D">
      <w:pPr>
        <w:spacing w:lineRule="auto" w:line="256" w:after="160"/>
        <w:ind w:left="360"/>
      </w:pPr>
    </w:p>
    <w:p w:rsidRDefault="00CC1194" w:rsidP="000708D6" w:rsidR="00CC1194">
      <w:pPr>
        <w:ind w:firstLine="403"/>
      </w:pPr>
      <w:r>
        <w:t>Vjerovnici kojima je stečajni upravitelj osporio tražbinu, upućuju se na parnicu u roku od 8 dana od dana primitka ovog rješenja, protiv stečajnog dužnika radi utvrđivanja osporene tražbine.</w:t>
      </w:r>
    </w:p>
    <w:p w:rsidRDefault="00CC1194" w:rsidP="00CC1194" w:rsidR="00CC1194">
      <w:pPr>
        <w:ind w:firstLine="360"/>
      </w:pPr>
    </w:p>
    <w:p w:rsidRDefault="00CC1194" w:rsidP="00CC1194" w:rsidR="00CC1194">
      <w:pPr>
        <w:ind w:firstLine="403"/>
      </w:pPr>
      <w:r>
        <w:t>Ako osoba koja je upućena na parnicu u označenom roku ne pokrene parnicu, smatrat će se da je odustala od prava na vođenje parnice.</w:t>
      </w:r>
    </w:p>
    <w:p w:rsidRDefault="00CC1194" w:rsidP="00CC1194" w:rsidR="00CC1194">
      <w:pPr>
        <w:rPr>
          <w:rFonts w:cstheme="minorBidi" w:hAnsiTheme="minorHAnsi" w:asciiTheme="minorHAnsi"/>
          <w:sz w:val="22"/>
          <w:szCs w:val="22"/>
          <w:lang w:eastAsia="en-US" w:val="en-US"/>
        </w:rPr>
      </w:pPr>
    </w:p>
    <w:p w:rsidRDefault="006B7107" w:rsidP="00B72803" w:rsidR="006B7107"/>
    <w:p w:rsidRDefault="006B7107" w:rsidP="006B7107" w:rsidR="006B7107" w:rsidRPr="00776EE6">
      <w:pPr>
        <w:jc w:val="center"/>
      </w:pPr>
      <w:r w:rsidRPr="00776EE6">
        <w:t>Obrazloženje</w:t>
      </w:r>
    </w:p>
    <w:p w:rsidRDefault="006B7107" w:rsidP="00A24167" w:rsidR="006B7107" w:rsidRPr="00776EE6"/>
    <w:p w:rsidRDefault="006B7107" w:rsidP="00776EE6" w:rsidR="00776EE6" w:rsidRPr="00776EE6">
      <w:pPr>
        <w:ind w:firstLine="708"/>
        <w:jc w:val="both"/>
        <w:rPr>
          <w:color w:val="000000"/>
        </w:rPr>
      </w:pPr>
      <w:r w:rsidRPr="00776EE6">
        <w:t xml:space="preserve">Na ispitnom ročištu održanog dana </w:t>
      </w:r>
      <w:r w:rsidR="00CC1194" w:rsidRPr="00776EE6">
        <w:t>2. veljače 2017. g.</w:t>
      </w:r>
      <w:r w:rsidRPr="00776EE6">
        <w:t xml:space="preserve"> u stečajnom predmetu </w:t>
      </w:r>
      <w:r w:rsidR="00CC1194" w:rsidRPr="00776EE6">
        <w:rPr>
          <w:b/>
        </w:rPr>
        <w:t>SCAT-ING d.o.o. „u stečaju Našice, Braće Radića 26, OIB: 32183024669, MBS: 050021527</w:t>
      </w:r>
      <w:r w:rsidRPr="00776EE6">
        <w:t>, stečajn</w:t>
      </w:r>
      <w:r w:rsidR="00A24167" w:rsidRPr="00776EE6">
        <w:t>i</w:t>
      </w:r>
      <w:r w:rsidRPr="00776EE6">
        <w:t xml:space="preserve"> upravitelj </w:t>
      </w:r>
      <w:r w:rsidR="00776EE6" w:rsidRPr="00776EE6">
        <w:rPr>
          <w:color w:val="000000"/>
        </w:rPr>
        <w:t xml:space="preserve">ispitao je 27 tražbina vjerovnika I višeg isplatnog reda koje su prijavljene u ukupnom iznosu od 1.084.409,99 kn, priznate u ukupnom iznosu od 931.799,55 kn a osporene u iznosu od 152.610,44 kn. Osporena je tražbina vjerovnika RH MF Porezna uprav u navedenom iznosu budući je naveden iznos priznat u bruto plaći radnika. Zatim stečajni upravitelj je ispitao 35 tražbina vjerovnika II višeg isplatnog reda koje su prijavljene u ukupnom iznosu od 19.110.536,36 kn od kojeg iznosa su priznate u ukupnom iznosu od 19.072.646,60 kn a osporene u ukupnom iznosu od 37.889,76 kn. Osporena je tražbina Vodovod grada Vukovara d.o.o. djelomično u iznosu od 3.125,00 kn budući da se isti iznos odnosi na troškove prijave tražbine i troškove vođenja postupka </w:t>
      </w:r>
      <w:proofErr w:type="spellStart"/>
      <w:r w:rsidR="00776EE6" w:rsidRPr="00776EE6">
        <w:rPr>
          <w:color w:val="000000"/>
        </w:rPr>
        <w:t>predstečajne</w:t>
      </w:r>
      <w:proofErr w:type="spellEnd"/>
      <w:r w:rsidR="00776EE6" w:rsidRPr="00776EE6">
        <w:rPr>
          <w:color w:val="000000"/>
        </w:rPr>
        <w:t xml:space="preserve"> nagodbe koje spadaju u niže isplatne redove, Murvica d.o.o. djelomično u iznosu od 14.764,76 kn zbog zastare – potraživanje starije od 3 godine, Tisak d.o.o. djelomično u iznosu od 20.000,00 kn budući je izvršeno prebijanje prije otvaranje stečaja za osporeni iznos.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p w:rsidRDefault="001916A1" w:rsidP="00B72803" w:rsidR="001916A1"/>
    <w:p w:rsidRDefault="00CC1194" w:rsidP="00CC1194" w:rsidR="00CC119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723"/>
        <w:gridCol w:w="1704"/>
        <w:gridCol w:w="1196"/>
        <w:gridCol w:w="1462"/>
        <w:gridCol w:w="1462"/>
        <w:gridCol w:w="2520"/>
        <w:gridCol w:w="221"/>
      </w:tblGrid>
      <w:tr w:rsidTr="00CC1194" w:rsidR="00CC1194">
        <w:tc>
          <w:tcPr>
            <w:tcW w:type="pct" w:w="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type="pct" w:w="1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b/>
                <w:sz w:val="24"/>
                <w:szCs w:val="24"/>
              </w:rPr>
              <w:t>Razlučni</w:t>
            </w:r>
            <w:proofErr w:type="spellEnd"/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vjerovnik</w:t>
            </w:r>
          </w:p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(OIB)</w:t>
            </w:r>
          </w:p>
        </w:tc>
        <w:tc>
          <w:tcPr>
            <w:tcW w:type="pct" w:w="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IZNOS TRAŽBINE</w:t>
            </w:r>
          </w:p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OSIGURANE RAZLUČNIM</w:t>
            </w:r>
          </w:p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PRAVOM (KN)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PRAVNA OSNOVA </w:t>
            </w:r>
          </w:p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TRAŽBINE OSIGURANE RAZLUČNIM PRAVOM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DIO IMOVINE NA KOJI SE ODNOSI RAZLUČNO PRAVO</w:t>
            </w:r>
          </w:p>
        </w:tc>
        <w:tc>
          <w:tcPr>
            <w:tcW w:type="pct" w:w="103"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CC1194" w:rsidR="00CC1194">
        <w:trPr>
          <w:trHeight w:val="1009"/>
        </w:trPr>
        <w:tc>
          <w:tcPr>
            <w:tcW w:type="pct" w:w="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RH, MF, Porezna uprava , Područni ured Slavonije 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Baranje zastupana po ŽDO OIB:18683136487</w:t>
            </w:r>
          </w:p>
        </w:tc>
        <w:tc>
          <w:tcPr>
            <w:tcW w:type="pct" w:w="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1194" w:rsidR="00CC1194">
            <w:pPr>
              <w:rPr>
                <w:rFonts w:hAnsi="Times New Roman" w:ascii="Times New Roman"/>
                <w:lang w:eastAsia="en-US"/>
              </w:rPr>
            </w:pPr>
            <w:r>
              <w:rPr>
                <w:rFonts w:hAnsi="Times New Roman" w:ascii="Times New Roman"/>
              </w:rPr>
              <w:lastRenderedPageBreak/>
              <w:t>Zagreb, Katančićeva 5/a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5.637.954,98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založnom pravu od 28.02.2011.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broj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.-1416/11,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Nekretnine upisane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ul. br. 1027, k.o. Našice,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kč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br. 1194, u naravi stambeno-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poslovna zgrada, dvorište I. Mažuranića ukupne površine 737 m2 i to: 1. suvlasnički dio 113/1000 etažno vlasništvo (E1), 2. suvlasnički dio 111/1000 etažno vlasništvo (E2)</w:t>
            </w:r>
          </w:p>
        </w:tc>
        <w:tc>
          <w:tcPr>
            <w:tcW w:type="pct" w:w="103"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C1194" w:rsidR="00CC1194">
        <w:tc>
          <w:tcPr>
            <w:tcW w:type="pct" w:w="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1194" w:rsidR="00CC1194">
            <w:pPr>
              <w:rPr>
                <w:rFonts w:hAnsi="Times New Roman" w:ascii="Times New Roman"/>
                <w:lang w:eastAsia="en-US"/>
              </w:rPr>
            </w:pPr>
            <w:r>
              <w:rPr>
                <w:rFonts w:hAnsi="Times New Roman" w:ascii="Times New Roman"/>
              </w:rPr>
              <w:t xml:space="preserve">JUG  d.o.o. zastupan po odvjetniku Matko </w:t>
            </w:r>
            <w:proofErr w:type="spellStart"/>
            <w:r>
              <w:rPr>
                <w:rFonts w:hAnsi="Times New Roman" w:ascii="Times New Roman"/>
              </w:rPr>
              <w:t>Mamilović</w:t>
            </w:r>
            <w:proofErr w:type="spellEnd"/>
            <w:r>
              <w:rPr>
                <w:rFonts w:hAnsi="Times New Roman" w:ascii="Times New Roman"/>
              </w:rPr>
              <w:t xml:space="preserve"> iz Našica OIB: 08202859585</w:t>
            </w:r>
          </w:p>
        </w:tc>
        <w:tc>
          <w:tcPr>
            <w:tcW w:type="pct" w:w="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1194" w:rsidR="00CC1194">
            <w:pPr>
              <w:rPr>
                <w:rFonts w:hAnsi="Times New Roman" w:ascii="Times New Roman"/>
                <w:lang w:eastAsia="en-US"/>
              </w:rPr>
            </w:pPr>
            <w:r>
              <w:rPr>
                <w:rFonts w:hAnsi="Times New Roman" w:ascii="Times New Roman"/>
              </w:rPr>
              <w:t>Našice , Trg dr. Franje Tuđmana 2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88.587,92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Općinskog  suda u Osijeku, Stalna služba u Valpovu broj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-3416/2015 od 24.07.2015. g.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Poslovni prostor u prizemlju istočnog dijela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ovjekta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ukupne površine 41,00 m2, koji je upisan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ul. br. 4030, broj  poduloška 545, k.o. Našice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nalazi se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ovjekt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P+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+1+M u Našicama, B. Radića 26 sagrađena na kč.br.2829/2, i nekretnina ukupne površine 41 m2 na drugom katu istog objekta koji je upisan u zk.ul.br 4030, broj poduloška 546, k.o. Našice </w:t>
            </w:r>
          </w:p>
        </w:tc>
        <w:tc>
          <w:tcPr>
            <w:tcW w:type="pct" w:w="103"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C1194" w:rsidR="00CC1194">
        <w:tc>
          <w:tcPr>
            <w:tcW w:type="pct" w:w="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1194" w:rsidR="00CC1194">
            <w:pPr>
              <w:rPr>
                <w:rFonts w:hAnsi="Times New Roman" w:ascii="Times New Roman"/>
                <w:lang w:eastAsia="en-US"/>
              </w:rPr>
            </w:pPr>
            <w:r>
              <w:rPr>
                <w:rFonts w:hAnsi="Times New Roman" w:ascii="Times New Roman"/>
              </w:rPr>
              <w:t>H-ABDUCO D.O.O. OIB:13667298928</w:t>
            </w:r>
          </w:p>
        </w:tc>
        <w:tc>
          <w:tcPr>
            <w:tcW w:type="pct" w:w="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Slavonska avenija 6a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7.155.404,79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Sporazum o osiguranju novčane tražbine od 06.12.2013,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solemniziranog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strane javnog bilježnika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Ilinke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Lisonek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iz Zagreba pod brojem OV-13608/2013, Sporazum o prijenosu sredstava osiguranja od 18.06.2014,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strane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javnog bilježnika Mladena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Ježeka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iz Zagreba pod brojem OV-2313/14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Poslovni prostor u prizemlju istočnog dijela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ovjekta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ukupne površine 41,00 m2, koji je upisan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ul. br. 4030, broj  poduloška 545, k.o. Našice 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nalazi se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ovjekt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P+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+1+M u Našicama, B. Radića 26 sagrađena na kč.br.2829/2, i nekretnina ukupne površine 41 m2 na drugom katu istog objekta koji je upisan u zk.ul.br 4030, broj poduloška 546, k.o. Našice, k.o. Gradac,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uložak 83,k.- br. 200/1,200/2,202/2,202/4,204 ukupno površine 3261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</w:p>
        </w:tc>
        <w:tc>
          <w:tcPr>
            <w:tcW w:type="pct" w:w="103"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C1194" w:rsidR="00CC1194">
        <w:trPr>
          <w:trHeight w:val="1090"/>
        </w:trPr>
        <w:tc>
          <w:tcPr>
            <w:tcW w:type="pct" w:w="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CC1194" w:rsidR="00CC119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18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12.881.947,69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"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</w:tcPr>
          <w:p w:rsidRDefault="00CC1194" w:rsidR="00CC11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C1194" w:rsidP="00CC1194" w:rsidR="00CC11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194" w:rsidP="00CC1194" w:rsidR="00CC11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194" w:rsidP="00CC1194" w:rsidR="00CC1194">
      <w:pPr>
        <w:pStyle w:val="Bezproreda"/>
        <w:numPr>
          <w:ilvl w:val="0"/>
          <w:numId w:val="8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Našicecement d. d.  </w:t>
      </w:r>
      <w:r>
        <w:rPr>
          <w:rFonts w:hAnsi="Times New Roman" w:ascii="Times New Roman"/>
          <w:sz w:val="24"/>
          <w:szCs w:val="24"/>
        </w:rPr>
        <w:tab/>
        <w:t xml:space="preserve">Našice je obavijestio o </w:t>
      </w:r>
      <w:proofErr w:type="spellStart"/>
      <w:r>
        <w:rPr>
          <w:rFonts w:hAnsi="Times New Roman" w:ascii="Times New Roman"/>
          <w:sz w:val="24"/>
          <w:szCs w:val="24"/>
        </w:rPr>
        <w:t>razlučnom</w:t>
      </w:r>
      <w:proofErr w:type="spellEnd"/>
      <w:r>
        <w:rPr>
          <w:rFonts w:hAnsi="Times New Roman" w:ascii="Times New Roman"/>
          <w:sz w:val="24"/>
          <w:szCs w:val="24"/>
        </w:rPr>
        <w:t xml:space="preserve"> pravu na nekretninama upisanim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1027 k. o. Našice 13 ETAŽA 81/1000 u naravi </w:t>
      </w:r>
      <w:proofErr w:type="spellStart"/>
      <w:r>
        <w:rPr>
          <w:rFonts w:hAnsi="Times New Roman" w:ascii="Times New Roman"/>
          <w:sz w:val="24"/>
          <w:szCs w:val="24"/>
        </w:rPr>
        <w:t>dvoetažni</w:t>
      </w:r>
      <w:proofErr w:type="spellEnd"/>
      <w:r>
        <w:rPr>
          <w:rFonts w:hAnsi="Times New Roman" w:ascii="Times New Roman"/>
          <w:sz w:val="24"/>
          <w:szCs w:val="24"/>
        </w:rPr>
        <w:t xml:space="preserve"> stan SP9u potkrovlju 1 i 2 u površini od 76,48 m2 , međutim navedena nekretnina nije u vlasništvu stečajnog dužnika nego u vlasništvu Maria Šarić iz Našica.</w:t>
      </w:r>
    </w:p>
    <w:p w:rsidRDefault="00CC1194" w:rsidP="00CC1194" w:rsidR="00CC1194">
      <w:pPr>
        <w:pStyle w:val="Bezproreda"/>
        <w:numPr>
          <w:ilvl w:val="0"/>
          <w:numId w:val="8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RH MF Porezna uprava, Područni ured Slavonije i Baranje je obavijestio o </w:t>
      </w:r>
      <w:proofErr w:type="spellStart"/>
      <w:r>
        <w:rPr>
          <w:rFonts w:hAnsi="Times New Roman" w:ascii="Times New Roman"/>
          <w:sz w:val="24"/>
          <w:szCs w:val="24"/>
        </w:rPr>
        <w:t>razlučnom</w:t>
      </w:r>
      <w:proofErr w:type="spellEnd"/>
      <w:r>
        <w:rPr>
          <w:rFonts w:hAnsi="Times New Roman" w:ascii="Times New Roman"/>
          <w:sz w:val="24"/>
          <w:szCs w:val="24"/>
        </w:rPr>
        <w:t xml:space="preserve"> pravu na nekretnini upisane u k.o. </w:t>
      </w:r>
      <w:proofErr w:type="spellStart"/>
      <w:r>
        <w:rPr>
          <w:rFonts w:hAnsi="Times New Roman" w:ascii="Times New Roman"/>
          <w:sz w:val="24"/>
          <w:szCs w:val="24"/>
        </w:rPr>
        <w:t>Podgorač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broj 698, kč.br. 59, u naravi pašnjak, trstik ukupne površine 16.650 m2, međutim navedena nekretnina nije u vlasništvu stečajnog dužnika nego u vlasništvu Maria Šarića iz Našica. </w:t>
      </w:r>
    </w:p>
    <w:p w:rsidRDefault="00CC1194" w:rsidP="00CC1194" w:rsidR="00CC1194">
      <w:pPr>
        <w:pStyle w:val="Bezproreda"/>
        <w:numPr>
          <w:ilvl w:val="0"/>
          <w:numId w:val="8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RH, MF, Porezna uprava, Područni ured Slavonije i Baranje je obavijestio o </w:t>
      </w:r>
      <w:proofErr w:type="spellStart"/>
      <w:r>
        <w:rPr>
          <w:rFonts w:hAnsi="Times New Roman" w:ascii="Times New Roman"/>
          <w:sz w:val="24"/>
          <w:szCs w:val="24"/>
        </w:rPr>
        <w:t>razlučnom</w:t>
      </w:r>
      <w:proofErr w:type="spellEnd"/>
      <w:r>
        <w:rPr>
          <w:rFonts w:hAnsi="Times New Roman" w:ascii="Times New Roman"/>
          <w:sz w:val="24"/>
          <w:szCs w:val="24"/>
        </w:rPr>
        <w:t xml:space="preserve"> pravu na nekretnini upisane u zk.ul.br. 1027, k.o.l Našice kč.br 1194, u naravi stambeno-poslovna zgrada, dvorište I. Mažuranića ukupne površine 737m2 i to : 3. suvlasnički dio 51/1000 etažno vlasništvo (E3), 4.  dio 42/1000 etažno vlasništvo (E4), 5. suvlasnički dio 54/1000 etažno vlasništvo (E9), međutim navedene nekretnine nisu u vlasništvu stečajnog dužnika  već u vlasništvu SCAT- INŽENJERING J.D.O.O. Našice.</w:t>
      </w:r>
    </w:p>
    <w:p w:rsidRDefault="00CC1194" w:rsidP="00CC1194" w:rsidR="00CC1194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C1194" w:rsidP="00776EE6" w:rsidR="00776EE6">
      <w:pPr>
        <w:ind w:firstLine="360"/>
      </w:pPr>
      <w:r>
        <w:t>Izlučnih prava nema.</w:t>
      </w:r>
      <w:r>
        <w:tab/>
      </w:r>
    </w:p>
    <w:p w:rsidRDefault="00567F6F" w:rsidP="00776EE6" w:rsidR="00567F6F">
      <w:pPr>
        <w:ind w:firstLine="360"/>
      </w:pPr>
    </w:p>
    <w:p w:rsidRDefault="00567F6F" w:rsidP="00567F6F" w:rsidR="006B7107">
      <w:pPr>
        <w:ind w:firstLine="360"/>
      </w:pPr>
      <w:r>
        <w:t>ŽDO i nazočni vjerovnici suglasili su se s ispitanim i utvrđenim tražbinama vjerovnika.</w:t>
      </w:r>
      <w:r w:rsidR="00CC1194">
        <w:tab/>
      </w:r>
      <w:r w:rsidR="00CC1194">
        <w:tab/>
      </w:r>
      <w:r w:rsidR="00CC1194">
        <w:tab/>
      </w:r>
      <w:r w:rsidR="00CC1194">
        <w:tab/>
      </w:r>
      <w:r w:rsidR="00CC1194">
        <w:tab/>
      </w:r>
      <w:r w:rsidR="00CC1194">
        <w:tab/>
      </w:r>
      <w:r w:rsidR="00CC1194">
        <w:tab/>
      </w:r>
      <w:r w:rsidR="00CC1194">
        <w:tab/>
      </w:r>
    </w:p>
    <w:p w:rsidRDefault="006B7107" w:rsidP="006B7107" w:rsidR="006B7107">
      <w:pPr>
        <w:ind w:firstLine="708"/>
      </w:pPr>
    </w:p>
    <w:p w:rsidRDefault="00567F6F" w:rsidP="006B7107" w:rsidR="00567F6F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C61E37">
        <w:t>6. ožujka</w:t>
      </w:r>
      <w:r w:rsidR="00CC1194">
        <w:t xml:space="preserve">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567F6F" w:rsidP="006B7107" w:rsidR="00567F6F"/>
    <w:p w:rsidRDefault="00567F6F" w:rsidP="006B7107" w:rsidR="00567F6F"/>
    <w:p w:rsidRDefault="00567F6F" w:rsidP="006B7107" w:rsidR="00567F6F"/>
    <w:p w:rsidRDefault="00567F6F" w:rsidP="006B7107" w:rsidR="00567F6F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CC1194">
        <w:t>Vinko Dukić</w:t>
      </w:r>
    </w:p>
    <w:p w:rsidRDefault="006B7107" w:rsidP="00E14E23" w:rsidR="00567F6F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</w:p>
    <w:p w:rsidRDefault="00567F6F" w:rsidP="00E14E23" w:rsidR="00567F6F">
      <w:pPr>
        <w:tabs>
          <w:tab w:pos="5955" w:val="left"/>
        </w:tabs>
      </w:pPr>
      <w:r>
        <w:t xml:space="preserve">3. za Vodovod Grada Vukovara odvjetnici u OD </w:t>
      </w:r>
      <w:proofErr w:type="spellStart"/>
      <w:r>
        <w:t>Klišanin</w:t>
      </w:r>
      <w:proofErr w:type="spellEnd"/>
      <w:r>
        <w:t xml:space="preserve"> &amp; Partneri d.o.o. Zagreb, Zelinska 2/1</w:t>
      </w:r>
    </w:p>
    <w:p w:rsidRDefault="00567F6F" w:rsidP="00E14E23" w:rsidR="00567F6F">
      <w:pPr>
        <w:tabs>
          <w:tab w:pos="5955" w:val="left"/>
        </w:tabs>
      </w:pPr>
      <w:r>
        <w:t>4. Murvica d.o.o. Crikvenica, Kralja Tomislava 85a</w:t>
      </w:r>
    </w:p>
    <w:p w:rsidRDefault="00567F6F" w:rsidP="00E14E23" w:rsidR="006B7107" w:rsidRPr="00BA07CE">
      <w:pPr>
        <w:tabs>
          <w:tab w:pos="5955" w:val="left"/>
        </w:tabs>
      </w:pPr>
      <w:r>
        <w:t>5. Tisak d.o.o. Našice, K. Tomislava 4</w:t>
      </w:r>
      <w:r w:rsidR="00E14E23">
        <w:tab/>
      </w:r>
    </w:p>
    <w:p w:rsidRDefault="00567F6F" w:rsidP="006B7107" w:rsidR="006B7107">
      <w:r>
        <w:t>6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</w:p>
    <w:p w:rsidRDefault="00567F6F" w:rsidP="00CC1194" w:rsidR="006B7107">
      <w:pPr>
        <w:tabs>
          <w:tab w:pos="1305" w:val="left"/>
        </w:tabs>
      </w:pPr>
      <w:r>
        <w:t>7</w:t>
      </w:r>
      <w:r w:rsidR="00E82646">
        <w:t>. k-</w:t>
      </w:r>
      <w:r w:rsidR="00C61E37">
        <w:t>6.4.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>
      <w:bookmarkStart w:name="_GoBack" w:id="0"/>
      <w:bookmarkEnd w:id="0"/>
    </w:p>
    <w:sectPr w:rsidR="006B7107" w:rsidRPr="009771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5A1" w:rsidP="00F57AB4" w:rsidR="001135A1">
      <w:r>
        <w:separator/>
      </w:r>
    </w:p>
  </w:endnote>
  <w:endnote w:id="0" w:type="continuationSeparator">
    <w:p w:rsidRDefault="001135A1" w:rsidP="00F57AB4" w:rsidR="00113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5A1" w:rsidP="00F57AB4" w:rsidR="001135A1">
      <w:r>
        <w:separator/>
      </w:r>
    </w:p>
  </w:footnote>
  <w:footnote w:id="0" w:type="continuationSeparator">
    <w:p w:rsidRDefault="001135A1" w:rsidP="00F57AB4" w:rsidR="00113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E61B9D" w:rsidP="00567F6F" w:rsidR="00567F6F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A6A">
          <w:rPr>
            <w:noProof/>
          </w:rPr>
          <w:t>12</w:t>
        </w:r>
        <w:r>
          <w:fldChar w:fldCharType="end"/>
        </w:r>
        <w:r w:rsidR="00567F6F">
          <w:t xml:space="preserve">                          Broj: St-1696/16-26</w:t>
        </w:r>
      </w:p>
      <w:p w:rsidRDefault="001135A1" w:rsidR="00E61B9D">
        <w:pPr>
          <w:pStyle w:val="Zaglavlje"/>
          <w:jc w:val="center"/>
        </w:pPr>
      </w:p>
    </w:sdtContent>
  </w:sdt>
  <w:p w:rsidRDefault="00E61B9D" w:rsidP="00A24167" w:rsidR="00E61B9D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0C4A3B"/>
    <w:multiLevelType w:val="hybridMultilevel"/>
    <w:tmpl w:val="D674D6B6"/>
    <w:lvl w:tplc="FDF0ACBA" w:ilvl="0">
      <w:start w:val="1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4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10630B"/>
    <w:multiLevelType w:val="hybridMultilevel"/>
    <w:tmpl w:val="2C66D496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708D6"/>
    <w:rsid w:val="00082B5D"/>
    <w:rsid w:val="000B127F"/>
    <w:rsid w:val="000B407C"/>
    <w:rsid w:val="000B6B10"/>
    <w:rsid w:val="000D16CF"/>
    <w:rsid w:val="000F0342"/>
    <w:rsid w:val="0010684D"/>
    <w:rsid w:val="001135A1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33068"/>
    <w:rsid w:val="00567F6F"/>
    <w:rsid w:val="005D0C32"/>
    <w:rsid w:val="00614C08"/>
    <w:rsid w:val="006618B5"/>
    <w:rsid w:val="006A05D0"/>
    <w:rsid w:val="006B7107"/>
    <w:rsid w:val="006D5BAB"/>
    <w:rsid w:val="006F2277"/>
    <w:rsid w:val="00710C97"/>
    <w:rsid w:val="00756F2C"/>
    <w:rsid w:val="00776EE6"/>
    <w:rsid w:val="00781205"/>
    <w:rsid w:val="00793B3B"/>
    <w:rsid w:val="007E7A9A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16075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C01508"/>
    <w:rsid w:val="00C04736"/>
    <w:rsid w:val="00C06C57"/>
    <w:rsid w:val="00C468BB"/>
    <w:rsid w:val="00C46C90"/>
    <w:rsid w:val="00C61E37"/>
    <w:rsid w:val="00C93A6A"/>
    <w:rsid w:val="00CA38CE"/>
    <w:rsid w:val="00CC1194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61B9D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3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eSPISCCParagraphDefaultFont" w:type="character">
    <w:name w:val="eSPIS_CC_Paragraph Default Font"/>
    <w:basedOn w:val="Zadanifontodlomka"/>
    <w:rsid w:val="00CC1194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C1194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194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194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3A6A"/>
    <w:rPr>
      <w:color w:val="808080"/>
      <w:bdr w:space="0" w:sz="0" w:color="auto" w:val="none"/>
      <w:shd w:fill="CCFFFF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3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eSPISCCParagraphDefaultFont" w:type="character">
    <w:name w:val="eSPIS_CC_Paragraph Default Font"/>
    <w:basedOn w:val="Zadanifontodlomka"/>
    <w:rsid w:val="00CC1194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C1194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194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194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3A6A"/>
    <w:rPr>
      <w:color w:val="808080"/>
      <w:bdr w:color="auto" w:space="0" w:sz="0" w:val="none"/>
      <w:shd w:color="auto" w:fill="CCFFFF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9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258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858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4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766D4-8FDE-4EC9-9AB0-579408611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3112</properties:Words>
  <properties:Characters>20431</properties:Characters>
  <properties:Lines>2498</properties:Lines>
  <properties:Paragraphs>682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2017-02-10T06:40:00Z</dcterms:created>
  <dc:creator>wsadmin</dc:creator>
  <cp:lastModifiedBy>Danijela Sekulić</cp:lastModifiedBy>
  <cp:lastPrinted>2017-03-06T07:43:00Z</cp:lastPrinted>
  <dcterms:modified xmlns:xsi="http://www.w3.org/2001/XMLSchema-instance" xsi:type="dcterms:W3CDTF">2017-03-06T07:44:00Z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13</vt:i4>
  </prop:property>
</prop:Properties>
</file>