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1fcd" w14:paraId="db91fcd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6F5948">
        <w:t>8</w:t>
      </w:r>
      <w:r w:rsidR="00345AD0">
        <w:t>30</w:t>
      </w:r>
      <w:r w:rsidRPr="00151FF0">
        <w:t>/1</w:t>
      </w:r>
      <w:r w:rsidR="00AE19F6">
        <w:t>6</w:t>
      </w:r>
      <w:r w:rsidRPr="00151FF0">
        <w:t>-</w:t>
      </w:r>
      <w:r w:rsidR="00345AD0">
        <w:t>22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</w:t>
      </w:r>
      <w:r w:rsidR="00AE19F6">
        <w:t xml:space="preserve">OIB 85821130368 </w:t>
      </w:r>
      <w:r w:rsidRPr="00655274">
        <w:t xml:space="preserve">za otvaranje stečajnog postupka nad dužnikom </w:t>
      </w:r>
      <w:r w:rsidR="00345AD0" w:rsidRPr="00345AD0">
        <w:t>NIKOLINA DIZAJN d.o.o. prodaja i iznajmljivanje vjenčanica i usluge, Osijek, Sjenjak 10, MBS 030116450, OIB 67055203159</w:t>
      </w:r>
      <w:r w:rsidRPr="00655274">
        <w:t xml:space="preserve">, dana </w:t>
      </w:r>
      <w:r w:rsidR="00BB0D88">
        <w:t>3</w:t>
      </w:r>
      <w:r w:rsidR="00AE19F6">
        <w:t>1</w:t>
      </w:r>
      <w:r w:rsidRPr="00655274">
        <w:t xml:space="preserve">. </w:t>
      </w:r>
      <w:r w:rsidR="00BB0D88">
        <w:t>kolovoz</w:t>
      </w:r>
      <w:r>
        <w:t>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BB0D88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863988" w:rsidRPr="00863988">
        <w:t>Zoran</w:t>
      </w:r>
      <w:r w:rsidR="00863988">
        <w:t>u</w:t>
      </w:r>
      <w:r w:rsidR="00863988" w:rsidRPr="00863988">
        <w:t xml:space="preserve"> Subotić, Beli Manastir, Kralja Tomislava 51A, OIB 09071761803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BB0D88" w:rsidRPr="00BB0D88">
        <w:t>NIKOLINA DIZAJN d.o.o. prodaja i iznajmljivanje vjenčanica i usluge, Osijek, Sjenjak 10, MBS 030116450, OIB 67055203159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63988">
        <w:t xml:space="preserve"> broj HR40 2340 0093 1001 7305 3 kod Privredne banke Zagreb d.d. Zagreb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1D4AA0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1D4AA0">
        <w:t xml:space="preserve">da iz </w:t>
      </w:r>
      <w:r w:rsidR="001D4AA0" w:rsidRPr="001D4AA0">
        <w:t>Fond</w:t>
      </w:r>
      <w:r w:rsidR="001D4AA0">
        <w:t>a</w:t>
      </w:r>
      <w:r w:rsidR="001D4AA0" w:rsidRPr="001D4AA0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B7486B">
        <w:t>8</w:t>
      </w:r>
      <w:r w:rsidR="001D4AA0">
        <w:t>30</w:t>
      </w:r>
      <w:r w:rsidR="009B0F1B">
        <w:t>/</w:t>
      </w:r>
      <w:r w:rsidR="00FE5A6E">
        <w:t>1</w:t>
      </w:r>
      <w:r w:rsidR="00D25A98">
        <w:t>6</w:t>
      </w:r>
      <w:r w:rsidR="009B0F1B">
        <w:t>-</w:t>
      </w:r>
      <w:r w:rsidR="00764FCC">
        <w:t>1</w:t>
      </w:r>
      <w:r w:rsidR="00DA6E03">
        <w:t>1</w:t>
      </w:r>
      <w:r w:rsidR="009B0F1B">
        <w:t xml:space="preserve"> od </w:t>
      </w:r>
      <w:r w:rsidR="00DA6E03">
        <w:t>3</w:t>
      </w:r>
      <w:r w:rsidR="009B0F1B">
        <w:t>.</w:t>
      </w:r>
      <w:r w:rsidR="00D3098C">
        <w:t>0</w:t>
      </w:r>
      <w:r w:rsidR="00DA6E03">
        <w:t>5</w:t>
      </w:r>
      <w:r w:rsidR="009B0F1B">
        <w:t>.20</w:t>
      </w:r>
      <w:r w:rsidR="00FE5A6E">
        <w:t>1</w:t>
      </w:r>
      <w:r w:rsidR="00D3098C">
        <w:t>6</w:t>
      </w:r>
      <w:r w:rsidR="009B0F1B">
        <w:t xml:space="preserve">. pokrenut je prethodni postupak nad dužnikom </w:t>
      </w:r>
      <w:r w:rsidR="00DA6E03">
        <w:t>i</w:t>
      </w:r>
      <w:r w:rsidR="009B0F1B">
        <w:t xml:space="preserve"> imenovan</w:t>
      </w:r>
      <w:r w:rsidR="0040049C">
        <w:t xml:space="preserve"> je</w:t>
      </w:r>
      <w:r w:rsidR="009B0F1B">
        <w:t xml:space="preserve"> </w:t>
      </w:r>
      <w:r w:rsidR="00D25A98">
        <w:t>Zoran Subotić iz Belog Manastira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4C3B2E">
        <w:t>8</w:t>
      </w:r>
      <w:r w:rsidR="00D23353">
        <w:t>.0</w:t>
      </w:r>
      <w:r w:rsidR="004C3B2E">
        <w:t>7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DA6E03">
        <w:t>3</w:t>
      </w:r>
      <w:r w:rsidR="004C3B2E">
        <w:t>1</w:t>
      </w:r>
      <w:r w:rsidRPr="008D4802">
        <w:t xml:space="preserve">. </w:t>
      </w:r>
      <w:r w:rsidR="00DA6E03">
        <w:t>kolovoz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35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345AD0" w:rsidRPr="00345AD0">
      <w:t>14 St-830/16-22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1D4AA0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45AD0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3B2E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398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19F6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B0D88"/>
    <w:rsid w:val="00BC00E1"/>
    <w:rsid w:val="00BC068F"/>
    <w:rsid w:val="00BC35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5A98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A6E03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3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58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58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58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58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3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58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58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58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58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NIKOLINA DIZAJN d.o.o. prodaja i iznajmljivanje vjenčanica i usluge</izvorni_sadrzaj>
    <derivirana_varijabla naziv="DomainObject.Predmet.ProtustrankaFormated_1">  NIKOLINA DIZAJN d.o.o. prodaja i iznajmljivanje vjenčanica i usluge</derivirana_varijabla>
  </DomainObject.Predmet.ProtustrankaFormated>
  <DomainObject.Predmet.ProtustrankaFormatedOIB>
    <izvorni_sadrzaj>  NIKOLINA DIZAJN d.o.o. prodaja i iznajmljivanje vjenčanica i usluge, OIB 67055203159</izvorni_sadrzaj>
    <derivirana_varijabla naziv="DomainObject.Predmet.ProtustrankaFormatedOIB_1">  NIKOLINA DIZAJN d.o.o. prodaja i iznajmljivanje vjenčanica i usluge, OIB 67055203159</derivirana_varijabla>
  </DomainObject.Predmet.ProtustrankaFormatedOIB>
  <DomainObject.Predmet.ProtustrankaFormatedWithAdress>
    <izvorni_sadrzaj> NIKOLINA DIZAJN d.o.o. prodaja i iznajmljivanje vjenčanica i usluge, Sjenjak 10, 31000 Osijek</izvorni_sadrzaj>
    <derivirana_varijabla naziv="DomainObject.Predmet.ProtustrankaFormatedWithAdress_1"> NIKOLINA DIZAJN d.o.o. prodaja i iznajmljivanje vjenčanica i usluge, Sjenjak 10, 31000 Osijek</derivirana_varijabla>
  </DomainObject.Predmet.ProtustrankaFormatedWithAdress>
  <DomainObject.Predmet.ProtustrankaFormatedWithAdressOIB>
    <izvorni_sadrzaj> NIKOLINA DIZAJN d.o.o. prodaja i iznajmljivanje vjenčanica i usluge, OIB 67055203159, Sjenjak 10, 31000 Osijek</izvorni_sadrzaj>
    <derivirana_varijabla naziv="DomainObject.Predmet.ProtustrankaFormatedWithAdressOIB_1"> NIKOLINA DIZAJN d.o.o. prodaja i iznajmljivanje vjenčanica i usluge, OIB 67055203159, Sjenjak 10, 31000 Osijek</derivirana_varijabla>
  </DomainObject.Predmet.ProtustrankaFormatedWithAdressOIB>
  <DomainObject.Predmet.ProtustrankaWithAdress>
    <izvorni_sadrzaj>NIKOLINA DIZAJN d.o.o. prodaja i iznajmljivanje vjenčanica i usluge Sjenjak 10, 31000 Osijek</izvorni_sadrzaj>
    <derivirana_varijabla naziv="DomainObject.Predmet.ProtustrankaWithAdress_1">NIKOLINA DIZAJN d.o.o. prodaja i iznajmljivanje vjenčanica i usluge Sjenjak 10, 31000 Osijek</derivirana_varijabla>
  </DomainObject.Predmet.ProtustrankaWithAdress>
  <DomainObject.Predmet.ProtustrankaWithAdressOIB>
    <izvorni_sadrzaj>NIKOLINA DIZAJN d.o.o. prodaja i iznajmljivanje vjenčanica i usluge, OIB 67055203159, Sjenjak 10, 31000 Osijek</izvorni_sadrzaj>
    <derivirana_varijabla naziv="DomainObject.Predmet.ProtustrankaWithAdressOIB_1">NIKOLINA DIZAJN d.o.o. prodaja i iznajmljivanje vjenčanica i usluge, OIB 67055203159, Sjenjak 10, 31000 Osijek</derivirana_varijabla>
  </DomainObject.Predmet.ProtustrankaWithAdressOIB>
  <DomainObject.Predmet.ProtustrankaNazivFormated>
    <izvorni_sadrzaj>NIKOLINA DIZAJN d.o.o. prodaja i iznajmljivanje vjenčanica i usluge</izvorni_sadrzaj>
    <derivirana_varijabla naziv="DomainObject.Predmet.ProtustrankaNazivFormated_1">NIKOLINA DIZAJN d.o.o. prodaja i iznajmljivanje vjenčanica i usluge</derivirana_varijabla>
  </DomainObject.Predmet.ProtustrankaNazivFormated>
  <DomainObject.Predmet.ProtustrankaNazivFormatedOIB>
    <izvorni_sadrzaj>NIKOLINA DIZAJN d.o.o. prodaja i iznajmljivanje vjenčanica i usluge, OIB 67055203159</izvorni_sadrzaj>
    <derivirana_varijabla naziv="DomainObject.Predmet.ProtustrankaNazivFormatedOIB_1">NIKOLINA DIZAJN d.o.o. prodaja i iznajmljivanje vjenčanica i usluge, OIB 67055203159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NIKOLINA DIZAJN d.o.o. prodaja i iznajmljivanje vjenčanica i usluge</item>
    </izvorni_sadrzaj>
    <derivirana_varijabla naziv="DomainObject.Predmet.ProtuStrankaListFormated_1">
      <item>NIKOLINA DIZAJN d.o.o. prodaja i iznajmljivanje vjenčanica i usluge</item>
    </derivirana_varijabla>
  </DomainObject.Predmet.ProtuStrankaListFormated>
  <DomainObject.Predmet.ProtuStrankaListFormatedOIB>
    <izvorni_sadrzaj>
      <item>NIKOLINA DIZAJN d.o.o. prodaja i iznajmljivanje vjenčanica i usluge, OIB 67055203159</item>
    </izvorni_sadrzaj>
    <derivirana_varijabla naziv="DomainObject.Predmet.ProtuStrankaListFormatedOIB_1">
      <item>NIKOLINA DIZAJN d.o.o. prodaja i iznajmljivanje vjenčanica i usluge, OIB 67055203159</item>
    </derivirana_varijabla>
  </DomainObject.Predmet.ProtuStrankaListFormatedOIB>
  <DomainObject.Predmet.ProtuStrankaListFormatedWithAdress>
    <izvorni_sadrzaj>
      <item>NIKOLINA DIZAJN d.o.o. prodaja i iznajmljivanje vjenčanica i usluge, Sjenjak 10, 31000 Osijek</item>
    </izvorni_sadrzaj>
    <derivirana_varijabla naziv="DomainObject.Predmet.ProtuStrankaListFormatedWithAdress_1">
      <item>NIKOLINA DIZAJN d.o.o. prodaja i iznajmljivanje vjenčanica i usluge, Sjenjak 10, 31000 Osijek</item>
    </derivirana_varijabla>
  </DomainObject.Predmet.ProtuStrankaListFormatedWithAdress>
  <DomainObject.Predmet.ProtuStrankaListFormatedWithAdressOIB>
    <izvorni_sadrzaj>
      <item>NIKOLINA DIZAJN d.o.o. prodaja i iznajmljivanje vjenčanica i usluge, OIB 67055203159, Sjenjak 10, 31000 Osijek</item>
    </izvorni_sadrzaj>
    <derivirana_varijabla naziv="DomainObject.Predmet.ProtuStrankaListFormatedWithAdressOIB_1">
      <item>NIKOLINA DIZAJN d.o.o. prodaja i iznajmljivanje vjenčanica i usluge, OIB 67055203159, Sjenjak 10, 31000 Osijek</item>
    </derivirana_varijabla>
  </DomainObject.Predmet.ProtuStrankaListFormatedWithAdressOIB>
  <DomainObject.Predmet.ProtuStrankaListNazivFormated>
    <izvorni_sadrzaj>
      <item>NIKOLINA DIZAJN d.o.o. prodaja i iznajmljivanje vjenčanica i usluge</item>
    </izvorni_sadrzaj>
    <derivirana_varijabla naziv="DomainObject.Predmet.ProtuStrankaListNazivFormated_1">
      <item>NIKOLINA DIZAJN d.o.o. prodaja i iznajmljivanje vjenčanica i usluge</item>
    </derivirana_varijabla>
  </DomainObject.Predmet.ProtuStrankaListNazivFormated>
  <DomainObject.Predmet.ProtuStrankaListNazivFormatedOIB>
    <izvorni_sadrzaj>
      <item>NIKOLINA DIZAJN d.o.o. prodaja i iznajmljivanje vjenčanica i usluge, OIB 67055203159</item>
    </izvorni_sadrzaj>
    <derivirana_varijabla naziv="DomainObject.Predmet.ProtuStrankaListNazivFormatedOIB_1">
      <item>NIKOLINA DIZAJN d.o.o. prodaja i iznajmljivanje vjenčanica i usluge, OIB 67055203159</item>
    </derivirana_varijabla>
  </DomainObject.Predmet.ProtuStrankaListNazivFormatedOIB>
  <DomainObject.Predmet.OstaliListFormated>
    <izvorni_sadrzaj>
      <item>ŽDO GUO OSIJEK</item>
      <item>Zoran Subotić</item>
      <item>Vesna Rimac</item>
    </izvorni_sadrzaj>
    <derivirana_varijabla naziv="DomainObject.Predmet.OstaliListFormated_1">
      <item>ŽDO GUO OSIJEK</item>
      <item>Zoran Subotić</item>
      <item>Vesna Rimac</item>
    </derivirana_varijabla>
  </DomainObject.Predmet.OstaliListFormated>
  <DomainObject.Predmet.OstaliListFormatedOIB>
    <izvorni_sadrzaj>
      <item>ŽDO GUO OSIJEK</item>
      <item>Zoran Subotić, OIB 09071761803</item>
      <item>Vesna Rimac, OIB 92702645235</item>
    </izvorni_sadrzaj>
    <derivirana_varijabla naziv="DomainObject.Predmet.OstaliListFormatedOIB_1">
      <item>ŽDO GUO OSIJEK</item>
      <item>Zoran Subotić, OIB 09071761803</item>
      <item>Vesna Rimac, OIB 92702645235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Vesna Rimac, Sjenjak 10, 31000 Osijek</item>
    </izvorni_sadrzaj>
    <derivirana_varijabla naziv="DomainObject.Predmet.OstaliListFormatedWithAdress_1">
      <item>ŽDO GUO OSIJEK</item>
      <item>Zoran Subotić, Kralja Tomislava 51A, 31300 Beli Manastir</item>
      <item>Vesna Rimac, Sjenjak 10, 31000 Osijek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Vesna Rimac, OIB 92702645235, Sjenjak 10, 31000 Osijek</item>
    </izvorni_sadrzaj>
    <derivirana_varijabla naziv="DomainObject.Predmet.OstaliListFormatedWithAdressOIB_1">
      <item>ŽDO GUO OSIJEK</item>
      <item>Zoran Subotić, OIB 09071761803, Kralja Tomislava 51A, 31300 Beli Manastir</item>
      <item>Vesna Rimac, OIB 92702645235, Sjenjak 10, 31000 Osijek</item>
    </derivirana_varijabla>
  </DomainObject.Predmet.OstaliListFormatedWithAdressOIB>
  <DomainObject.Predmet.OstaliListNazivFormated>
    <izvorni_sadrzaj>
      <item>ŽDO GUO OSIJEK</item>
      <item>Zoran Subotić</item>
      <item>Vesna Rimac</item>
    </izvorni_sadrzaj>
    <derivirana_varijabla naziv="DomainObject.Predmet.OstaliListNazivFormated_1">
      <item>ŽDO GUO OSIJEK</item>
      <item>Zoran Subotić</item>
      <item>Vesna Rimac</item>
    </derivirana_varijabla>
  </DomainObject.Predmet.OstaliListNazivFormated>
  <DomainObject.Predmet.OstaliListNazivFormatedOIB>
    <izvorni_sadrzaj>
      <item>ŽDO GUO OSIJEK</item>
      <item>Zoran Subotić, OIB 09071761803</item>
      <item>Vesna Rimac, OIB 92702645235</item>
    </izvorni_sadrzaj>
    <derivirana_varijabla naziv="DomainObject.Predmet.OstaliListNazivFormatedOIB_1">
      <item>ŽDO GUO OSIJEK</item>
      <item>Zoran Subotić, OIB 09071761803</item>
      <item>Vesna Rimac, OIB 92702645235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NIKOLINA DIZAJN d.o.o. prodaja i iznajmljivanje vjenčanica i usluge</izvorni_sadrzaj>
    <derivirana_varijabla naziv="DomainObject.Predmet.ProtustrankaIDrugi_1">NIKOLINA DIZAJN d.o.o. prodaja i iznajmljivanje vjenčanica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NIKOLINA DIZAJN d.o.o. prodaja i iznajmljivanje vjenčanica i usluge, OIB 67055203159, Sjenjak 10, 31000 Osijek</izvorni_sadrzaj>
    <derivirana_varijabla naziv="DomainObject.Predmet.ProtustrankaIDrugiAdressOIB_1">NIKOLINA DIZAJN d.o.o. prodaja i iznajmljivanje vjenčanica i usluge, OIB 67055203159, Sjenjak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NIKOLINA DIZAJN d.o.o. prodaja i iznajmljivanje vjenčanica i usluge</item>
      <item>ŽDO GUO OSIJEK</item>
      <item>Zoran Subotić</item>
      <item>Vesna Rimac</item>
    </izvorni_sadrzaj>
    <derivirana_varijabla naziv="DomainObject.Predmet.SudioniciListNaziv_1">
      <item>FINA RC OSIJEK</item>
      <item>NIKOLINA DIZAJN d.o.o. prodaja i iznajmljivanje vjenčanica i usluge</item>
      <item>ŽDO GUO OSIJEK</item>
      <item>Zoran Subotić</item>
      <item>Vesna Rimac</item>
    </derivirana_varijabla>
  </DomainObject.Predmet.SudioniciListNaziv>
  <DomainObject.Predmet.SudioniciListAdressOIB>
    <izvorni_sadrzaj>
      <item>FINA RC OSIJEK, OIB 85821130368</item>
      <item>NIKOLINA DIZAJN d.o.o. prodaja i iznajmljivanje vjenčanica i usluge, OIB 67055203159, Sjenjak 10,31000 Osijek</item>
      <item>ŽDO GUO OSIJEK</item>
      <item>Zoran Subotić, OIB 09071761803, Kralja Tomislava 51A,31300 Beli Manastir</item>
      <item>Vesna Rimac, OIB 92702645235, Sjenjak 10,31000 Osijek</item>
    </izvorni_sadrzaj>
    <derivirana_varijabla naziv="DomainObject.Predmet.SudioniciListAdressOIB_1">
      <item>FINA RC OSIJEK, OIB 85821130368</item>
      <item>NIKOLINA DIZAJN d.o.o. prodaja i iznajmljivanje vjenčanica i usluge, OIB 67055203159, Sjenjak 10,31000 Osijek</item>
      <item>ŽDO GUO OSIJEK</item>
      <item>Zoran Subotić, OIB 09071761803, Kralja Tomislava 51A,31300 Beli Manastir</item>
      <item>Vesna Rimac, OIB 92702645235, Sjenjak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67055203159</item>
      <item>, OIB null</item>
      <item>, OIB 09071761803</item>
      <item>, OIB 92702645235</item>
    </izvorni_sadrzaj>
    <derivirana_varijabla naziv="DomainObject.Predmet.SudioniciListNazivOIB_1">
      <item>, OIB 85821130368</item>
      <item>, OIB 67055203159</item>
      <item>, OIB null</item>
      <item>, OIB 09071761803</item>
      <item>, OIB 92702645235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444</properties:Words>
  <properties:Characters>2490</properties:Characters>
  <properties:Lines>75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2016-08-31T07:35:00Z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