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c3ff" w14:paraId="bf5c3f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675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C6834">
        <w:t>210</w:t>
      </w:r>
      <w:r w:rsidR="00CD32EA">
        <w:t>4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CD32EA">
        <w:t>KOBAJA d.o.o. za proizvodnju i ugostiteljstvo, Vinkovci, Duga ulica 17, MBS: 030150905, OIB 05323313949</w:t>
      </w:r>
      <w:r w:rsidR="000873E5" w:rsidRPr="000873E5">
        <w:t>,</w:t>
      </w:r>
      <w:r w:rsidR="00FC38ED">
        <w:t xml:space="preserve"> </w:t>
      </w:r>
      <w:r w:rsidR="009A7A81">
        <w:t xml:space="preserve">dana </w:t>
      </w:r>
      <w:r w:rsidR="005319EA">
        <w:t>24</w:t>
      </w:r>
      <w:r w:rsidR="00D41F24">
        <w:t>.</w:t>
      </w:r>
      <w:r w:rsidR="005319EA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D4C90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CD32EA">
        <w:t>KOBAJA d.o.o. za proizvodnju i ugostiteljstvo, Vinkovci, Duga ulica 17, MBS: 030150905, OIB 05323313949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se </w:t>
      </w:r>
      <w:r w:rsidR="00CD32EA">
        <w:t>David Jakovljević, Kašinska 7, Sesvete OIB: 63014812654</w:t>
      </w:r>
      <w:r w:rsidR="005319EA">
        <w:t xml:space="preserve"> </w:t>
      </w:r>
      <w:r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BD4C90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CD32EA">
        <w:t>KOBAJA d.o.o. za proizvodnju i ugostiteljstvo, Vinkovci, Duga ulica 17, MBS: 030150905, OIB 05323313949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Osijek, Podružnica Osijek podnijela je dana </w:t>
      </w:r>
      <w:r w:rsidR="00AC6834">
        <w:t>10</w:t>
      </w:r>
      <w:r w:rsidR="009A7A81">
        <w:t xml:space="preserve">. </w:t>
      </w:r>
      <w:r w:rsidR="005319E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CD32EA">
        <w:t>KOBAJA d.o.o. za proizvodnju i ugostiteljstvo, Vinkovci, Duga ulica 17, MBS: 030150905, OIB 05323313949</w:t>
      </w:r>
      <w:r w:rsidR="00D41F24" w:rsidRPr="00D41F24">
        <w:t>.</w:t>
      </w:r>
      <w:r w:rsidR="005319EA">
        <w:t xml:space="preserve"> </w:t>
      </w:r>
      <w:r w:rsidR="00AC6834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AC6834">
        <w:t>30</w:t>
      </w:r>
      <w:r w:rsidR="008319E5">
        <w:t xml:space="preserve">. </w:t>
      </w:r>
      <w:r w:rsidR="00AC6834">
        <w:t>kolovoza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 e-Oglasna ploča sudova pod posl. brojem St-</w:t>
      </w:r>
      <w:r w:rsidR="00AC6834">
        <w:t>210</w:t>
      </w:r>
      <w:r w:rsidR="00CD32EA">
        <w:t>4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D41F24" w:rsidP="00D41F24" w:rsidR="00D41F24">
      <w:pPr>
        <w:jc w:val="right"/>
      </w:pPr>
      <w:r>
        <w:t>9 St-</w:t>
      </w:r>
      <w:r w:rsidR="00AC6834">
        <w:t>210</w:t>
      </w:r>
      <w:r w:rsidR="00CD32EA">
        <w:t>4</w:t>
      </w:r>
      <w:r>
        <w:t>/</w:t>
      </w:r>
      <w:r w:rsidR="000873E5">
        <w:t>16</w:t>
      </w:r>
      <w:r>
        <w:t xml:space="preserve">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319EA">
        <w:t>24</w:t>
      </w:r>
      <w:r w:rsidR="00606F8E">
        <w:t>.</w:t>
      </w:r>
      <w:r w:rsidR="00D41F24">
        <w:t xml:space="preserve"> </w:t>
      </w:r>
      <w:r w:rsidR="005319EA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319EA">
        <w:t>26</w:t>
      </w:r>
      <w:r>
        <w:t>/</w:t>
      </w:r>
      <w:r w:rsidR="005319EA">
        <w:t>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319EA"/>
    <w:rsid w:val="005C0C14"/>
    <w:rsid w:val="005C2121"/>
    <w:rsid w:val="005D0763"/>
    <w:rsid w:val="00606F8E"/>
    <w:rsid w:val="00614B1C"/>
    <w:rsid w:val="00657E40"/>
    <w:rsid w:val="006633E0"/>
    <w:rsid w:val="0067101F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5B6B"/>
    <w:rsid w:val="009A7A81"/>
    <w:rsid w:val="009F5360"/>
    <w:rsid w:val="00A16C50"/>
    <w:rsid w:val="00A571AD"/>
    <w:rsid w:val="00A8072F"/>
    <w:rsid w:val="00A868A7"/>
    <w:rsid w:val="00AB0D78"/>
    <w:rsid w:val="00AC6834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7392E"/>
    <w:rsid w:val="00C827B2"/>
    <w:rsid w:val="00CD32EA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6753F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C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6C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6C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C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C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C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6C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6C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C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C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St-2104/2016</izvorni_sadrzaj>
    <derivirana_varijabla naziv="DomainObject.Predmet.OznakaBroj_1">St-2104/2016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KOBAJA d.o.o. za proizvodnju i ugostiteljstvo</izvorni_sadrzaj>
    <derivirana_varijabla naziv="DomainObject.Predmet.ProtustrankaFormated_1">  KOBAJA d.o.o. za proizvodnju i ugostiteljstvo</derivirana_varijabla>
  </DomainObject.Predmet.ProtustrankaFormated>
  <DomainObject.Predmet.ProtustrankaFormatedOIB>
    <izvorni_sadrzaj>  KOBAJA d.o.o. za proizvodnju i ugostiteljstvo, OIB 05323313949</izvorni_sadrzaj>
    <derivirana_varijabla naziv="DomainObject.Predmet.ProtustrankaFormatedOIB_1">  KOBAJA d.o.o. za proizvodnju i ugostiteljstvo, OIB 05323313949</derivirana_varijabla>
  </DomainObject.Predmet.ProtustrankaFormatedOIB>
  <DomainObject.Predmet.ProtustrankaFormatedWithAdress>
    <izvorni_sadrzaj> KOBAJA d.o.o. za proizvodnju i ugostiteljstvo, Duga ulica 17, 32100 Vinkovci</izvorni_sadrzaj>
    <derivirana_varijabla naziv="DomainObject.Predmet.ProtustrankaFormatedWithAdress_1"> KOBAJA d.o.o. za proizvodnju i ugostiteljstvo, Duga ulica 17, 32100 Vinkovci</derivirana_varijabla>
  </DomainObject.Predmet.ProtustrankaFormatedWithAdress>
  <DomainObject.Predmet.ProtustrankaFormatedWithAdressOIB>
    <izvorni_sadrzaj> KOBAJA d.o.o. za proizvodnju i ugostiteljstvo, OIB 05323313949, Duga ulica 17, 32100 Vinkovci</izvorni_sadrzaj>
    <derivirana_varijabla naziv="DomainObject.Predmet.ProtustrankaFormatedWithAdressOIB_1"> KOBAJA d.o.o. za proizvodnju i ugostiteljstvo, OIB 05323313949, Duga ulica 17, 32100 Vinkovci</derivirana_varijabla>
  </DomainObject.Predmet.ProtustrankaFormatedWithAdressOIB>
  <DomainObject.Predmet.ProtustrankaWithAdress>
    <izvorni_sadrzaj>KOBAJA d.o.o. za proizvodnju i ugostiteljstvo Duga ulica 17, 32100 Vinkovci</izvorni_sadrzaj>
    <derivirana_varijabla naziv="DomainObject.Predmet.ProtustrankaWithAdress_1">KOBAJA d.o.o. za proizvodnju i ugostiteljstvo Duga ulica 17, 32100 Vinkovci</derivirana_varijabla>
  </DomainObject.Predmet.ProtustrankaWithAdress>
  <DomainObject.Predmet.ProtustrankaWithAdressOIB>
    <izvorni_sadrzaj>KOBAJA d.o.o. za proizvodnju i ugostiteljstvo, OIB 05323313949, Duga ulica 17, 32100 Vinkovci</izvorni_sadrzaj>
    <derivirana_varijabla naziv="DomainObject.Predmet.ProtustrankaWithAdressOIB_1">KOBAJA d.o.o. za proizvodnju i ugostiteljstvo, OIB 05323313949, Duga ulica 17, 32100 Vinkovci</derivirana_varijabla>
  </DomainObject.Predmet.ProtustrankaWithAdressOIB>
  <DomainObject.Predmet.ProtustrankaNazivFormated>
    <izvorni_sadrzaj>KOBAJA d.o.o. za proizvodnju i ugostiteljstvo</izvorni_sadrzaj>
    <derivirana_varijabla naziv="DomainObject.Predmet.ProtustrankaNazivFormated_1">KOBAJA d.o.o. za proizvodnju i ugostiteljstvo</derivirana_varijabla>
  </DomainObject.Predmet.ProtustrankaNazivFormated>
  <DomainObject.Predmet.ProtustrankaNazivFormatedOIB>
    <izvorni_sadrzaj>KOBAJA d.o.o. za proizvodnju i ugostiteljstvo, OIB 05323313949</izvorni_sadrzaj>
    <derivirana_varijabla naziv="DomainObject.Predmet.ProtustrankaNazivFormatedOIB_1">KOBAJA d.o.o. za proizvodnju i ugostiteljstvo, OIB 05323313949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KOBAJA d.o.o. za proizvodnju i ugostiteljstvo</item>
    </izvorni_sadrzaj>
    <derivirana_varijabla naziv="DomainObject.Predmet.ProtuStrankaListFormated_1">
      <item>KOBAJA d.o.o. za proizvodnju i ugostiteljstvo</item>
    </derivirana_varijabla>
  </DomainObject.Predmet.ProtuStrankaListFormated>
  <DomainObject.Predmet.ProtuStrankaListFormatedOIB>
    <izvorni_sadrzaj>
      <item>KOBAJA d.o.o. za proizvodnju i ugostiteljstvo, OIB 05323313949</item>
    </izvorni_sadrzaj>
    <derivirana_varijabla naziv="DomainObject.Predmet.ProtuStrankaListFormatedOIB_1">
      <item>KOBAJA d.o.o. za proizvodnju i ugostiteljstvo, OIB 05323313949</item>
    </derivirana_varijabla>
  </DomainObject.Predmet.ProtuStrankaListFormatedOIB>
  <DomainObject.Predmet.ProtuStrankaListFormatedWithAdress>
    <izvorni_sadrzaj>
      <item>KOBAJA d.o.o. za proizvodnju i ugostiteljstvo, Duga ulica 17, 32100 Vinkovci</item>
    </izvorni_sadrzaj>
    <derivirana_varijabla naziv="DomainObject.Predmet.ProtuStrankaListFormatedWithAdress_1">
      <item>KOBAJA d.o.o. za proizvodnju i ugostiteljstvo, Duga ulica 17, 32100 Vinkovci</item>
    </derivirana_varijabla>
  </DomainObject.Predmet.ProtuStrankaListFormatedWithAdress>
  <DomainObject.Predmet.ProtuStrankaListFormatedWithAdressOIB>
    <izvorni_sadrzaj>
      <item>KOBAJA d.o.o. za proizvodnju i ugostiteljstvo, OIB 05323313949, Duga ulica 17, 32100 Vinkovci</item>
    </izvorni_sadrzaj>
    <derivirana_varijabla naziv="DomainObject.Predmet.ProtuStrankaListFormatedWithAdressOIB_1">
      <item>KOBAJA d.o.o. za proizvodnju i ugostiteljstvo, OIB 05323313949, Duga ulica 17, 32100 Vinkovci</item>
    </derivirana_varijabla>
  </DomainObject.Predmet.ProtuStrankaListFormatedWithAdressOIB>
  <DomainObject.Predmet.ProtuStrankaListNazivFormated>
    <izvorni_sadrzaj>
      <item>KOBAJA d.o.o. za proizvodnju i ugostiteljstvo</item>
    </izvorni_sadrzaj>
    <derivirana_varijabla naziv="DomainObject.Predmet.ProtuStrankaListNazivFormated_1">
      <item>KOBAJA d.o.o. za proizvodnju i ugostiteljstvo</item>
    </derivirana_varijabla>
  </DomainObject.Predmet.ProtuStrankaListNazivFormated>
  <DomainObject.Predmet.ProtuStrankaListNazivFormatedOIB>
    <izvorni_sadrzaj>
      <item>KOBAJA d.o.o. za proizvodnju i ugostiteljstvo, OIB 05323313949</item>
    </izvorni_sadrzaj>
    <derivirana_varijabla naziv="DomainObject.Predmet.ProtuStrankaListNazivFormatedOIB_1">
      <item>KOBAJA d.o.o. za proizvodnju i ugostiteljstvo, OIB 05323313949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KOBAJA d.o.o. za proizvodnju i ugostiteljstvo</izvorni_sadrzaj>
    <derivirana_varijabla naziv="DomainObject.Predmet.ProtustrankaIDrugi_1">KOBAJA d.o.o. za proizvodnju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KOBAJA d.o.o. za proizvodnju i ugostiteljstvo, OIB 05323313949, Duga ulica 17, 32100 Vinkovci</izvorni_sadrzaj>
    <derivirana_varijabla naziv="DomainObject.Predmet.ProtustrankaIDrugiAdressOIB_1">KOBAJA d.o.o. za proizvodnju i ugostiteljstvo, OIB 05323313949, Duga ulica 17,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KOBAJA d.o.o. za proizvodnju i ugostiteljstvo</item>
    </izvorni_sadrzaj>
    <derivirana_varijabla naziv="DomainObject.Predmet.SudioniciListNaziv_1">
      <item>FINA RC OSIJEK</item>
      <item>KOBAJA d.o.o. za proizvodnju i ugostiteljstvo</item>
    </derivirana_varijabla>
  </DomainObject.Predmet.SudioniciListNaziv>
  <DomainObject.Predmet.SudioniciListAdressOIB>
    <izvorni_sadrzaj>
      <item>FINA RC OSIJEK, OIB 85821130368</item>
      <item>KOBAJA d.o.o. za proizvodnju i ugostiteljstvo, OIB 05323313949, Duga ulica 17,32100 Vinkovci</item>
    </izvorni_sadrzaj>
    <derivirana_varijabla naziv="DomainObject.Predmet.SudioniciListAdressOIB_1">
      <item>FINA RC OSIJEK, OIB 85821130368</item>
      <item>KOBAJA d.o.o. za proizvodnju i ugostiteljstvo, OIB 05323313949, Duga ulica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05323313949</item>
    </izvorni_sadrzaj>
    <derivirana_varijabla naziv="DomainObject.Predmet.SudioniciListNazivOIB_1">
      <item>, OIB 85821130368</item>
      <item>, OIB 05323313949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2304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2016-10-24T06:16:00Z</dcterms:created>
  <dc:creator>korisnik</dc:creator>
  <cp:lastModifiedBy>Snježana Markotić Jurić</cp:lastModifiedBy>
  <cp:lastPrinted>2016-10-24T06:15:00Z</cp:lastPrinted>
  <dcterms:modified xmlns:xsi="http://www.w3.org/2001/XMLSchema-instance" xsi:type="dcterms:W3CDTF">2016-10-24T06:17:00Z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