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0fc23" w14:paraId="b30fc23" w:rsidRDefault="002D173E" w:rsidP="002E567C" w:rsidR="00C43348">
      <w:pPr>
        <w15:collapsed w:val="false"/>
      </w:pPr>
      <w:bookmarkStart w:name="_GoBack" w:id="0"/>
      <w:bookmarkEnd w:id="0"/>
      <w:r>
        <w:rPr>
          <w:noProof/>
          <w:sz w:val="20"/>
          <w:szCs w:val="20"/>
        </w:rPr>
        <w:drawing>
          <wp:inline distR="0" distL="0" distB="0" distT="0">
            <wp:extent cy="709295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3348" w:rsidP="002E567C" w:rsidR="00C43348"/>
    <w:p w:rsidRDefault="002E567C" w:rsidP="002E567C" w:rsidR="002E567C" w:rsidRPr="00932C12">
      <w:r w:rsidRPr="00932C12">
        <w:t>REPUBLIKA HRVATSKA</w:t>
      </w:r>
    </w:p>
    <w:p w:rsidRDefault="002E567C" w:rsidP="002E567C" w:rsidR="002E567C" w:rsidRPr="00932C12">
      <w:r w:rsidRPr="00932C12">
        <w:t>TRGOVAČKI SUD U ZAGREBU</w:t>
      </w:r>
    </w:p>
    <w:p w:rsidRDefault="002E567C" w:rsidP="002E567C" w:rsidR="002E567C" w:rsidRPr="00932C12">
      <w:r w:rsidRPr="00932C12">
        <w:t>Zagreb, Amruševa 2/II</w:t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  <w:t xml:space="preserve">7 </w:t>
      </w:r>
      <w:r w:rsidR="00CF1BC0">
        <w:t>Stpn-217/15</w:t>
      </w:r>
    </w:p>
    <w:p w:rsidRDefault="002E567C" w:rsidP="002E567C" w:rsidR="002E567C" w:rsidRPr="00932C12">
      <w:pPr>
        <w:jc w:val="center"/>
      </w:pPr>
      <w:r w:rsidRPr="00932C12">
        <w:t>R E P U B L I K A  H R V A T S K A</w:t>
      </w:r>
    </w:p>
    <w:p w:rsidRDefault="002E567C" w:rsidP="002E567C" w:rsidR="002E567C" w:rsidRPr="00932C12">
      <w:pPr>
        <w:jc w:val="center"/>
      </w:pPr>
      <w:r w:rsidRPr="00932C12">
        <w:t>R J E Š E N J E</w:t>
      </w:r>
    </w:p>
    <w:p w:rsidRDefault="002E567C" w:rsidP="002E567C" w:rsidR="002E567C" w:rsidRPr="00932C12">
      <w:pPr>
        <w:jc w:val="center"/>
      </w:pPr>
    </w:p>
    <w:p w:rsidRDefault="002E567C" w:rsidP="00C02C4D" w:rsidR="00C02C4D" w:rsidRPr="00D649D2">
      <w:pPr>
        <w:jc w:val="both"/>
      </w:pPr>
      <w:r w:rsidRPr="00932C12">
        <w:tab/>
      </w:r>
      <w:r w:rsidR="00C02C4D" w:rsidRPr="00D649D2">
        <w:t xml:space="preserve">Trgovački sud u Zagrebu po sucu pojedincu Vesni Malenica kao stečajnom sucu u postupku sklapanja predstečajne nagodbe s dužnikom </w:t>
      </w:r>
      <w:r w:rsidR="00CF1BC0">
        <w:t xml:space="preserve"> CLUB ADRIATIC d. o. o., Zagreb, Ivana Lučića 5, OIB 44661735229</w:t>
      </w:r>
      <w:r w:rsidR="00C02C4D">
        <w:t xml:space="preserve">, </w:t>
      </w:r>
      <w:r w:rsidR="00F612FB">
        <w:t>1. ožujak</w:t>
      </w:r>
      <w:r w:rsidR="00C02C4D" w:rsidRPr="00026852">
        <w:t xml:space="preserve"> 2016.</w:t>
      </w:r>
    </w:p>
    <w:p w:rsidRDefault="007947B3" w:rsidP="00B04F71" w:rsidR="007947B3" w:rsidRPr="00932C12">
      <w:pPr>
        <w:jc w:val="both"/>
      </w:pPr>
    </w:p>
    <w:p w:rsidRDefault="002E567C" w:rsidP="002E567C" w:rsidR="002E567C" w:rsidRPr="00932C12">
      <w:pPr>
        <w:jc w:val="center"/>
        <w:rPr>
          <w:bCs/>
        </w:rPr>
      </w:pPr>
      <w:r w:rsidRPr="00932C12">
        <w:rPr>
          <w:bCs/>
        </w:rPr>
        <w:t>r i j e š i o  j e</w:t>
      </w:r>
    </w:p>
    <w:p w:rsidRDefault="002E567C" w:rsidP="002E567C" w:rsidR="002E567C" w:rsidRPr="00932C12">
      <w:pPr>
        <w:rPr>
          <w:bCs/>
        </w:rPr>
      </w:pPr>
    </w:p>
    <w:p w:rsidRDefault="00DF6E8B" w:rsidP="002E567C" w:rsidR="00DF6E8B">
      <w:pPr>
        <w:ind w:firstLine="646" w:right="-52"/>
        <w:jc w:val="both"/>
      </w:pPr>
      <w:r>
        <w:t>1. Ispravlja se rješenje ovog suda broj Stpn-217/15 od 29. veljače 2016. u točki 1. izreke</w:t>
      </w:r>
      <w:r w:rsidR="005371C1">
        <w:t xml:space="preserve"> u dijelu koji se odnosi na vrijeme održavanja ročišta,</w:t>
      </w:r>
      <w:r>
        <w:t xml:space="preserve"> tako da ista u čistopisu glasi:</w:t>
      </w:r>
    </w:p>
    <w:p w:rsidRDefault="00DF6E8B" w:rsidP="00DF6E8B" w:rsidR="002E567C">
      <w:pPr>
        <w:ind w:firstLine="646" w:right="-52"/>
        <w:jc w:val="both"/>
        <w:rPr>
          <w:bCs/>
        </w:rPr>
      </w:pPr>
      <w:r>
        <w:t>"</w:t>
      </w:r>
      <w:r w:rsidR="002E567C" w:rsidRPr="00932C12">
        <w:t xml:space="preserve">1. Određuje se ročište radi sklapanja predstečajne nagodbe s dužnikom </w:t>
      </w:r>
      <w:r w:rsidR="00CF1BC0">
        <w:t>CLUB ADRIATIC d. o. o., Zagreb, Ivana Lučića 5, OIB 44661735229</w:t>
      </w:r>
      <w:r w:rsidR="002E567C" w:rsidRPr="00932C12">
        <w:rPr>
          <w:bCs/>
        </w:rPr>
        <w:t>,</w:t>
      </w:r>
      <w:r w:rsidR="002E567C" w:rsidRPr="00932C12">
        <w:t xml:space="preserve"> za dan </w:t>
      </w:r>
      <w:r w:rsidR="00CF1BC0">
        <w:rPr>
          <w:bCs/>
        </w:rPr>
        <w:t>11</w:t>
      </w:r>
      <w:r w:rsidR="00C02C4D">
        <w:rPr>
          <w:bCs/>
        </w:rPr>
        <w:t>. travanj</w:t>
      </w:r>
      <w:r w:rsidR="00FC66F7">
        <w:rPr>
          <w:bCs/>
        </w:rPr>
        <w:t xml:space="preserve"> 2016</w:t>
      </w:r>
      <w:r w:rsidR="00C02C4D">
        <w:rPr>
          <w:bCs/>
        </w:rPr>
        <w:t xml:space="preserve">. u </w:t>
      </w:r>
      <w:r>
        <w:rPr>
          <w:bCs/>
        </w:rPr>
        <w:t>11,00</w:t>
      </w:r>
      <w:r w:rsidR="002E567C" w:rsidRPr="00932C12">
        <w:rPr>
          <w:bCs/>
        </w:rPr>
        <w:t xml:space="preserve"> sati,</w:t>
      </w:r>
      <w:r w:rsidR="002E567C" w:rsidRPr="00932C12">
        <w:t xml:space="preserve"> </w:t>
      </w:r>
      <w:r w:rsidR="002E567C" w:rsidRPr="00932C12">
        <w:rPr>
          <w:bCs/>
        </w:rPr>
        <w:t>u prostorijama Trgovačkog suda u Zagrebu,</w:t>
      </w:r>
      <w:r w:rsidR="002E567C" w:rsidRPr="00932C12">
        <w:t xml:space="preserve"> </w:t>
      </w:r>
      <w:r w:rsidR="00CF1BC0">
        <w:rPr>
          <w:bCs/>
        </w:rPr>
        <w:t>Petrinjska 8, soba broj 96</w:t>
      </w:r>
      <w:r w:rsidR="002E567C" w:rsidRPr="00932C12">
        <w:rPr>
          <w:bCs/>
        </w:rPr>
        <w:t>/II kat.</w:t>
      </w:r>
      <w:r>
        <w:rPr>
          <w:bCs/>
        </w:rPr>
        <w:t>"</w:t>
      </w:r>
    </w:p>
    <w:p w:rsidRDefault="00DF6E8B" w:rsidP="00DF6E8B" w:rsidR="00DF6E8B">
      <w:pPr>
        <w:ind w:firstLine="646" w:right="-52"/>
        <w:jc w:val="both"/>
        <w:rPr>
          <w:bCs/>
        </w:rPr>
      </w:pPr>
      <w:r>
        <w:rPr>
          <w:bCs/>
        </w:rPr>
        <w:tab/>
        <w:t>2. U ostalom dijelu rješenje ostaje nepromijenjeno.</w:t>
      </w:r>
    </w:p>
    <w:p w:rsidRDefault="00DF6E8B" w:rsidP="00DF6E8B" w:rsidR="00DF6E8B">
      <w:pPr>
        <w:ind w:firstLine="646" w:right="-52"/>
        <w:jc w:val="both"/>
        <w:rPr>
          <w:bCs/>
        </w:rPr>
      </w:pPr>
    </w:p>
    <w:p w:rsidRDefault="00DF6E8B" w:rsidP="00DF6E8B" w:rsidR="00DF6E8B">
      <w:pPr>
        <w:ind w:right="-52"/>
        <w:jc w:val="center"/>
        <w:rPr>
          <w:bCs/>
        </w:rPr>
      </w:pPr>
      <w:r>
        <w:rPr>
          <w:bCs/>
        </w:rPr>
        <w:t>Obrazloženje</w:t>
      </w:r>
    </w:p>
    <w:p w:rsidRDefault="00DF6E8B" w:rsidP="00DF6E8B" w:rsidR="00DF6E8B">
      <w:pPr>
        <w:ind w:right="-52"/>
        <w:jc w:val="center"/>
        <w:rPr>
          <w:bCs/>
        </w:rPr>
      </w:pPr>
    </w:p>
    <w:p w:rsidRDefault="005371C1" w:rsidP="005371C1" w:rsidR="005371C1" w:rsidRPr="00710065">
      <w:pPr>
        <w:ind w:firstLine="708"/>
        <w:jc w:val="both"/>
      </w:pPr>
      <w:r w:rsidRPr="00710065">
        <w:t xml:space="preserve">Uslijed greške u pisanju pogrešno je navedeno </w:t>
      </w:r>
      <w:r>
        <w:t>vrijeme održavanja ročišta.</w:t>
      </w:r>
    </w:p>
    <w:p w:rsidRDefault="005371C1" w:rsidP="005371C1" w:rsidR="005371C1" w:rsidRPr="00710065">
      <w:pPr>
        <w:ind w:firstLine="708"/>
        <w:jc w:val="both"/>
      </w:pPr>
      <w:r w:rsidRPr="00710065">
        <w:t>Čim je greška uočena, valjalo je istu ispraviti temeljem odredbe čl. 342 Zakona o parničnom postupku u svezi s čl. 6 Stečajnog zakova, valjalo riješiti kao u izreci rješenja.</w:t>
      </w:r>
    </w:p>
    <w:p w:rsidRDefault="005371C1" w:rsidP="005371C1" w:rsidR="005371C1" w:rsidRPr="00710065">
      <w:pPr>
        <w:jc w:val="center"/>
      </w:pPr>
      <w:r w:rsidRPr="00710065">
        <w:rPr>
          <w:lang w:val="pl-PL"/>
        </w:rPr>
        <w:t>Zagreb</w:t>
      </w:r>
      <w:r w:rsidRPr="00710065">
        <w:t xml:space="preserve">, </w:t>
      </w:r>
      <w:r>
        <w:t>1. ožujak 2016.</w:t>
      </w:r>
    </w:p>
    <w:p w:rsidRDefault="005371C1" w:rsidP="005371C1" w:rsidR="005371C1" w:rsidRPr="00710065">
      <w:pPr>
        <w:jc w:val="center"/>
      </w:pPr>
    </w:p>
    <w:p w:rsidRDefault="005371C1" w:rsidP="005371C1" w:rsidR="005371C1" w:rsidRPr="00710065">
      <w:pPr>
        <w:jc w:val="both"/>
      </w:pPr>
      <w:r w:rsidRPr="00710065">
        <w:tab/>
      </w:r>
      <w:r w:rsidRPr="00710065">
        <w:tab/>
      </w:r>
      <w:r w:rsidRPr="00710065">
        <w:tab/>
      </w:r>
      <w:r w:rsidRPr="00710065">
        <w:tab/>
      </w:r>
      <w:r w:rsidRPr="00710065">
        <w:tab/>
      </w:r>
      <w:r w:rsidRPr="00710065">
        <w:tab/>
      </w:r>
      <w:r w:rsidRPr="00710065">
        <w:tab/>
      </w:r>
      <w:r w:rsidRPr="00710065">
        <w:tab/>
      </w:r>
      <w:r w:rsidRPr="00710065">
        <w:tab/>
        <w:t>SUDAC:</w:t>
      </w:r>
    </w:p>
    <w:p w:rsidRDefault="005371C1" w:rsidP="005371C1" w:rsidR="005371C1" w:rsidRPr="00710065">
      <w:pPr>
        <w:jc w:val="both"/>
      </w:pPr>
      <w:r w:rsidRPr="00710065">
        <w:tab/>
      </w:r>
      <w:r w:rsidRPr="00710065">
        <w:tab/>
      </w:r>
      <w:r w:rsidRPr="00710065">
        <w:tab/>
      </w:r>
      <w:r w:rsidRPr="00710065">
        <w:tab/>
      </w:r>
      <w:r w:rsidRPr="00710065">
        <w:tab/>
      </w:r>
      <w:r w:rsidRPr="00710065">
        <w:tab/>
      </w:r>
      <w:r w:rsidRPr="00710065">
        <w:tab/>
      </w:r>
      <w:r w:rsidRPr="00710065">
        <w:tab/>
      </w:r>
      <w:r w:rsidRPr="00710065">
        <w:tab/>
        <w:t>Vesna Malenica</w:t>
      </w:r>
      <w:r w:rsidR="00756E9A">
        <w:t xml:space="preserve"> v. r. </w:t>
      </w:r>
    </w:p>
    <w:p w:rsidRDefault="005371C1" w:rsidP="005371C1" w:rsidR="005371C1" w:rsidRPr="005371C1">
      <w:pPr>
        <w:jc w:val="both"/>
      </w:pPr>
      <w:r w:rsidRPr="005371C1">
        <w:t>POUKA O PRAVNOM LIJEKU:</w:t>
      </w:r>
    </w:p>
    <w:p w:rsidRDefault="005371C1" w:rsidP="005371C1" w:rsidR="005371C1" w:rsidRPr="00710065">
      <w:pPr>
        <w:jc w:val="both"/>
        <w:rPr>
          <w:lang w:val="pl-PL"/>
        </w:rPr>
      </w:pPr>
      <w:r w:rsidRPr="00710065">
        <w:tab/>
        <w:t xml:space="preserve">Protiv ovog rješenja pravo na žalbu ima stečajni upravitelj, dužnik pojedinac i svaki stečajni vjerovnik. </w:t>
      </w:r>
      <w:r w:rsidRPr="00710065">
        <w:rPr>
          <w:lang w:val="pl-PL"/>
        </w:rPr>
        <w:t xml:space="preserve">Žalba se podnosi u roku 8 dana po dostavi rješenja, a ulaže se putem ovog Suda u 2 primjerka za Sud i po 1 za svaku protivnu stranku. </w:t>
      </w:r>
    </w:p>
    <w:p w:rsidRDefault="002E567C" w:rsidP="00756E9A" w:rsidR="002E567C" w:rsidRPr="00756E9A">
      <w:pPr>
        <w:ind w:right="-52"/>
        <w:jc w:val="both"/>
      </w:pPr>
      <w:r w:rsidRPr="00932C12">
        <w:tab/>
      </w:r>
    </w:p>
    <w:p w:rsidRDefault="00756E9A" w:rsidP="00AB7A2F" w:rsidR="00756E9A">
      <w:pPr>
        <w:ind w:firstLine="708" w:left="4248"/>
        <w:jc w:val="both"/>
        <w:rPr>
          <w:lang w:val="pl-PL"/>
        </w:rPr>
      </w:pPr>
      <w:r>
        <w:rPr>
          <w:lang w:val="pl-PL"/>
        </w:rPr>
        <w:t>Za točnost otpravka – ovl. službenik</w:t>
      </w:r>
    </w:p>
    <w:p w:rsidRDefault="00756E9A" w:rsidP="00995CE9" w:rsidR="00756E9A" w:rsidRPr="003F4699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2E567C" w:rsidP="002E567C" w:rsidR="002E567C" w:rsidRPr="00932C12">
      <w:pPr>
        <w:jc w:val="both"/>
      </w:pPr>
    </w:p>
    <w:p w:rsidRDefault="002E567C" w:rsidP="002E567C" w:rsidR="002E567C" w:rsidRPr="00932C12">
      <w:pPr>
        <w:jc w:val="both"/>
      </w:pPr>
      <w:r w:rsidRPr="00932C12">
        <w:t xml:space="preserve"> </w:t>
      </w:r>
    </w:p>
    <w:p w:rsidRDefault="002E567C" w:rsidP="002E567C" w:rsidR="002E567C" w:rsidRPr="00932C12"/>
    <w:p w:rsidRDefault="00F85B1C" w:rsidP="002E567C" w:rsidR="00F85B1C" w:rsidRPr="002E567C"/>
    <w:sectPr w:rsidSect="00DE7013" w:rsidR="00F85B1C" w:rsidRPr="002E567C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0050" w:rsidR="00E10050">
      <w:r>
        <w:separator/>
      </w:r>
    </w:p>
  </w:endnote>
  <w:endnote w:id="0" w:type="continuationSeparator">
    <w:p w:rsidRDefault="00E10050" w:rsidR="00E100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0050" w:rsidR="00E10050">
      <w:r>
        <w:separator/>
      </w:r>
    </w:p>
  </w:footnote>
  <w:footnote w:id="0" w:type="continuationSeparator">
    <w:p w:rsidRDefault="00E10050" w:rsidR="00E100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B6C" w:rsidR="008F5B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F5B6C" w:rsidR="008F5B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B6C" w:rsidR="008F5B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71C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5B6C" w:rsidR="008F5B6C">
    <w:pPr>
      <w:pStyle w:val="Zaglavlje"/>
    </w:pPr>
  </w:p>
  <w:p w:rsidRDefault="008F5B6C" w:rsidR="008F5B6C">
    <w:pPr>
      <w:pStyle w:val="Zaglavlje"/>
    </w:pPr>
  </w:p>
  <w:p w:rsidRDefault="008F5B6C" w:rsidR="008F5B6C">
    <w:pPr>
      <w:pStyle w:val="Zaglavlje"/>
    </w:pPr>
    <w:r>
      <w:tab/>
    </w:r>
    <w:r>
      <w:tab/>
      <w:t>14 St-201/12-10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B6C" w:rsidR="008F5B6C">
    <w:pPr>
      <w:pStyle w:val="Zaglavlje"/>
    </w:pPr>
  </w:p>
  <w:p w:rsidRDefault="008F5B6C" w:rsidR="008F5B6C">
    <w:pPr>
      <w:pStyle w:val="Zaglavlje"/>
    </w:pPr>
  </w:p>
  <w:p w:rsidRDefault="008F5B6C" w:rsidR="008F5B6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">
    <w:nsid w:val="44942491"/>
    <w:multiLevelType w:val="hybridMultilevel"/>
    <w:tmpl w:val="1D9896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A2B2907"/>
    <w:multiLevelType w:val="hybridMultilevel"/>
    <w:tmpl w:val="E6FE63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034A7"/>
    <w:rsid w:val="00026852"/>
    <w:rsid w:val="0011242B"/>
    <w:rsid w:val="00170F99"/>
    <w:rsid w:val="001719FD"/>
    <w:rsid w:val="0017499E"/>
    <w:rsid w:val="001A348D"/>
    <w:rsid w:val="002D0EC4"/>
    <w:rsid w:val="002D173E"/>
    <w:rsid w:val="002E567C"/>
    <w:rsid w:val="003745F1"/>
    <w:rsid w:val="00382F3A"/>
    <w:rsid w:val="00414A95"/>
    <w:rsid w:val="00444114"/>
    <w:rsid w:val="005371C1"/>
    <w:rsid w:val="006939A6"/>
    <w:rsid w:val="006B0FBA"/>
    <w:rsid w:val="00737CA6"/>
    <w:rsid w:val="00756E9A"/>
    <w:rsid w:val="00757029"/>
    <w:rsid w:val="007647EE"/>
    <w:rsid w:val="007947B3"/>
    <w:rsid w:val="00837028"/>
    <w:rsid w:val="00871507"/>
    <w:rsid w:val="008F5B6C"/>
    <w:rsid w:val="009173B5"/>
    <w:rsid w:val="0095612C"/>
    <w:rsid w:val="00AA3B03"/>
    <w:rsid w:val="00B034A7"/>
    <w:rsid w:val="00B04F71"/>
    <w:rsid w:val="00C02C4D"/>
    <w:rsid w:val="00C16BF7"/>
    <w:rsid w:val="00C43348"/>
    <w:rsid w:val="00CC71B8"/>
    <w:rsid w:val="00CE4186"/>
    <w:rsid w:val="00CF1BC0"/>
    <w:rsid w:val="00D1189D"/>
    <w:rsid w:val="00D1647D"/>
    <w:rsid w:val="00D24452"/>
    <w:rsid w:val="00DE7013"/>
    <w:rsid w:val="00DF6E8B"/>
    <w:rsid w:val="00DF6EB8"/>
    <w:rsid w:val="00E10050"/>
    <w:rsid w:val="00E46509"/>
    <w:rsid w:val="00E60498"/>
    <w:rsid w:val="00E8743F"/>
    <w:rsid w:val="00F34863"/>
    <w:rsid w:val="00F612FB"/>
    <w:rsid w:val="00F85B1C"/>
    <w:rsid w:val="00FB0B4D"/>
    <w:rsid w:val="00FC6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034A7"/>
    <w:rPr>
      <w:sz w:val="24"/>
      <w:szCs w:val="24"/>
    </w:rPr>
  </w:style>
  <w:style w:styleId="Naslov2" w:type="paragraph">
    <w:name w:val="heading 2"/>
    <w:basedOn w:val="Normal"/>
    <w:next w:val="Normal"/>
    <w:qFormat/>
    <w:rsid w:val="00B034A7"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B034A7"/>
    <w:pPr>
      <w:keepNext/>
      <w:ind w:firstLine="708"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034A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034A7"/>
  </w:style>
  <w:style w:styleId="Tekstbalonia" w:type="paragraph">
    <w:name w:val="Balloon Text"/>
    <w:basedOn w:val="Normal"/>
    <w:link w:val="TekstbaloniaChar"/>
    <w:rsid w:val="00FC66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C66F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56E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6E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6E9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6E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6E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034A7"/>
    <w:rPr>
      <w:sz w:val="24"/>
      <w:szCs w:val="24"/>
    </w:rPr>
  </w:style>
  <w:style w:styleId="Naslov2" w:type="paragraph">
    <w:name w:val="heading 2"/>
    <w:basedOn w:val="Normal"/>
    <w:next w:val="Normal"/>
    <w:qFormat/>
    <w:rsid w:val="00B034A7"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B034A7"/>
    <w:pPr>
      <w:keepNext/>
      <w:ind w:firstLine="708"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034A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034A7"/>
  </w:style>
  <w:style w:styleId="Tekstbalonia" w:type="paragraph">
    <w:name w:val="Balloon Text"/>
    <w:basedOn w:val="Normal"/>
    <w:link w:val="TekstbaloniaChar"/>
    <w:rsid w:val="00FC66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C66F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56E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6E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6E9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6E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6E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2016.</izvorni_sadrzaj>
    <derivirana_varijabla naziv="DomainObject.DatumDonosenjaOdluke_1">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</izvorni_sadrzaj>
    <derivirana_varijabla naziv="DomainObject.Predmet.Broj_1">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2015.</izvorni_sadrzaj>
    <derivirana_varijabla naziv="DomainObject.Predmet.DatumOsnivanja_1">15.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Stpn-217/2015</izvorni_sadrzaj>
    <derivirana_varijabla naziv="DomainObject.Predmet.OznakaBroj_1">Stpn-217/2015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CLUB ADRIATIC d.o.o.</izvorni_sadrzaj>
    <derivirana_varijabla naziv="DomainObject.Predmet.ProtustrankaFormated_1">  CLUB ADRIATIC d.o.o.</derivirana_varijabla>
  </DomainObject.Predmet.ProtustrankaFormated>
  <DomainObject.Predmet.ProtustrankaFormatedOIB>
    <izvorni_sadrzaj>  CLUB ADRIATIC d.o.o., OIB 44661735229</izvorni_sadrzaj>
    <derivirana_varijabla naziv="DomainObject.Predmet.ProtustrankaFormatedOIB_1">  CLUB ADRIATIC d.o.o., OIB 44661735229</derivirana_varijabla>
  </DomainObject.Predmet.ProtustrankaFormatedOIB>
  <DomainObject.Predmet.ProtustrankaFormatedWithAdress>
    <izvorni_sadrzaj> CLUB ADRIATIC d.o.o., Ivana Lučića 6, 10000 Zagreb</izvorni_sadrzaj>
    <derivirana_varijabla naziv="DomainObject.Predmet.ProtustrankaFormatedWithAdress_1"> CLUB ADRIATIC d.o.o., Ivana Lučića 6, 10000 Zagreb</derivirana_varijabla>
  </DomainObject.Predmet.ProtustrankaFormatedWithAdress>
  <DomainObject.Predmet.ProtustrankaFormatedWithAdressOIB>
    <izvorni_sadrzaj> CLUB ADRIATIC d.o.o., OIB 44661735229, Ivana Lučića 6, 10000 Zagreb</izvorni_sadrzaj>
    <derivirana_varijabla naziv="DomainObject.Predmet.ProtustrankaFormatedWithAdressOIB_1"> CLUB ADRIATIC d.o.o., OIB 44661735229, Ivana Lučića 6, 10000 Zagreb</derivirana_varijabla>
  </DomainObject.Predmet.ProtustrankaFormatedWithAdressOIB>
  <DomainObject.Predmet.ProtustrankaWithAdress>
    <izvorni_sadrzaj>CLUB ADRIATIC d.o.o. Ivana Lučića 6, 10000 Zagreb</izvorni_sadrzaj>
    <derivirana_varijabla naziv="DomainObject.Predmet.ProtustrankaWithAdress_1">CLUB ADRIATIC d.o.o. Ivana Lučića 6, 10000 Zagreb</derivirana_varijabla>
  </DomainObject.Predmet.ProtustrankaWithAdress>
  <DomainObject.Predmet.ProtustrankaWithAdressOIB>
    <izvorni_sadrzaj>CLUB ADRIATIC d.o.o., OIB 44661735229, Ivana Lučića 6, 10000 Zagreb</izvorni_sadrzaj>
    <derivirana_varijabla naziv="DomainObject.Predmet.ProtustrankaWithAdressOIB_1">CLUB ADRIATIC d.o.o., OIB 44661735229, Ivana Lučića 6, 10000 Zagreb</derivirana_varijabla>
  </DomainObject.Predmet.ProtustrankaWithAdressOIB>
  <DomainObject.Predmet.ProtustrankaNazivFormated>
    <izvorni_sadrzaj>CLUB ADRIATIC d.o.o.</izvorni_sadrzaj>
    <derivirana_varijabla naziv="DomainObject.Predmet.ProtustrankaNazivFormated_1">CLUB ADRIATIC d.o.o.</derivirana_varijabla>
  </DomainObject.Predmet.ProtustrankaNazivFormated>
  <DomainObject.Predmet.ProtustrankaNazivFormatedOIB>
    <izvorni_sadrzaj>CLUB ADRIATIC d.o.o., OIB 44661735229</izvorni_sadrzaj>
    <derivirana_varijabla naziv="DomainObject.Predmet.ProtustrankaNazivFormatedOIB_1">CLUB ADRIATIC d.o.o., OIB 44661735229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CLUB ADRIATIC d.o.o.</izvorni_sadrzaj>
    <derivirana_varijabla naziv="DomainObject.Predmet.StrankaFormated_1">  CLUB ADRIATIC d.o.o.</derivirana_varijabla>
  </DomainObject.Predmet.StrankaFormated>
  <DomainObject.Predmet.StrankaFormatedOIB>
    <izvorni_sadrzaj>  CLUB ADRIATIC d.o.o., OIB 44661735229</izvorni_sadrzaj>
    <derivirana_varijabla naziv="DomainObject.Predmet.StrankaFormatedOIB_1">  CLUB ADRIATIC d.o.o., OIB 44661735229</derivirana_varijabla>
  </DomainObject.Predmet.StrankaFormatedOIB>
  <DomainObject.Predmet.StrankaFormatedWithAdress>
    <izvorni_sadrzaj> CLUB ADRIATIC d.o.o., Ivana Lučića 6, 10000 Zagreb</izvorni_sadrzaj>
    <derivirana_varijabla naziv="DomainObject.Predmet.StrankaFormatedWithAdress_1"> CLUB ADRIATIC d.o.o., Ivana Lučića 6, 10000 Zagreb</derivirana_varijabla>
  </DomainObject.Predmet.StrankaFormatedWithAdress>
  <DomainObject.Predmet.StrankaFormatedWithAdressOIB>
    <izvorni_sadrzaj> CLUB ADRIATIC d.o.o., OIB 44661735229, Ivana Lučića 6, 10000 Zagreb</izvorni_sadrzaj>
    <derivirana_varijabla naziv="DomainObject.Predmet.StrankaFormatedWithAdressOIB_1"> CLUB ADRIATIC d.o.o., OIB 44661735229, Ivana Lučića 6, 10000 Zagreb</derivirana_varijabla>
  </DomainObject.Predmet.StrankaFormatedWithAdressOIB>
  <DomainObject.Predmet.StrankaWithAdress>
    <izvorni_sadrzaj>CLUB ADRIATIC d.o.o. Ivana Lučića 6,10000 Zagreb</izvorni_sadrzaj>
    <derivirana_varijabla naziv="DomainObject.Predmet.StrankaWithAdress_1">CLUB ADRIATIC d.o.o. Ivana Lučića 6,10000 Zagreb</derivirana_varijabla>
  </DomainObject.Predmet.StrankaWithAdress>
  <DomainObject.Predmet.StrankaWithAdressOIB>
    <izvorni_sadrzaj>CLUB ADRIATIC d.o.o., OIB 44661735229, Ivana Lučića 6,10000 Zagreb</izvorni_sadrzaj>
    <derivirana_varijabla naziv="DomainObject.Predmet.StrankaWithAdressOIB_1">CLUB ADRIATIC d.o.o., OIB 44661735229, Ivana Lučića 6,10000 Zagreb</derivirana_varijabla>
  </DomainObject.Predmet.StrankaWithAdressOIB>
  <DomainObject.Predmet.StrankaNazivFormated>
    <izvorni_sadrzaj>CLUB ADRIATIC d.o.o.</izvorni_sadrzaj>
    <derivirana_varijabla naziv="DomainObject.Predmet.StrankaNazivFormated_1">CLUB ADRIATIC d.o.o.</derivirana_varijabla>
  </DomainObject.Predmet.StrankaNazivFormated>
  <DomainObject.Predmet.StrankaNazivFormatedOIB>
    <izvorni_sadrzaj>CLUB ADRIATIC d.o.o., OIB 44661735229</izvorni_sadrzaj>
    <derivirana_varijabla naziv="DomainObject.Predmet.StrankaNazivFormatedOIB_1">CLUB ADRIATIC d.o.o., OIB 44661735229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CLUB ADRIATIC d.o.o.</item>
    </izvorni_sadrzaj>
    <derivirana_varijabla naziv="DomainObject.Predmet.StrankaListFormated_1">
      <item>CLUB ADRIATIC d.o.o.</item>
    </derivirana_varijabla>
  </DomainObject.Predmet.StrankaListFormated>
  <DomainObject.Predmet.StrankaListFormatedOIB>
    <izvorni_sadrzaj>
      <item>CLUB ADRIATIC d.o.o., OIB 44661735229</item>
    </izvorni_sadrzaj>
    <derivirana_varijabla naziv="DomainObject.Predmet.StrankaListFormatedOIB_1">
      <item>CLUB ADRIATIC d.o.o., OIB 44661735229</item>
    </derivirana_varijabla>
  </DomainObject.Predmet.StrankaListFormatedOIB>
  <DomainObject.Predmet.StrankaListFormatedWithAdress>
    <izvorni_sadrzaj>
      <item>CLUB ADRIATIC d.o.o., Ivana Lučića 6, 10000 Zagreb</item>
    </izvorni_sadrzaj>
    <derivirana_varijabla naziv="DomainObject.Predmet.StrankaListFormatedWithAdress_1">
      <item>CLUB ADRIATIC d.o.o., Ivana Lučića 6, 10000 Zagreb</item>
    </derivirana_varijabla>
  </DomainObject.Predmet.StrankaListFormatedWithAdress>
  <DomainObject.Predmet.StrankaListFormatedWithAdressOIB>
    <izvorni_sadrzaj>
      <item>CLUB ADRIATIC d.o.o., OIB 44661735229, Ivana Lučića 6, 10000 Zagreb</item>
    </izvorni_sadrzaj>
    <derivirana_varijabla naziv="DomainObject.Predmet.StrankaListFormatedWithAdressOIB_1">
      <item>CLUB ADRIATIC d.o.o., OIB 44661735229, Ivana Lučića 6, 10000 Zagreb</item>
    </derivirana_varijabla>
  </DomainObject.Predmet.StrankaListFormatedWithAdressOIB>
  <DomainObject.Predmet.StrankaListNazivFormated>
    <izvorni_sadrzaj>
      <item>CLUB ADRIATIC d.o.o.</item>
    </izvorni_sadrzaj>
    <derivirana_varijabla naziv="DomainObject.Predmet.StrankaListNazivFormated_1">
      <item>CLUB ADRIATIC d.o.o.</item>
    </derivirana_varijabla>
  </DomainObject.Predmet.StrankaListNazivFormated>
  <DomainObject.Predmet.StrankaListNazivFormatedOIB>
    <izvorni_sadrzaj>
      <item>CLUB ADRIATIC d.o.o., OIB 44661735229</item>
    </izvorni_sadrzaj>
    <derivirana_varijabla naziv="DomainObject.Predmet.StrankaListNazivFormatedOIB_1">
      <item>CLUB ADRIATIC d.o.o., OIB 44661735229</item>
    </derivirana_varijabla>
  </DomainObject.Predmet.StrankaListNazivFormatedOIB>
  <DomainObject.Predmet.ProtuStrankaListFormated>
    <izvorni_sadrzaj>
      <item>CLUB ADRIATIC d.o.o.</item>
    </izvorni_sadrzaj>
    <derivirana_varijabla naziv="DomainObject.Predmet.ProtuStrankaListFormated_1">
      <item>CLUB ADRIATIC d.o.o.</item>
    </derivirana_varijabla>
  </DomainObject.Predmet.ProtuStrankaListFormated>
  <DomainObject.Predmet.ProtuStrankaListFormatedOIB>
    <izvorni_sadrzaj>
      <item>CLUB ADRIATIC d.o.o., OIB 44661735229</item>
    </izvorni_sadrzaj>
    <derivirana_varijabla naziv="DomainObject.Predmet.ProtuStrankaListFormatedOIB_1">
      <item>CLUB ADRIATIC d.o.o., OIB 44661735229</item>
    </derivirana_varijabla>
  </DomainObject.Predmet.ProtuStrankaListFormatedOIB>
  <DomainObject.Predmet.ProtuStrankaListFormatedWithAdress>
    <izvorni_sadrzaj>
      <item>CLUB ADRIATIC d.o.o., Ivana Lučića 6, 10000 Zagreb</item>
    </izvorni_sadrzaj>
    <derivirana_varijabla naziv="DomainObject.Predmet.ProtuStrankaListFormatedWithAdress_1">
      <item>CLUB ADRIATIC d.o.o., Ivana Lučića 6, 10000 Zagreb</item>
    </derivirana_varijabla>
  </DomainObject.Predmet.ProtuStrankaListFormatedWithAdress>
  <DomainObject.Predmet.ProtuStrankaListFormatedWithAdressOIB>
    <izvorni_sadrzaj>
      <item>CLUB ADRIATIC d.o.o., OIB 44661735229, Ivana Lučića 6, 10000 Zagreb</item>
    </izvorni_sadrzaj>
    <derivirana_varijabla naziv="DomainObject.Predmet.ProtuStrankaListFormatedWithAdressOIB_1">
      <item>CLUB ADRIATIC d.o.o., OIB 44661735229, Ivana Lučića 6, 10000 Zagreb</item>
    </derivirana_varijabla>
  </DomainObject.Predmet.ProtuStrankaListFormatedWithAdressOIB>
  <DomainObject.Predmet.ProtuStrankaListNazivFormated>
    <izvorni_sadrzaj>
      <item>CLUB ADRIATIC d.o.o.</item>
    </izvorni_sadrzaj>
    <derivirana_varijabla naziv="DomainObject.Predmet.ProtuStrankaListNazivFormated_1">
      <item>CLUB ADRIATIC d.o.o.</item>
    </derivirana_varijabla>
  </DomainObject.Predmet.ProtuStrankaListNazivFormated>
  <DomainObject.Predmet.ProtuStrankaListNazivFormatedOIB>
    <izvorni_sadrzaj>
      <item>CLUB ADRIATIC d.o.o., OIB 44661735229</item>
    </izvorni_sadrzaj>
    <derivirana_varijabla naziv="DomainObject.Predmet.ProtuStrankaListNazivFormatedOIB_1">
      <item>CLUB ADRIATIC d.o.o., OIB 44661735229</item>
    </derivirana_varijabla>
  </DomainObject.Predmet.ProtuStrankaListNazivFormatedOIB>
  <DomainObject.Predmet.OstaliListFormated>
    <izvorni_sadrzaj>
      <item>JAGAR &amp; GREBENAR, ODVJETNIČKO DRUŠTVO</item>
      <item>3E Turizam d.o.o. za turizam, poslovno savjetovanje i upravljanje u poslovanju</item>
    </izvorni_sadrzaj>
    <derivirana_varijabla naziv="DomainObject.Predmet.OstaliListFormated_1">
      <item>JAGAR &amp; GREBENAR, ODVJETNIČKO DRUŠTVO</item>
      <item>3E Turizam d.o.o. za turizam, poslovno savjetovanje i upravljanje u poslovanju</item>
    </derivirana_varijabla>
  </DomainObject.Predmet.OstaliListFormated>
  <DomainObject.Predmet.OstaliListFormatedOIB>
    <izvorni_sadrzaj>
      <item>JAGAR &amp; GREBENAR, ODVJETNIČKO DRUŠTVO, OIB 50338508399</item>
      <item>3E Turizam d.o.o. za turizam, poslovno savjetovanje i upravljanje u poslovanju, OIB 74857810344</item>
    </izvorni_sadrzaj>
    <derivirana_varijabla naziv="DomainObject.Predmet.OstaliListFormatedOIB_1">
      <item>JAGAR &amp; GREBENAR, ODVJETNIČKO DRUŠTVO, OIB 50338508399</item>
      <item>3E Turizam d.o.o. za turizam, poslovno savjetovanje i upravljanje u poslovanju, OIB 74857810344</item>
    </derivirana_varijabla>
  </DomainObject.Predmet.OstaliListFormatedOIB>
  <DomainObject.Predmet.OstaliListFormatedWithAdress>
    <izvorni_sadrzaj>
      <item>JAGAR &amp; GREBENAR, ODVJETNIČKO DRUŠTVO, Masarykova 15, Zagreb</item>
      <item>3E Turizam d.o.o. za turizam, poslovno savjetovanje i upravljanje u poslovanju, Nikole Turkalja 5, 47240 Slunj</item>
    </izvorni_sadrzaj>
    <derivirana_varijabla naziv="DomainObject.Predmet.OstaliListFormatedWithAdress_1">
      <item>JAGAR &amp; GREBENAR, ODVJETNIČKO DRUŠTVO, Masarykova 15, Zagreb</item>
      <item>3E Turizam d.o.o. za turizam, poslovno savjetovanje i upravljanje u poslovanju, Nikole Turkalja 5, 47240 Slunj</item>
    </derivirana_varijabla>
  </DomainObject.Predmet.OstaliListFormatedWithAdress>
  <DomainObject.Predmet.OstaliListFormatedWithAdressOIB>
    <izvorni_sadrzaj>
      <item>JAGAR &amp; GREBENAR, ODVJETNIČKO DRUŠTVO, OIB 50338508399, Masarykova 15, Zagreb</item>
      <item>3E Turizam d.o.o. za turizam, poslovno savjetovanje i upravljanje u poslovanju, OIB 74857810344, Nikole Turkalja 5, 47240 Slunj</item>
    </izvorni_sadrzaj>
    <derivirana_varijabla naziv="DomainObject.Predmet.OstaliListFormatedWithAdressOIB_1">
      <item>JAGAR &amp; GREBENAR, ODVJETNIČKO DRUŠTVO, OIB 50338508399, Masarykova 15, Zagreb</item>
      <item>3E Turizam d.o.o. za turizam, poslovno savjetovanje i upravljanje u poslovanju, OIB 74857810344, Nikole Turkalja 5, 47240 Slunj</item>
    </derivirana_varijabla>
  </DomainObject.Predmet.OstaliListFormatedWithAdressOIB>
  <DomainObject.Predmet.OstaliListNazivFormated>
    <izvorni_sadrzaj>
      <item>JAGAR &amp; GREBENAR, ODVJETNIČKO DRUŠTVO</item>
      <item>3E Turizam d.o.o. za turizam, poslovno savjetovanje i upravljanje u poslovanju</item>
    </izvorni_sadrzaj>
    <derivirana_varijabla naziv="DomainObject.Predmet.OstaliListNazivFormated_1">
      <item>JAGAR &amp; GREBENAR, ODVJETNIČKO DRUŠTVO</item>
      <item>3E Turizam d.o.o. za turizam, poslovno savjetovanje i upravljanje u poslovanju</item>
    </derivirana_varijabla>
  </DomainObject.Predmet.OstaliListNazivFormated>
  <DomainObject.Predmet.OstaliListNazivFormatedOIB>
    <izvorni_sadrzaj>
      <item>JAGAR &amp; GREBENAR, ODVJETNIČKO DRUŠTVO, OIB 50338508399</item>
      <item>3E Turizam d.o.o. za turizam, poslovno savjetovanje i upravljanje u poslovanju, OIB 74857810344</item>
    </izvorni_sadrzaj>
    <derivirana_varijabla naziv="DomainObject.Predmet.OstaliListNazivFormatedOIB_1">
      <item>JAGAR &amp; GREBENAR, ODVJETNIČKO DRUŠTVO, OIB 50338508399</item>
      <item>3E Turizam d.o.o. za turizam, poslovno savjetovanje i upravljanje u poslovanju, OIB 74857810344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2016.</izvorni_sadrzaj>
    <derivirana_varijabla naziv="DomainObject.Datum_1">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CLUB ADRIATIC d.o.o.</izvorni_sadrzaj>
    <derivirana_varijabla naziv="DomainObject.Predmet.StrankaIDrugi_1">CLUB ADRIATIC d.o.o.</derivirana_varijabla>
  </DomainObject.Predmet.StrankaIDrugi>
  <DomainObject.Predmet.ProtustrankaIDrugi>
    <izvorni_sadrzaj>CLUB ADRIATIC d.o.o.</izvorni_sadrzaj>
    <derivirana_varijabla naziv="DomainObject.Predmet.ProtustrankaIDrugi_1">CLUB ADRIATIC d.o.o.</derivirana_varijabla>
  </DomainObject.Predmet.ProtustrankaIDrugi>
  <DomainObject.Predmet.StrankaIDrugiAdressOIB>
    <izvorni_sadrzaj>CLUB ADRIATIC d.o.o., OIB 44661735229, Ivana Lučića 6, 10000 Zagreb</izvorni_sadrzaj>
    <derivirana_varijabla naziv="DomainObject.Predmet.StrankaIDrugiAdressOIB_1">CLUB ADRIATIC d.o.o., OIB 44661735229, Ivana Lučića 6, 10000 Zagreb</derivirana_varijabla>
  </DomainObject.Predmet.StrankaIDrugiAdressOIB>
  <DomainObject.Predmet.ProtustrankaIDrugiAdressOIB>
    <izvorni_sadrzaj>CLUB ADRIATIC d.o.o., OIB 44661735229, Ivana Lučića 6, 10000 Zagreb</izvorni_sadrzaj>
    <derivirana_varijabla naziv="DomainObject.Predmet.ProtustrankaIDrugiAdressOIB_1">CLUB ADRIATIC d.o.o., OIB 44661735229, Ivana Lučića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CLUB ADRIATIC d.o.o.</item>
      <item>CLUB ADRIATIC d.o.o.</item>
      <item>JAGAR &amp; GREBENAR, ODVJETNIČKO DRUŠTVO</item>
      <item>3E Turizam d.o.o. za turizam, poslovno savjetovanje i upravljanje u poslovanju</item>
    </izvorni_sadrzaj>
    <derivirana_varijabla naziv="DomainObject.Predmet.SudioniciListNaziv_1">
      <item>CLUB ADRIATIC d.o.o.</item>
      <item>CLUB ADRIATIC d.o.o.</item>
      <item>JAGAR &amp; GREBENAR, ODVJETNIČKO DRUŠTVO</item>
      <item>3E Turizam d.o.o. za turizam, poslovno savjetovanje i upravljanje u poslovanju</item>
    </derivirana_varijabla>
  </DomainObject.Predmet.SudioniciListNaziv>
  <DomainObject.Predmet.SudioniciListAdressOIB>
    <izvorni_sadrzaj>
      <item>CLUB ADRIATIC d.o.o., OIB 44661735229, Ivana Lučića 6,10000 Zagreb</item>
      <item>CLUB ADRIATIC d.o.o., OIB 44661735229, Ivana Lučića 6,10000 Zagreb</item>
      <item>JAGAR &amp; GREBENAR, ODVJETNIČKO DRUŠTVO, OIB 50338508399, Masarykova 15,Zagreb</item>
      <item>3E Turizam d.o.o. za turizam, poslovno savjetovanje i upravljanje u poslovanju, OIB 74857810344, Nikole Turkalja 5,47240 Slunj</item>
    </izvorni_sadrzaj>
    <derivirana_varijabla naziv="DomainObject.Predmet.SudioniciListAdressOIB_1">
      <item>CLUB ADRIATIC d.o.o., OIB 44661735229, Ivana Lučića 6,10000 Zagreb</item>
      <item>CLUB ADRIATIC d.o.o., OIB 44661735229, Ivana Lučića 6,10000 Zagreb</item>
      <item>JAGAR &amp; GREBENAR, ODVJETNIČKO DRUŠTVO, OIB 50338508399, Masarykova 15,Zagreb</item>
      <item>3E Turizam d.o.o. za turizam, poslovno savjetovanje i upravljanje u poslovanju, OIB 74857810344, Nikole Turkalja 5,47240 Slunj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44661735229</item>
      <item>, OIB 44661735229</item>
      <item>, OIB 50338508399</item>
      <item>, OIB 74857810344</item>
    </izvorni_sadrzaj>
    <derivirana_varijabla naziv="DomainObject.Predmet.SudioniciListNazivOIB_1">
      <item>, OIB 44661735229</item>
      <item>, OIB 44661735229</item>
      <item>, OIB 50338508399</item>
      <item>, OIB 74857810344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260</properties:Words>
  <properties:Characters>1211</properties:Characters>
  <properties:Lines>40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2016-03-01T12:07:00Z</dcterms:created>
  <dc:creator>ksvajger</dc:creator>
  <cp:lastModifiedBy>Kristina Švajger</cp:lastModifiedBy>
  <cp:lastPrinted>2016-02-12T12:44:00Z</cp:lastPrinted>
  <dcterms:modified xmlns:xsi="http://www.w3.org/2001/XMLSchema-instance" xsi:type="dcterms:W3CDTF">2016-03-01T12:13:00Z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