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b59c" w14:paraId="06fb59c" w:rsidRDefault="007109AF" w:rsidP="00680BBA" w:rsidR="00972C87">
      <w:pPr>
        <w:pStyle w:val="Naslov2"/>
        <w15:collapsed w:val="false"/>
        <w:rPr>
          <w:b w:val="false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BD7886" w:rsidR="00BD7886" w:rsidRPr="008833A1">
      <w:pPr>
        <w:jc w:val="right"/>
        <w:rPr>
          <w:sz w:val="24"/>
          <w:szCs w:val="24"/>
          <w:lang w:val="pt-BR"/>
        </w:rPr>
      </w:pPr>
      <w:r w:rsidRPr="00A665A8">
        <w:rPr>
          <w:b/>
          <w:sz w:val="24"/>
          <w:szCs w:val="24"/>
        </w:rPr>
        <w:tab/>
      </w:r>
      <w:r w:rsidR="006B4325" w:rsidRPr="005976D5">
        <w:rPr>
          <w:sz w:val="24"/>
          <w:szCs w:val="24"/>
        </w:rPr>
        <w:t>40. St-480/12</w:t>
      </w:r>
    </w:p>
    <w:p w:rsidRDefault="00B0743A" w:rsidP="00BD7886" w:rsidR="00B0743A" w:rsidRPr="00602D83">
      <w:pPr>
        <w:jc w:val="right"/>
        <w:rPr>
          <w:sz w:val="24"/>
          <w:szCs w:val="24"/>
        </w:rPr>
      </w:pPr>
    </w:p>
    <w:p w:rsidRDefault="00BD7886" w:rsidP="001F29CC" w:rsidR="00BD7886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1F29CC" w:rsidP="00BD7886" w:rsidR="00BD7886" w:rsidRPr="00602D8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D7886" w:rsidRPr="00602D83">
        <w:rPr>
          <w:sz w:val="24"/>
          <w:szCs w:val="24"/>
        </w:rPr>
        <w:t>Z A K LJ U Č A K</w:t>
      </w:r>
    </w:p>
    <w:p w:rsidRDefault="00BD7886" w:rsidP="00BD7886" w:rsidR="00BD7886" w:rsidRPr="00602D83">
      <w:pPr>
        <w:rPr>
          <w:sz w:val="24"/>
          <w:szCs w:val="24"/>
        </w:rPr>
      </w:pPr>
    </w:p>
    <w:p w:rsidRDefault="00BD7886" w:rsidP="00A42B67" w:rsidR="00A42B67" w:rsidRPr="006C5286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</w:r>
      <w:r w:rsidR="00A42B67" w:rsidRPr="006C5286">
        <w:rPr>
          <w:sz w:val="24"/>
          <w:szCs w:val="24"/>
          <w:lang w:val="pt-BR"/>
        </w:rPr>
        <w:t>T</w:t>
      </w:r>
      <w:r w:rsidR="00A42B67" w:rsidRPr="006C5286">
        <w:rPr>
          <w:sz w:val="24"/>
          <w:szCs w:val="24"/>
        </w:rPr>
        <w:t xml:space="preserve">rgovački sud u Zagrebu, po sucu Anti Galiću, kao stečajnom sucu, u stečajnom postupku nad dužnikom FLEX-O  d.o.o., u stečaju,  Dugo Selo, Ante Starčevića 81. (OIB 06024605239), dana </w:t>
      </w:r>
      <w:r w:rsidR="00A42B67">
        <w:rPr>
          <w:sz w:val="24"/>
          <w:szCs w:val="24"/>
        </w:rPr>
        <w:t>3.listopada</w:t>
      </w:r>
      <w:r w:rsidR="00A42B67" w:rsidRPr="006C5286">
        <w:rPr>
          <w:sz w:val="24"/>
          <w:szCs w:val="24"/>
        </w:rPr>
        <w:t xml:space="preserve"> 2018.</w:t>
      </w:r>
    </w:p>
    <w:p w:rsidRDefault="00BD7886" w:rsidP="00BD7886" w:rsidR="00BD7886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BD7886" w:rsidP="00BD7886" w:rsidR="00BD7886" w:rsidRPr="007E7A8B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>z a k lj u č i o   j e</w:t>
      </w: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972C87" w:rsidP="004700A5" w:rsidR="004700A5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>Nak</w:t>
      </w:r>
      <w:r w:rsidR="00DC2126">
        <w:rPr>
          <w:sz w:val="24"/>
          <w:szCs w:val="24"/>
        </w:rPr>
        <w:t>on</w:t>
      </w:r>
      <w:r w:rsidR="00FA2B13" w:rsidRPr="0062689C">
        <w:rPr>
          <w:sz w:val="24"/>
          <w:szCs w:val="24"/>
        </w:rPr>
        <w:t xml:space="preserve"> postupka </w:t>
      </w:r>
      <w:r w:rsidR="007D30A8" w:rsidRPr="0062689C">
        <w:rPr>
          <w:sz w:val="24"/>
          <w:szCs w:val="24"/>
        </w:rPr>
        <w:t xml:space="preserve">unovčenja </w:t>
      </w:r>
      <w:r w:rsidRPr="0062689C">
        <w:rPr>
          <w:sz w:val="24"/>
          <w:szCs w:val="24"/>
        </w:rPr>
        <w:t>elektroničkom</w:t>
      </w:r>
      <w:r w:rsidR="00CE2633" w:rsidRPr="0062689C">
        <w:rPr>
          <w:sz w:val="24"/>
          <w:szCs w:val="24"/>
        </w:rPr>
        <w:t xml:space="preserve"> javnom dražbom</w:t>
      </w:r>
      <w:r w:rsidR="007D30A8" w:rsidRPr="0062689C">
        <w:rPr>
          <w:sz w:val="24"/>
          <w:szCs w:val="24"/>
        </w:rPr>
        <w:t xml:space="preserve"> kod Financijske agencije</w:t>
      </w:r>
      <w:r w:rsidR="006D2AE7" w:rsidRPr="0062689C">
        <w:rPr>
          <w:sz w:val="24"/>
          <w:szCs w:val="24"/>
        </w:rPr>
        <w:t>:</w:t>
      </w:r>
    </w:p>
    <w:p w:rsidRDefault="007D30A8" w:rsidP="004700A5" w:rsidR="007D30A8" w:rsidRPr="0062689C">
      <w:pPr>
        <w:ind w:firstLine="680"/>
        <w:jc w:val="both"/>
        <w:rPr>
          <w:sz w:val="24"/>
          <w:szCs w:val="24"/>
        </w:rPr>
      </w:pPr>
    </w:p>
    <w:p w:rsidRDefault="006D2AE7" w:rsidP="004700A5" w:rsidR="00372E1D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>1.nekretnin</w:t>
      </w:r>
      <w:r w:rsidR="007D30A8" w:rsidRPr="0062689C">
        <w:rPr>
          <w:sz w:val="24"/>
          <w:szCs w:val="24"/>
        </w:rPr>
        <w:t>e</w:t>
      </w:r>
      <w:r w:rsidRPr="0062689C">
        <w:rPr>
          <w:sz w:val="24"/>
          <w:szCs w:val="24"/>
        </w:rPr>
        <w:t xml:space="preserve"> </w:t>
      </w:r>
      <w:r w:rsidR="00A632DB" w:rsidRPr="0062689C">
        <w:rPr>
          <w:sz w:val="24"/>
          <w:szCs w:val="24"/>
        </w:rPr>
        <w:t xml:space="preserve">stečajnog </w:t>
      </w:r>
      <w:r w:rsidRPr="0062689C">
        <w:rPr>
          <w:sz w:val="24"/>
          <w:szCs w:val="24"/>
        </w:rPr>
        <w:t>dužnik</w:t>
      </w:r>
      <w:r w:rsidR="004700A5" w:rsidRPr="0062689C">
        <w:rPr>
          <w:sz w:val="24"/>
          <w:szCs w:val="24"/>
        </w:rPr>
        <w:t>a</w:t>
      </w:r>
      <w:r w:rsidR="00372E1D" w:rsidRPr="0062689C">
        <w:rPr>
          <w:sz w:val="24"/>
          <w:szCs w:val="24"/>
        </w:rPr>
        <w:t xml:space="preserve"> </w:t>
      </w:r>
      <w:r w:rsidR="00A42B67" w:rsidRPr="0062689C">
        <w:rPr>
          <w:sz w:val="24"/>
          <w:szCs w:val="24"/>
        </w:rPr>
        <w:t>FLEX-O  d.o.o., u stečaju,  Dugo Selo, Ante Starčevića 81., OIB 06024605239</w:t>
      </w:r>
      <w:r w:rsidR="00372E1D" w:rsidRPr="0062689C">
        <w:rPr>
          <w:sz w:val="24"/>
          <w:szCs w:val="24"/>
        </w:rPr>
        <w:t xml:space="preserve">, </w:t>
      </w:r>
      <w:r w:rsidR="00A632DB" w:rsidRPr="0062689C">
        <w:rPr>
          <w:sz w:val="24"/>
          <w:szCs w:val="24"/>
        </w:rPr>
        <w:t>(</w:t>
      </w:r>
      <w:r w:rsidR="00372E1D" w:rsidRPr="0062689C">
        <w:rPr>
          <w:sz w:val="24"/>
          <w:szCs w:val="24"/>
        </w:rPr>
        <w:t xml:space="preserve">stečajni upravitelj </w:t>
      </w:r>
      <w:r w:rsidR="00A42B67" w:rsidRPr="0062689C">
        <w:rPr>
          <w:sz w:val="24"/>
          <w:szCs w:val="24"/>
        </w:rPr>
        <w:t>Ana</w:t>
      </w:r>
      <w:r w:rsidR="009136AA" w:rsidRPr="0062689C">
        <w:rPr>
          <w:sz w:val="24"/>
          <w:szCs w:val="24"/>
        </w:rPr>
        <w:t xml:space="preserve">maria Ivanković iz </w:t>
      </w:r>
      <w:r w:rsidR="00372E1D" w:rsidRPr="0062689C">
        <w:rPr>
          <w:sz w:val="24"/>
          <w:szCs w:val="24"/>
        </w:rPr>
        <w:t>iz Zagreba</w:t>
      </w:r>
      <w:r w:rsidR="00A632DB" w:rsidRPr="0062689C">
        <w:rPr>
          <w:sz w:val="24"/>
          <w:szCs w:val="24"/>
        </w:rPr>
        <w:t>)</w:t>
      </w:r>
    </w:p>
    <w:p w:rsidRDefault="00372E1D" w:rsidP="009136AA" w:rsidR="009136AA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>2.opis</w:t>
      </w:r>
      <w:r w:rsidR="00B0743A" w:rsidRPr="0062689C">
        <w:rPr>
          <w:sz w:val="24"/>
          <w:szCs w:val="24"/>
        </w:rPr>
        <w:t>an</w:t>
      </w:r>
      <w:r w:rsidR="007D30A8" w:rsidRPr="0062689C">
        <w:rPr>
          <w:sz w:val="24"/>
          <w:szCs w:val="24"/>
        </w:rPr>
        <w:t>e</w:t>
      </w:r>
      <w:r w:rsidR="00B0743A" w:rsidRPr="0062689C">
        <w:rPr>
          <w:sz w:val="24"/>
          <w:szCs w:val="24"/>
        </w:rPr>
        <w:t xml:space="preserve"> kao </w:t>
      </w:r>
      <w:r w:rsidR="009136AA" w:rsidRPr="0062689C">
        <w:rPr>
          <w:sz w:val="24"/>
          <w:szCs w:val="24"/>
        </w:rPr>
        <w:t>-u z.k.ul.br. 2062, k.o. Sesvete Novo, označena kao zk.č.br. 4177/1, Savska cesta u pov. 3063 čm (zgrada, Sesvete, Savska cesta 99, Savska cesta površine 1239 čm i dvorište Savska cesta površine 1824 čm),</w:t>
      </w:r>
    </w:p>
    <w:p w:rsidRDefault="009136AA" w:rsidP="009136AA" w:rsidR="009136AA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>-u zk.kul.br.2063, k.o. Sesvete Novo, označena kao zk.č.br.4177/2, Livada Savska cesta u pov.46 čm,</w:t>
      </w:r>
    </w:p>
    <w:p w:rsidRDefault="009136AA" w:rsidP="009136AA" w:rsidR="009136AA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>-u zk.kul.br.2064, k.o. Sesvete Novo, označena kao zk.č.br.4178, Livada Savska cesta u pov.63 čm,</w:t>
      </w:r>
    </w:p>
    <w:p w:rsidRDefault="009136AA" w:rsidP="009136AA" w:rsidR="009136AA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>-u zk.kul.br.2065, k.o. Sesvete Novo, označena kao zk.č.br.4179, Livada Savska cesta u pov. 2056 čm,</w:t>
      </w:r>
    </w:p>
    <w:p w:rsidRDefault="009136AA" w:rsidP="00E11C0B" w:rsidR="004700A5" w:rsidRPr="0062689C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62689C">
        <w:rPr>
          <w:sz w:val="24"/>
          <w:szCs w:val="24"/>
        </w:rPr>
        <w:t xml:space="preserve">upisanim kod Općinskog građanskog suda u Zagrebu, zemljišno-knjižni odjel Sesvete  </w:t>
      </w:r>
    </w:p>
    <w:p w:rsidRDefault="005B4A8D" w:rsidP="000F3B68" w:rsidR="005B4A8D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>3.vrsta predmeta prodaje: skupni predmet prodaje</w:t>
      </w:r>
    </w:p>
    <w:p w:rsidRDefault="00732C00" w:rsidP="000F3B68" w:rsidR="00732C00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 xml:space="preserve">4.identifikator predmeta prodaje: </w:t>
      </w:r>
      <w:r w:rsidR="004634F2" w:rsidRPr="0062689C">
        <w:rPr>
          <w:sz w:val="24"/>
          <w:szCs w:val="24"/>
        </w:rPr>
        <w:t>2937</w:t>
      </w:r>
    </w:p>
    <w:p w:rsidRDefault="005B4A8D" w:rsidP="000F3B68" w:rsidR="00BB77B3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>4.</w:t>
      </w:r>
      <w:r w:rsidR="00BB77B3" w:rsidRPr="0062689C">
        <w:rPr>
          <w:sz w:val="24"/>
          <w:szCs w:val="24"/>
        </w:rPr>
        <w:t>jamčevina uplaćena na račun:</w:t>
      </w:r>
      <w:r w:rsidR="00471C5A" w:rsidRPr="0062689C">
        <w:rPr>
          <w:sz w:val="24"/>
          <w:szCs w:val="24"/>
        </w:rPr>
        <w:t xml:space="preserve"> HR 3323900011300028779</w:t>
      </w:r>
    </w:p>
    <w:p w:rsidRDefault="00BB77B3" w:rsidP="000F3B68" w:rsidR="00BB77B3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 xml:space="preserve">5.kupovina uplaćena na račun </w:t>
      </w:r>
      <w:r w:rsidR="00685AA3" w:rsidRPr="0062689C">
        <w:rPr>
          <w:sz w:val="24"/>
          <w:szCs w:val="24"/>
        </w:rPr>
        <w:t>IBAN:HR 1123900011300028787</w:t>
      </w:r>
    </w:p>
    <w:p w:rsidRDefault="00B0743A" w:rsidP="004804EC" w:rsidR="00B0743A" w:rsidRPr="0062689C">
      <w:pPr>
        <w:ind w:firstLine="680"/>
        <w:jc w:val="both"/>
        <w:rPr>
          <w:sz w:val="24"/>
          <w:szCs w:val="24"/>
        </w:rPr>
      </w:pPr>
    </w:p>
    <w:p w:rsidRDefault="007D30A8" w:rsidP="004804EC" w:rsidR="004804EC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>a temeljem pravomoćnog rješenja o namirenju ovog suda poslovni broj St-</w:t>
      </w:r>
      <w:r w:rsidR="00593257" w:rsidRPr="0062689C">
        <w:rPr>
          <w:sz w:val="24"/>
          <w:szCs w:val="24"/>
        </w:rPr>
        <w:t>480</w:t>
      </w:r>
      <w:r w:rsidRPr="0062689C">
        <w:rPr>
          <w:sz w:val="24"/>
          <w:szCs w:val="24"/>
        </w:rPr>
        <w:t>/1</w:t>
      </w:r>
      <w:r w:rsidR="00593257" w:rsidRPr="0062689C">
        <w:rPr>
          <w:sz w:val="24"/>
          <w:szCs w:val="24"/>
        </w:rPr>
        <w:t>2</w:t>
      </w:r>
      <w:r w:rsidRPr="0062689C">
        <w:rPr>
          <w:sz w:val="24"/>
          <w:szCs w:val="24"/>
        </w:rPr>
        <w:t xml:space="preserve"> od </w:t>
      </w:r>
      <w:r w:rsidR="00593257" w:rsidRPr="0062689C">
        <w:rPr>
          <w:sz w:val="24"/>
          <w:szCs w:val="24"/>
        </w:rPr>
        <w:t>5.rujna</w:t>
      </w:r>
      <w:r w:rsidRPr="0062689C">
        <w:rPr>
          <w:sz w:val="24"/>
          <w:szCs w:val="24"/>
        </w:rPr>
        <w:t xml:space="preserve"> 2018.</w:t>
      </w:r>
      <w:r w:rsidR="0062689C">
        <w:rPr>
          <w:sz w:val="24"/>
          <w:szCs w:val="24"/>
        </w:rPr>
        <w:t xml:space="preserve"> </w:t>
      </w:r>
      <w:r w:rsidR="00760277" w:rsidRPr="0062689C">
        <w:rPr>
          <w:sz w:val="24"/>
          <w:szCs w:val="24"/>
        </w:rPr>
        <w:t xml:space="preserve">nalaže se Financijskoj agenciji </w:t>
      </w:r>
      <w:r w:rsidR="004804EC" w:rsidRPr="0062689C">
        <w:rPr>
          <w:sz w:val="24"/>
          <w:szCs w:val="24"/>
        </w:rPr>
        <w:t xml:space="preserve">iznos uplaćen od strane kupca </w:t>
      </w:r>
      <w:r w:rsidR="00635673" w:rsidRPr="0062689C">
        <w:rPr>
          <w:sz w:val="24"/>
          <w:szCs w:val="24"/>
        </w:rPr>
        <w:t>PRO-REM d.o.o., u likvidaciji, Slovenija, Ljubljana, Čopova ulica 3., OIB 14443238354</w:t>
      </w:r>
      <w:r w:rsidR="004804EC" w:rsidRPr="0062689C">
        <w:rPr>
          <w:sz w:val="24"/>
          <w:szCs w:val="24"/>
        </w:rPr>
        <w:t xml:space="preserve"> (</w:t>
      </w:r>
      <w:r w:rsidR="005B7410" w:rsidRPr="0062689C">
        <w:rPr>
          <w:sz w:val="24"/>
          <w:szCs w:val="24"/>
        </w:rPr>
        <w:t>4.774.244,75  kn</w:t>
      </w:r>
      <w:r w:rsidR="004804EC" w:rsidRPr="0062689C">
        <w:rPr>
          <w:sz w:val="24"/>
          <w:szCs w:val="24"/>
        </w:rPr>
        <w:t xml:space="preserve">) temeljem treće elektroničke javne dražbe (identifikator nadmetanja </w:t>
      </w:r>
      <w:r w:rsidR="005B7410" w:rsidRPr="0062689C">
        <w:rPr>
          <w:sz w:val="24"/>
          <w:szCs w:val="24"/>
        </w:rPr>
        <w:t>6812</w:t>
      </w:r>
      <w:r w:rsidR="004804EC" w:rsidRPr="0062689C">
        <w:rPr>
          <w:sz w:val="24"/>
          <w:szCs w:val="24"/>
        </w:rPr>
        <w:t>)</w:t>
      </w:r>
    </w:p>
    <w:p w:rsidRDefault="004804EC" w:rsidP="004804EC" w:rsidR="004804EC" w:rsidRPr="0062689C">
      <w:pPr>
        <w:ind w:firstLine="680"/>
        <w:jc w:val="both"/>
        <w:rPr>
          <w:sz w:val="24"/>
          <w:szCs w:val="24"/>
        </w:rPr>
      </w:pPr>
    </w:p>
    <w:p w:rsidRDefault="00B0743A" w:rsidP="004804EC" w:rsidR="000F3B68" w:rsidRPr="0062689C">
      <w:pPr>
        <w:ind w:firstLine="680"/>
        <w:jc w:val="both"/>
        <w:rPr>
          <w:sz w:val="24"/>
          <w:szCs w:val="24"/>
        </w:rPr>
      </w:pPr>
      <w:r w:rsidRPr="0062689C">
        <w:rPr>
          <w:b/>
          <w:sz w:val="24"/>
          <w:szCs w:val="24"/>
        </w:rPr>
        <w:t>ODMAH</w:t>
      </w:r>
      <w:r w:rsidRPr="0062689C">
        <w:rPr>
          <w:sz w:val="24"/>
          <w:szCs w:val="24"/>
        </w:rPr>
        <w:t xml:space="preserve"> </w:t>
      </w:r>
      <w:r w:rsidR="004804EC" w:rsidRPr="0062689C">
        <w:rPr>
          <w:sz w:val="24"/>
          <w:szCs w:val="24"/>
        </w:rPr>
        <w:t xml:space="preserve">uplatiti za korist: </w:t>
      </w:r>
      <w:r w:rsidR="000F3B68" w:rsidRPr="0062689C">
        <w:rPr>
          <w:sz w:val="24"/>
          <w:szCs w:val="24"/>
        </w:rPr>
        <w:t xml:space="preserve"> </w:t>
      </w:r>
    </w:p>
    <w:p w:rsidRDefault="000F3B68" w:rsidP="000F3B68" w:rsidR="000F3B68" w:rsidRPr="0062689C">
      <w:pPr>
        <w:ind w:firstLine="680"/>
        <w:jc w:val="both"/>
        <w:rPr>
          <w:sz w:val="24"/>
          <w:szCs w:val="24"/>
        </w:rPr>
      </w:pPr>
    </w:p>
    <w:p w:rsidRDefault="000F3B68" w:rsidP="005E1B3D" w:rsidR="005E1B3D" w:rsidRPr="0062689C">
      <w:pPr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 xml:space="preserve">1.stečajne masa stečajnog dužnika </w:t>
      </w:r>
      <w:r w:rsidR="005E1B3D" w:rsidRPr="0062689C">
        <w:rPr>
          <w:sz w:val="24"/>
          <w:szCs w:val="24"/>
        </w:rPr>
        <w:t>FLEX-O  d.o.o., u stečaju,  Dugo Selo, Ante Starčevića 81. (OIB 06024605239) iznos od  1.791.202,32 kn na račun broj: IBAN HR 1823400091190020737.</w:t>
      </w:r>
    </w:p>
    <w:p w:rsidRDefault="007D30A8" w:rsidP="000F3B68" w:rsidR="007D30A8" w:rsidRPr="0062689C">
      <w:pPr>
        <w:ind w:firstLine="680"/>
        <w:jc w:val="both"/>
        <w:rPr>
          <w:b/>
          <w:sz w:val="24"/>
          <w:szCs w:val="24"/>
        </w:rPr>
      </w:pPr>
    </w:p>
    <w:p w:rsidRDefault="00213C81" w:rsidP="00213C81" w:rsidR="00213C81" w:rsidRPr="0062689C">
      <w:pPr>
        <w:widowControl/>
        <w:ind w:firstLine="680"/>
        <w:jc w:val="both"/>
        <w:rPr>
          <w:sz w:val="24"/>
          <w:szCs w:val="24"/>
        </w:rPr>
      </w:pPr>
      <w:r w:rsidRPr="0062689C">
        <w:rPr>
          <w:sz w:val="24"/>
          <w:szCs w:val="24"/>
        </w:rPr>
        <w:lastRenderedPageBreak/>
        <w:t xml:space="preserve">2.razlučnog vjerovnik NLB INTERFINANZ  A.G. CH-8002 ZURICH BEETHOVENSTRASSE 48 iznos 2.983.042,43 kn na račun broj: IBAN SI56020100254556872, SWIFT LJBASI2X, kod NOVA LJUBLJANSKA BANKA d.d.. </w:t>
      </w:r>
    </w:p>
    <w:p w:rsidRDefault="003A154B" w:rsidP="00A03E2A" w:rsidR="00AE531F" w:rsidRPr="0062689C">
      <w:pPr>
        <w:ind w:firstLine="72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 xml:space="preserve"> </w:t>
      </w:r>
    </w:p>
    <w:p w:rsidRDefault="004679D4" w:rsidP="00584AC6" w:rsidR="004679D4" w:rsidRPr="0062689C">
      <w:pPr>
        <w:ind w:firstLine="72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 xml:space="preserve"> </w:t>
      </w:r>
      <w:r w:rsidR="004804EC" w:rsidRPr="0062689C">
        <w:rPr>
          <w:sz w:val="24"/>
          <w:szCs w:val="24"/>
        </w:rPr>
        <w:t>te po provedenoj uplati obavijestiti ovaj sud.</w:t>
      </w:r>
    </w:p>
    <w:p w:rsidRDefault="004804EC" w:rsidP="00584AC6" w:rsidR="004804EC" w:rsidRPr="0062689C">
      <w:pPr>
        <w:ind w:firstLine="720"/>
        <w:jc w:val="both"/>
        <w:rPr>
          <w:sz w:val="24"/>
          <w:szCs w:val="24"/>
        </w:rPr>
      </w:pPr>
    </w:p>
    <w:p w:rsidRDefault="002E1396" w:rsidR="002E1396" w:rsidRPr="0062689C">
      <w:pPr>
        <w:widowControl/>
        <w:jc w:val="center"/>
        <w:rPr>
          <w:sz w:val="24"/>
          <w:szCs w:val="24"/>
        </w:rPr>
      </w:pPr>
      <w:r w:rsidRPr="0062689C">
        <w:rPr>
          <w:sz w:val="24"/>
          <w:szCs w:val="24"/>
        </w:rPr>
        <w:t xml:space="preserve">Zagreb,  </w:t>
      </w:r>
      <w:r w:rsidR="00213C81" w:rsidRPr="0062689C">
        <w:rPr>
          <w:sz w:val="24"/>
          <w:szCs w:val="24"/>
        </w:rPr>
        <w:t>3.listopad</w:t>
      </w:r>
      <w:r w:rsidR="00972C87">
        <w:rPr>
          <w:sz w:val="24"/>
          <w:szCs w:val="24"/>
        </w:rPr>
        <w:t>a</w:t>
      </w:r>
      <w:r w:rsidR="00FB07BB" w:rsidRPr="0062689C">
        <w:rPr>
          <w:sz w:val="24"/>
          <w:szCs w:val="24"/>
        </w:rPr>
        <w:t xml:space="preserve"> </w:t>
      </w:r>
      <w:r w:rsidR="004679D4" w:rsidRPr="0062689C">
        <w:rPr>
          <w:sz w:val="24"/>
          <w:szCs w:val="24"/>
        </w:rPr>
        <w:t>201</w:t>
      </w:r>
      <w:r w:rsidR="00A24DF0" w:rsidRPr="0062689C">
        <w:rPr>
          <w:sz w:val="24"/>
          <w:szCs w:val="24"/>
        </w:rPr>
        <w:t>8</w:t>
      </w:r>
      <w:r w:rsidR="004679D4" w:rsidRPr="0062689C">
        <w:rPr>
          <w:sz w:val="24"/>
          <w:szCs w:val="24"/>
        </w:rPr>
        <w:t>.</w:t>
      </w:r>
      <w:r w:rsidRPr="0062689C">
        <w:rPr>
          <w:sz w:val="24"/>
          <w:szCs w:val="24"/>
        </w:rPr>
        <w:t xml:space="preserve"> </w:t>
      </w:r>
    </w:p>
    <w:p w:rsidRDefault="002E1396" w:rsidR="002E1396" w:rsidRPr="0062689C">
      <w:pPr>
        <w:widowControl/>
        <w:jc w:val="both"/>
        <w:rPr>
          <w:sz w:val="24"/>
          <w:szCs w:val="24"/>
        </w:rPr>
      </w:pPr>
      <w:r w:rsidRPr="0062689C">
        <w:rPr>
          <w:sz w:val="24"/>
          <w:szCs w:val="24"/>
        </w:rPr>
        <w:tab/>
      </w:r>
      <w:r w:rsidRPr="0062689C">
        <w:rPr>
          <w:sz w:val="24"/>
          <w:szCs w:val="24"/>
        </w:rPr>
        <w:tab/>
      </w:r>
      <w:r w:rsidRPr="0062689C">
        <w:rPr>
          <w:sz w:val="24"/>
          <w:szCs w:val="24"/>
        </w:rPr>
        <w:tab/>
      </w:r>
      <w:r w:rsidRPr="0062689C">
        <w:rPr>
          <w:sz w:val="24"/>
          <w:szCs w:val="24"/>
        </w:rPr>
        <w:tab/>
      </w:r>
      <w:r w:rsidRPr="0062689C">
        <w:rPr>
          <w:sz w:val="24"/>
          <w:szCs w:val="24"/>
        </w:rPr>
        <w:tab/>
      </w:r>
      <w:r w:rsidRPr="0062689C">
        <w:rPr>
          <w:sz w:val="24"/>
          <w:szCs w:val="24"/>
        </w:rPr>
        <w:tab/>
      </w:r>
      <w:r w:rsidRPr="0062689C">
        <w:rPr>
          <w:sz w:val="24"/>
          <w:szCs w:val="24"/>
        </w:rPr>
        <w:tab/>
        <w:t xml:space="preserve">  </w:t>
      </w:r>
      <w:r w:rsidRPr="0062689C">
        <w:rPr>
          <w:sz w:val="24"/>
          <w:szCs w:val="24"/>
        </w:rPr>
        <w:tab/>
      </w:r>
    </w:p>
    <w:p w:rsidRDefault="003C7165" w:rsidP="003C7165" w:rsidR="002E1396" w:rsidRPr="0062689C">
      <w:pPr>
        <w:widowControl/>
        <w:ind w:left="504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 xml:space="preserve"> </w:t>
      </w:r>
      <w:r w:rsidR="004A00DB" w:rsidRPr="0062689C">
        <w:rPr>
          <w:sz w:val="24"/>
          <w:szCs w:val="24"/>
        </w:rPr>
        <w:t>Sudac:</w:t>
      </w:r>
    </w:p>
    <w:p w:rsidRDefault="003C7165" w:rsidP="003B6357" w:rsidR="00DB298D" w:rsidRPr="0062689C">
      <w:pPr>
        <w:widowControl/>
        <w:ind w:firstLine="720" w:left="4320"/>
        <w:jc w:val="both"/>
        <w:rPr>
          <w:sz w:val="24"/>
          <w:szCs w:val="24"/>
        </w:rPr>
      </w:pPr>
      <w:r w:rsidRPr="0062689C">
        <w:rPr>
          <w:sz w:val="24"/>
          <w:szCs w:val="24"/>
        </w:rPr>
        <w:t xml:space="preserve"> </w:t>
      </w:r>
      <w:r w:rsidR="002E1396" w:rsidRPr="0062689C">
        <w:rPr>
          <w:sz w:val="24"/>
          <w:szCs w:val="24"/>
        </w:rPr>
        <w:t xml:space="preserve"> Ante Galić</w:t>
      </w:r>
      <w:r w:rsidR="003B6357" w:rsidRPr="0062689C">
        <w:rPr>
          <w:sz w:val="24"/>
          <w:szCs w:val="24"/>
        </w:rPr>
        <w:t xml:space="preserve"> </w:t>
      </w:r>
      <w:r w:rsidR="00A238C3">
        <w:rPr>
          <w:sz w:val="24"/>
          <w:szCs w:val="24"/>
        </w:rPr>
        <w:t>v.r.</w:t>
      </w:r>
    </w:p>
    <w:p w:rsidRDefault="00DB298D" w:rsidP="003B6357" w:rsidR="00DB298D" w:rsidRPr="0062689C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3B6357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Protiv </w:t>
      </w:r>
      <w:r w:rsidR="004C339D">
        <w:rPr>
          <w:sz w:val="24"/>
          <w:szCs w:val="24"/>
        </w:rPr>
        <w:t>zaključka nije dopuštena žalba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A238C3" w:rsidP="00A238C3" w:rsidR="00A238C3">
      <w:pPr>
        <w:ind w:left="4320"/>
        <w:jc w:val="both"/>
      </w:pPr>
      <w:r>
        <w:t>Za točnost otpravka, ovlašteni službenik:</w:t>
      </w:r>
    </w:p>
    <w:p w:rsidRDefault="00A238C3" w:rsidP="00422EE0" w:rsidR="00A238C3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4A00DB" w:rsidP="00A238C3" w:rsidR="004A00DB" w:rsidRPr="001E6FA1">
      <w:pPr>
        <w:widowControl/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4A00DB" w:rsidR="004A00DB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8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 w:rsidR="0062689C">
      <w:rPr>
        <w:sz w:val="24"/>
        <w:szCs w:val="24"/>
      </w:rPr>
      <w:t>480</w:t>
    </w:r>
    <w:r>
      <w:rPr>
        <w:sz w:val="24"/>
        <w:szCs w:val="24"/>
      </w:rPr>
      <w:t>/1</w:t>
    </w:r>
    <w:r w:rsidR="0062689C">
      <w:rPr>
        <w:sz w:val="24"/>
        <w:szCs w:val="24"/>
      </w:rPr>
      <w:t>2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24225"/>
    <w:rsid w:val="00027969"/>
    <w:rsid w:val="00031EDF"/>
    <w:rsid w:val="0003703B"/>
    <w:rsid w:val="000534DA"/>
    <w:rsid w:val="000748AA"/>
    <w:rsid w:val="000840F5"/>
    <w:rsid w:val="000A4BD7"/>
    <w:rsid w:val="000A5F37"/>
    <w:rsid w:val="000D0B6C"/>
    <w:rsid w:val="000D6741"/>
    <w:rsid w:val="000D6FCE"/>
    <w:rsid w:val="000E0CB5"/>
    <w:rsid w:val="000E7DD0"/>
    <w:rsid w:val="000F0479"/>
    <w:rsid w:val="000F3B68"/>
    <w:rsid w:val="00102FCE"/>
    <w:rsid w:val="00103483"/>
    <w:rsid w:val="00105175"/>
    <w:rsid w:val="00107F22"/>
    <w:rsid w:val="00110369"/>
    <w:rsid w:val="001164AB"/>
    <w:rsid w:val="00132107"/>
    <w:rsid w:val="00132355"/>
    <w:rsid w:val="00132E32"/>
    <w:rsid w:val="001412D7"/>
    <w:rsid w:val="00154F12"/>
    <w:rsid w:val="00160746"/>
    <w:rsid w:val="00163A7A"/>
    <w:rsid w:val="0017147E"/>
    <w:rsid w:val="0018140F"/>
    <w:rsid w:val="00190096"/>
    <w:rsid w:val="001A60B2"/>
    <w:rsid w:val="001A7012"/>
    <w:rsid w:val="001C5E13"/>
    <w:rsid w:val="001C5FA8"/>
    <w:rsid w:val="001E029F"/>
    <w:rsid w:val="001E6FA1"/>
    <w:rsid w:val="001F29CC"/>
    <w:rsid w:val="00200BED"/>
    <w:rsid w:val="00201202"/>
    <w:rsid w:val="002100B9"/>
    <w:rsid w:val="0021237F"/>
    <w:rsid w:val="00213C81"/>
    <w:rsid w:val="002203ED"/>
    <w:rsid w:val="00231884"/>
    <w:rsid w:val="002471DD"/>
    <w:rsid w:val="002565B9"/>
    <w:rsid w:val="00257FFB"/>
    <w:rsid w:val="0026616B"/>
    <w:rsid w:val="00295073"/>
    <w:rsid w:val="00295815"/>
    <w:rsid w:val="002B368B"/>
    <w:rsid w:val="002B7AB6"/>
    <w:rsid w:val="002D7487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2E1D"/>
    <w:rsid w:val="00374643"/>
    <w:rsid w:val="003875E0"/>
    <w:rsid w:val="0039574F"/>
    <w:rsid w:val="003961E2"/>
    <w:rsid w:val="003A154B"/>
    <w:rsid w:val="003A3440"/>
    <w:rsid w:val="003A6923"/>
    <w:rsid w:val="003B15DB"/>
    <w:rsid w:val="003B1ACF"/>
    <w:rsid w:val="003B6357"/>
    <w:rsid w:val="003C3DA9"/>
    <w:rsid w:val="003C49A2"/>
    <w:rsid w:val="003C7165"/>
    <w:rsid w:val="003D59E1"/>
    <w:rsid w:val="003E530E"/>
    <w:rsid w:val="003F2091"/>
    <w:rsid w:val="00404E91"/>
    <w:rsid w:val="00405BF0"/>
    <w:rsid w:val="00415019"/>
    <w:rsid w:val="00422DFB"/>
    <w:rsid w:val="00444712"/>
    <w:rsid w:val="00445FF1"/>
    <w:rsid w:val="004505CA"/>
    <w:rsid w:val="00452E5A"/>
    <w:rsid w:val="004634F2"/>
    <w:rsid w:val="004679D4"/>
    <w:rsid w:val="004700A5"/>
    <w:rsid w:val="00470514"/>
    <w:rsid w:val="00471C5A"/>
    <w:rsid w:val="00474756"/>
    <w:rsid w:val="004804EC"/>
    <w:rsid w:val="004833D3"/>
    <w:rsid w:val="004953AC"/>
    <w:rsid w:val="004A00DB"/>
    <w:rsid w:val="004B48C0"/>
    <w:rsid w:val="004C089A"/>
    <w:rsid w:val="004C339D"/>
    <w:rsid w:val="004D1127"/>
    <w:rsid w:val="004D52EB"/>
    <w:rsid w:val="004D7BA9"/>
    <w:rsid w:val="00500170"/>
    <w:rsid w:val="00521B50"/>
    <w:rsid w:val="00536459"/>
    <w:rsid w:val="00550D16"/>
    <w:rsid w:val="00552C5B"/>
    <w:rsid w:val="005571E5"/>
    <w:rsid w:val="005657E2"/>
    <w:rsid w:val="0058450D"/>
    <w:rsid w:val="00584AC6"/>
    <w:rsid w:val="00593257"/>
    <w:rsid w:val="005A4BAD"/>
    <w:rsid w:val="005B3778"/>
    <w:rsid w:val="005B4A8D"/>
    <w:rsid w:val="005B7410"/>
    <w:rsid w:val="005C2552"/>
    <w:rsid w:val="005D3964"/>
    <w:rsid w:val="005E1B3D"/>
    <w:rsid w:val="005E1EBE"/>
    <w:rsid w:val="005E4CF2"/>
    <w:rsid w:val="005E57C1"/>
    <w:rsid w:val="005E7F68"/>
    <w:rsid w:val="006006B6"/>
    <w:rsid w:val="006076DD"/>
    <w:rsid w:val="006079B4"/>
    <w:rsid w:val="0062689C"/>
    <w:rsid w:val="00635673"/>
    <w:rsid w:val="0063686E"/>
    <w:rsid w:val="00636C4F"/>
    <w:rsid w:val="00643865"/>
    <w:rsid w:val="0064539B"/>
    <w:rsid w:val="00646E18"/>
    <w:rsid w:val="00661BE2"/>
    <w:rsid w:val="00680BBA"/>
    <w:rsid w:val="006812E5"/>
    <w:rsid w:val="00685354"/>
    <w:rsid w:val="00685AA3"/>
    <w:rsid w:val="006A073D"/>
    <w:rsid w:val="006A1896"/>
    <w:rsid w:val="006B2CB9"/>
    <w:rsid w:val="006B4325"/>
    <w:rsid w:val="006C35C6"/>
    <w:rsid w:val="006C539B"/>
    <w:rsid w:val="006D2AE7"/>
    <w:rsid w:val="006D3B0A"/>
    <w:rsid w:val="006E3CA6"/>
    <w:rsid w:val="006F3F56"/>
    <w:rsid w:val="006F75D6"/>
    <w:rsid w:val="007040EB"/>
    <w:rsid w:val="00707976"/>
    <w:rsid w:val="007109AF"/>
    <w:rsid w:val="007120DC"/>
    <w:rsid w:val="0072238A"/>
    <w:rsid w:val="00732C00"/>
    <w:rsid w:val="007357CA"/>
    <w:rsid w:val="007408BE"/>
    <w:rsid w:val="00740DD0"/>
    <w:rsid w:val="00743857"/>
    <w:rsid w:val="00757F7D"/>
    <w:rsid w:val="00760277"/>
    <w:rsid w:val="0076244A"/>
    <w:rsid w:val="0077355F"/>
    <w:rsid w:val="00773759"/>
    <w:rsid w:val="00777261"/>
    <w:rsid w:val="00777E03"/>
    <w:rsid w:val="0079602A"/>
    <w:rsid w:val="007A43E8"/>
    <w:rsid w:val="007A6104"/>
    <w:rsid w:val="007B4BBE"/>
    <w:rsid w:val="007C2C07"/>
    <w:rsid w:val="007C737C"/>
    <w:rsid w:val="007D30A8"/>
    <w:rsid w:val="007D648A"/>
    <w:rsid w:val="007F6928"/>
    <w:rsid w:val="008114DB"/>
    <w:rsid w:val="008117A7"/>
    <w:rsid w:val="00812BE9"/>
    <w:rsid w:val="00815D64"/>
    <w:rsid w:val="00823B67"/>
    <w:rsid w:val="008354A4"/>
    <w:rsid w:val="00842CB9"/>
    <w:rsid w:val="008612EE"/>
    <w:rsid w:val="008668BE"/>
    <w:rsid w:val="008717EF"/>
    <w:rsid w:val="0087631F"/>
    <w:rsid w:val="008912DC"/>
    <w:rsid w:val="008914B1"/>
    <w:rsid w:val="008917B0"/>
    <w:rsid w:val="008A00A2"/>
    <w:rsid w:val="008A4745"/>
    <w:rsid w:val="008B1EDD"/>
    <w:rsid w:val="008B4261"/>
    <w:rsid w:val="008B52B8"/>
    <w:rsid w:val="008B5634"/>
    <w:rsid w:val="008D32D2"/>
    <w:rsid w:val="008E46CE"/>
    <w:rsid w:val="008F6E94"/>
    <w:rsid w:val="00900148"/>
    <w:rsid w:val="009069A4"/>
    <w:rsid w:val="00906D30"/>
    <w:rsid w:val="00910345"/>
    <w:rsid w:val="009136AA"/>
    <w:rsid w:val="009250CA"/>
    <w:rsid w:val="009262FE"/>
    <w:rsid w:val="009303E2"/>
    <w:rsid w:val="009342AB"/>
    <w:rsid w:val="00936834"/>
    <w:rsid w:val="00937015"/>
    <w:rsid w:val="00941C75"/>
    <w:rsid w:val="0094232E"/>
    <w:rsid w:val="00972C87"/>
    <w:rsid w:val="009738BC"/>
    <w:rsid w:val="00975B72"/>
    <w:rsid w:val="00977799"/>
    <w:rsid w:val="009B6010"/>
    <w:rsid w:val="009C2A61"/>
    <w:rsid w:val="009C3B81"/>
    <w:rsid w:val="009C5450"/>
    <w:rsid w:val="009C5F8D"/>
    <w:rsid w:val="009D4387"/>
    <w:rsid w:val="009D6164"/>
    <w:rsid w:val="009E2448"/>
    <w:rsid w:val="009E4FB4"/>
    <w:rsid w:val="009F7C69"/>
    <w:rsid w:val="00A03E2A"/>
    <w:rsid w:val="00A0518A"/>
    <w:rsid w:val="00A07382"/>
    <w:rsid w:val="00A238C3"/>
    <w:rsid w:val="00A24DF0"/>
    <w:rsid w:val="00A25B70"/>
    <w:rsid w:val="00A37C59"/>
    <w:rsid w:val="00A42B67"/>
    <w:rsid w:val="00A47628"/>
    <w:rsid w:val="00A632DB"/>
    <w:rsid w:val="00A63953"/>
    <w:rsid w:val="00A665A8"/>
    <w:rsid w:val="00A70AA7"/>
    <w:rsid w:val="00A719DF"/>
    <w:rsid w:val="00A746DC"/>
    <w:rsid w:val="00A85224"/>
    <w:rsid w:val="00A920BE"/>
    <w:rsid w:val="00A92515"/>
    <w:rsid w:val="00AB5136"/>
    <w:rsid w:val="00AC0A3A"/>
    <w:rsid w:val="00AE4E08"/>
    <w:rsid w:val="00AE531F"/>
    <w:rsid w:val="00AF6F02"/>
    <w:rsid w:val="00B00CF5"/>
    <w:rsid w:val="00B05C11"/>
    <w:rsid w:val="00B0743A"/>
    <w:rsid w:val="00B22B4C"/>
    <w:rsid w:val="00B362C8"/>
    <w:rsid w:val="00B4444E"/>
    <w:rsid w:val="00B47F9B"/>
    <w:rsid w:val="00B54444"/>
    <w:rsid w:val="00B57F7F"/>
    <w:rsid w:val="00B70EBA"/>
    <w:rsid w:val="00B72D1D"/>
    <w:rsid w:val="00B84188"/>
    <w:rsid w:val="00B910AC"/>
    <w:rsid w:val="00B92875"/>
    <w:rsid w:val="00BA41FF"/>
    <w:rsid w:val="00BA485E"/>
    <w:rsid w:val="00BB5EB7"/>
    <w:rsid w:val="00BB77B3"/>
    <w:rsid w:val="00BC1004"/>
    <w:rsid w:val="00BC1839"/>
    <w:rsid w:val="00BC7B72"/>
    <w:rsid w:val="00BD7886"/>
    <w:rsid w:val="00BE13B8"/>
    <w:rsid w:val="00BE6371"/>
    <w:rsid w:val="00BF1FBD"/>
    <w:rsid w:val="00BF2229"/>
    <w:rsid w:val="00BF2347"/>
    <w:rsid w:val="00C05904"/>
    <w:rsid w:val="00C07000"/>
    <w:rsid w:val="00C23FCA"/>
    <w:rsid w:val="00C26BF6"/>
    <w:rsid w:val="00C31C0A"/>
    <w:rsid w:val="00C3748F"/>
    <w:rsid w:val="00C52F01"/>
    <w:rsid w:val="00C575E2"/>
    <w:rsid w:val="00C76AB7"/>
    <w:rsid w:val="00C90D0E"/>
    <w:rsid w:val="00C920D9"/>
    <w:rsid w:val="00CA1980"/>
    <w:rsid w:val="00CA3B71"/>
    <w:rsid w:val="00CA7A0D"/>
    <w:rsid w:val="00CB0908"/>
    <w:rsid w:val="00CE1EB9"/>
    <w:rsid w:val="00CE2633"/>
    <w:rsid w:val="00D17E04"/>
    <w:rsid w:val="00D207D0"/>
    <w:rsid w:val="00D2220A"/>
    <w:rsid w:val="00D25F2B"/>
    <w:rsid w:val="00D32080"/>
    <w:rsid w:val="00D3609A"/>
    <w:rsid w:val="00D43772"/>
    <w:rsid w:val="00D7688A"/>
    <w:rsid w:val="00D80EB4"/>
    <w:rsid w:val="00DA12DA"/>
    <w:rsid w:val="00DA2893"/>
    <w:rsid w:val="00DA4CE5"/>
    <w:rsid w:val="00DB298D"/>
    <w:rsid w:val="00DC1657"/>
    <w:rsid w:val="00DC2126"/>
    <w:rsid w:val="00DC5C2F"/>
    <w:rsid w:val="00DF7E49"/>
    <w:rsid w:val="00E00DDE"/>
    <w:rsid w:val="00E0295F"/>
    <w:rsid w:val="00E07044"/>
    <w:rsid w:val="00E0708E"/>
    <w:rsid w:val="00E10C8C"/>
    <w:rsid w:val="00E11C0B"/>
    <w:rsid w:val="00E11D57"/>
    <w:rsid w:val="00E23286"/>
    <w:rsid w:val="00E31CA7"/>
    <w:rsid w:val="00E74735"/>
    <w:rsid w:val="00E768E7"/>
    <w:rsid w:val="00E86483"/>
    <w:rsid w:val="00E908F0"/>
    <w:rsid w:val="00E92FBF"/>
    <w:rsid w:val="00E94034"/>
    <w:rsid w:val="00EA198B"/>
    <w:rsid w:val="00EC29BB"/>
    <w:rsid w:val="00EC654D"/>
    <w:rsid w:val="00EE5BED"/>
    <w:rsid w:val="00EF1AE9"/>
    <w:rsid w:val="00F02AE5"/>
    <w:rsid w:val="00F02E07"/>
    <w:rsid w:val="00F115DE"/>
    <w:rsid w:val="00F24BEE"/>
    <w:rsid w:val="00F36D6B"/>
    <w:rsid w:val="00F4072D"/>
    <w:rsid w:val="00F6389E"/>
    <w:rsid w:val="00F80EBA"/>
    <w:rsid w:val="00F91C73"/>
    <w:rsid w:val="00FA19E1"/>
    <w:rsid w:val="00FA2B13"/>
    <w:rsid w:val="00FA5FEA"/>
    <w:rsid w:val="00FB07BB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3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8C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3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8C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CA52F-40BE-4C70-8097-9169196D1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342</properties:Words>
  <properties:Characters>1991</properties:Characters>
  <properties:Lines>66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2018-10-03T12:10:00Z</dcterms:created>
  <dc:creator>user</dc:creator>
  <cp:lastModifiedBy>Valentina Delač</cp:lastModifiedBy>
  <cp:lastPrinted>2018-10-03T12:12:00Z</cp:lastPrinted>
  <dcterms:modified xmlns:xsi="http://www.w3.org/2001/XMLSchema-instance" xsi:type="dcterms:W3CDTF">2018-10-03T12:12:00Z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(Flex o nalog Fina isplata kupovine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