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01bf" w14:paraId="03c01bf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26737F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SVJETLOST j.d.o.o. POREČ, Poreč, Partizanska 4/9, OIB: 34467245917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2A2938">
        <w:rPr>
          <w:szCs w:val="24"/>
          <w:lang w:val="hr-HR"/>
        </w:rPr>
        <w:t>Sandri Vidović, iz Poreča, Glagoljaška ulica 3, OIB: 57403852047</w:t>
      </w:r>
      <w:r w:rsidR="008D2ABD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2A2938">
        <w:t>SVJETLOST j.d.o.o. POREČ, Poreč, Partizanska 4/9, OIB: 34467245917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DE4F8C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15BF3">
        <w:rPr>
          <w:szCs w:val="24"/>
          <w:lang w:val="hr-HR"/>
        </w:rPr>
        <w:t>8</w:t>
      </w:r>
      <w:r w:rsidR="002A2938">
        <w:rPr>
          <w:szCs w:val="24"/>
          <w:lang w:val="hr-HR"/>
        </w:rPr>
        <w:t>16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15BF3">
        <w:rPr>
          <w:szCs w:val="24"/>
          <w:lang w:val="hr-HR"/>
        </w:rPr>
        <w:t>8</w:t>
      </w:r>
      <w:r w:rsidR="002A2938">
        <w:rPr>
          <w:szCs w:val="24"/>
          <w:lang w:val="hr-HR"/>
        </w:rPr>
        <w:t>16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DE4F8C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8643E6">
        <w:rPr>
          <w:szCs w:val="24"/>
          <w:lang w:val="hr-HR"/>
        </w:rPr>
        <w:t>7</w:t>
      </w:r>
      <w:r w:rsidR="0000569A">
        <w:rPr>
          <w:szCs w:val="24"/>
          <w:lang w:val="hr-HR"/>
        </w:rPr>
        <w:t xml:space="preserve">. </w:t>
      </w:r>
      <w:r w:rsidR="008643E6">
        <w:rPr>
          <w:szCs w:val="24"/>
          <w:lang w:val="hr-HR"/>
        </w:rPr>
        <w:t>lipnja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E2345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37F" w:rsidP="00E95B75" w:rsidR="0026737F">
      <w:r>
        <w:separator/>
      </w:r>
    </w:p>
  </w:endnote>
  <w:endnote w:id="0" w:type="continuationSeparator">
    <w:p w:rsidRDefault="0026737F" w:rsidP="00E95B75" w:rsidR="00267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37F" w:rsidP="00E95B75" w:rsidR="0026737F">
      <w:r>
        <w:separator/>
      </w:r>
    </w:p>
  </w:footnote>
  <w:footnote w:id="0" w:type="continuationSeparator">
    <w:p w:rsidRDefault="0026737F" w:rsidP="00E95B75" w:rsidR="00267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737F" w:rsidP="0026737F" w:rsidR="0026737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D4F11" w:rsidRPr="00BD4F11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816/2016-4</w:t>
        </w:r>
      </w:p>
      <w:p w:rsidRDefault="0026737F" w:rsidP="00B15BF3" w:rsidR="0026737F">
        <w:pPr>
          <w:pStyle w:val="Zaglavlje"/>
          <w:jc w:val="right"/>
        </w:pPr>
      </w:p>
      <w:p w:rsidRDefault="0026737F" w:rsidP="00515E98" w:rsidR="0026737F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26737F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6737F" w:rsidR="0026737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6737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6737F" w:rsidR="0026737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6737F" w:rsidR="0026737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6737F" w:rsidR="0026737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6737F" w:rsidR="002673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26737F" w:rsidR="002673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26737F" w:rsidR="0026737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26737F" w:rsidP="00452E08" w:rsidR="0026737F">
        <w:pPr>
          <w:rPr>
            <w:rFonts w:eastAsia="MS Mincho" w:hAnsi="Cambria" w:ascii="Cambria"/>
            <w:lang w:eastAsia="en-US"/>
          </w:rPr>
        </w:pPr>
      </w:p>
      <w:p w:rsidRDefault="0026737F" w:rsidP="00515E98" w:rsidR="0026737F">
        <w:pPr>
          <w:pStyle w:val="Zaglavlje"/>
          <w:jc w:val="right"/>
        </w:pPr>
      </w:p>
      <w:p w:rsidRDefault="00BD4F11" w:rsidP="00E30495" w:rsidR="0026737F">
        <w:pPr>
          <w:pStyle w:val="Zaglavlje"/>
          <w:jc w:val="right"/>
        </w:pPr>
      </w:p>
    </w:sdtContent>
  </w:sdt>
  <w:p w:rsidRDefault="0026737F" w:rsidR="002673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37F" w:rsidP="0000569A" w:rsidR="0026737F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816/2016-4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21A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52C35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83600"/>
    <w:rsid w:val="00594377"/>
    <w:rsid w:val="005B492A"/>
    <w:rsid w:val="005C3774"/>
    <w:rsid w:val="005D6912"/>
    <w:rsid w:val="0061715F"/>
    <w:rsid w:val="00621D9E"/>
    <w:rsid w:val="00640A79"/>
    <w:rsid w:val="006667CA"/>
    <w:rsid w:val="006C75FF"/>
    <w:rsid w:val="006C7EAF"/>
    <w:rsid w:val="006E39F9"/>
    <w:rsid w:val="006F739B"/>
    <w:rsid w:val="0071252C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43E6"/>
    <w:rsid w:val="00866EE9"/>
    <w:rsid w:val="00884F70"/>
    <w:rsid w:val="0088711E"/>
    <w:rsid w:val="0089489B"/>
    <w:rsid w:val="008972F8"/>
    <w:rsid w:val="008A19D1"/>
    <w:rsid w:val="008A490A"/>
    <w:rsid w:val="008C2E09"/>
    <w:rsid w:val="008C4A91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4406"/>
    <w:rsid w:val="00AD7B5F"/>
    <w:rsid w:val="00AE2345"/>
    <w:rsid w:val="00AE563A"/>
    <w:rsid w:val="00AE7172"/>
    <w:rsid w:val="00AF45BD"/>
    <w:rsid w:val="00AF5A22"/>
    <w:rsid w:val="00B05BFA"/>
    <w:rsid w:val="00B124B5"/>
    <w:rsid w:val="00B15BF3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4F11"/>
    <w:rsid w:val="00BE49FC"/>
    <w:rsid w:val="00C12E96"/>
    <w:rsid w:val="00C24557"/>
    <w:rsid w:val="00C679CA"/>
    <w:rsid w:val="00C75827"/>
    <w:rsid w:val="00C867CB"/>
    <w:rsid w:val="00CA0FFC"/>
    <w:rsid w:val="00CA3EE0"/>
    <w:rsid w:val="00CB2181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4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F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4F1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4F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4F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4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F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4F1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4F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4F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SVJETLOST j.d.o.o. POREČ zastupanog po punomoćniku Sandra Vidović</izvorni_sadrzaj>
    <derivirana_varijabla naziv="DomainObject.Predmet.ProtustrankaFormated_1">  SVJETLOST j.d.o.o. POREČ zastupanog po punomoćniku Sandra Vidović</derivirana_varijabla>
  </DomainObject.Predmet.ProtustrankaFormated>
  <DomainObject.Predmet.ProtustrankaFormatedOIB>
    <izvorni_sadrzaj>  SVJETLOST j.d.o.o. POREČ, OIB 34467245917 zastupanog po punomoćniku Sandra Vidović</izvorni_sadrzaj>
    <derivirana_varijabla naziv="DomainObject.Predmet.ProtustrankaFormatedOIB_1">  SVJETLOST j.d.o.o. POREČ, OIB 34467245917 zastupanog po punomoćniku Sandra Vidović</derivirana_varijabla>
  </DomainObject.Predmet.ProtustrankaFormatedOIB>
  <DomainObject.Predmet.ProtustrankaFormatedWithAdress>
    <izvorni_sadrzaj> SVJETLOST j.d.o.o. POREČ, Partizanska 4/9, 52440 Poreč zastupanog po punomoćniku Sandra Vidović</izvorni_sadrzaj>
    <derivirana_varijabla naziv="DomainObject.Predmet.ProtustrankaFormatedWithAdress_1"> SVJETLOST j.d.o.o. POREČ, Partizanska 4/9, 52440 Poreč zastupanog po punomoćniku Sandra Vidović</derivirana_varijabla>
  </DomainObject.Predmet.ProtustrankaFormatedWithAdress>
  <DomainObject.Predmet.ProtustrankaFormatedWithAdressOIB>
    <izvorni_sadrzaj> SVJETLOST j.d.o.o. POREČ, OIB 34467245917, Partizanska 4/9, 52440 Poreč zastupanog po punomoćniku Sandra Vidović</izvorni_sadrzaj>
    <derivirana_varijabla naziv="DomainObject.Predmet.ProtustrankaFormatedWithAdressOIB_1"> SVJETLOST j.d.o.o. POREČ, OIB 34467245917, Partizanska 4/9, 52440 Poreč zastupanog po punomoćniku Sandra Vidović</derivirana_varijabla>
  </DomainObject.Predmet.ProtustrankaFormatedWithAdressOIB>
  <DomainObject.Predmet.ProtustrankaWithAdress>
    <izvorni_sadrzaj>SVJETLOST j.d.o.o. POREČ Partizanska 4/9, 52440 Poreč</izvorni_sadrzaj>
    <derivirana_varijabla naziv="DomainObject.Predmet.ProtustrankaWithAdress_1">SVJETLOST j.d.o.o. POREČ Partizanska 4/9, 52440 Poreč</derivirana_varijabla>
  </DomainObject.Predmet.ProtustrankaWithAdress>
  <DomainObject.Predmet.ProtustrankaWithAdressOIB>
    <izvorni_sadrzaj>SVJETLOST j.d.o.o. POREČ, OIB 34467245917, Partizanska 4/9, 52440 Poreč</izvorni_sadrzaj>
    <derivirana_varijabla naziv="DomainObject.Predmet.ProtustrankaWithAdressOIB_1">SVJETLOST j.d.o.o. POREČ, OIB 34467245917, Partizanska 4/9, 52440 Poreč</derivirana_varijabla>
  </DomainObject.Predmet.ProtustrankaWithAdressOIB>
  <DomainObject.Predmet.ProtustrankaNazivFormated>
    <izvorni_sadrzaj>SVJETLOST j.d.o.o. POREČ</izvorni_sadrzaj>
    <derivirana_varijabla naziv="DomainObject.Predmet.ProtustrankaNazivFormated_1">SVJETLOST j.d.o.o. POREČ</derivirana_varijabla>
  </DomainObject.Predmet.ProtustrankaNazivFormated>
  <DomainObject.Predmet.ProtustrankaNazivFormatedOIB>
    <izvorni_sadrzaj>SVJETLOST j.d.o.o. POREČ, OIB 34467245917</izvorni_sadrzaj>
    <derivirana_varijabla naziv="DomainObject.Predmet.ProtustrankaNazivFormatedOIB_1">SVJETLOST j.d.o.o. POREČ, OIB 34467245917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14144.68</izvorni_sadrzaj>
    <derivirana_varijabla naziv="DomainObject.Predmet.TrenutnaVrijednost_1">14144.68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SVJETLOST j.d.o.o. POREČ zastupanog po punomoćniku Sandra Vidović</item>
    </izvorni_sadrzaj>
    <derivirana_varijabla naziv="DomainObject.Predmet.ProtuStrankaListFormated_1">
      <item>SVJETLOST j.d.o.o. POREČ zastupanog po punomoćniku Sandra Vidović</item>
    </derivirana_varijabla>
  </DomainObject.Predmet.ProtuStrankaListFormated>
  <DomainObject.Predmet.ProtuStrankaListFormatedOIB>
    <izvorni_sadrzaj>
      <item>SVJETLOST j.d.o.o. POREČ, OIB 34467245917 zastupanog po punomoćniku Sandra Vidović</item>
    </izvorni_sadrzaj>
    <derivirana_varijabla naziv="DomainObject.Predmet.ProtuStrankaListFormatedOIB_1">
      <item>SVJETLOST j.d.o.o. POREČ, OIB 34467245917 zastupanog po punomoćniku Sandra Vidović</item>
    </derivirana_varijabla>
  </DomainObject.Predmet.ProtuStrankaListFormatedOIB>
  <DomainObject.Predmet.ProtuStrankaListFormatedWithAdress>
    <izvorni_sadrzaj>
      <item>SVJETLOST j.d.o.o. POREČ, Partizanska 4/9, 52440 Poreč zastupanog po punomoćniku Sandra Vidović</item>
    </izvorni_sadrzaj>
    <derivirana_varijabla naziv="DomainObject.Predmet.ProtuStrankaListFormatedWithAdress_1">
      <item>SVJETLOST j.d.o.o. POREČ, Partizanska 4/9, 52440 Poreč zastupanog po punomoćniku Sandra Vidović</item>
    </derivirana_varijabla>
  </DomainObject.Predmet.ProtuStrankaListFormatedWithAdress>
  <DomainObject.Predmet.ProtuStrankaListFormatedWithAdressOIB>
    <izvorni_sadrzaj>
      <item>SVJETLOST j.d.o.o. POREČ, OIB 34467245917, Partizanska 4/9, 52440 Poreč zastupanog po punomoćniku Sandra Vidović</item>
    </izvorni_sadrzaj>
    <derivirana_varijabla naziv="DomainObject.Predmet.ProtuStrankaListFormatedWithAdressOIB_1">
      <item>SVJETLOST j.d.o.o. POREČ, OIB 34467245917, Partizanska 4/9, 52440 Poreč zastupanog po punomoćniku Sandra Vidović</item>
    </derivirana_varijabla>
  </DomainObject.Predmet.ProtuStrankaListFormatedWithAdressOIB>
  <DomainObject.Predmet.ProtuStrankaListNazivFormated>
    <izvorni_sadrzaj>
      <item>SVJETLOST j.d.o.o. POREČ</item>
    </izvorni_sadrzaj>
    <derivirana_varijabla naziv="DomainObject.Predmet.ProtuStrankaListNazivFormated_1">
      <item>SVJETLOST j.d.o.o. POREČ</item>
    </derivirana_varijabla>
  </DomainObject.Predmet.ProtuStrankaListNazivFormated>
  <DomainObject.Predmet.ProtuStrankaListNazivFormatedOIB>
    <izvorni_sadrzaj>
      <item>SVJETLOST j.d.o.o. POREČ, OIB 34467245917</item>
    </izvorni_sadrzaj>
    <derivirana_varijabla naziv="DomainObject.Predmet.ProtuStrankaListNazivFormatedOIB_1">
      <item>SVJETLOST j.d.o.o. POREČ, OIB 34467245917</item>
    </derivirana_varijabla>
  </DomainObject.Predmet.ProtuStrankaListNazivFormatedOIB>
  <DomainObject.Predmet.OstaliListFormated>
    <izvorni_sadrzaj>
      <item>Sandra Vidović punomoćnik sudionika u postupku SVJETLOST j.d.o.o. POREČ</item>
    </izvorni_sadrzaj>
    <derivirana_varijabla naziv="DomainObject.Predmet.OstaliListFormated_1">
      <item>Sandra Vidović punomoćnik sudionika u postupku SVJETLOST j.d.o.o. POREČ</item>
    </derivirana_varijabla>
  </DomainObject.Predmet.OstaliListFormated>
  <DomainObject.Predmet.OstaliListFormatedOIB>
    <izvorni_sadrzaj>
      <item>Sandra Vidović, OIB 57403852047 punomoćnik sudionika u postupku SVJETLOST j.d.o.o. POREČ</item>
    </izvorni_sadrzaj>
    <derivirana_varijabla naziv="DomainObject.Predmet.OstaliListFormatedOIB_1">
      <item>Sandra Vidović, OIB 57403852047 punomoćnik sudionika u postupku SVJETLOST j.d.o.o. POREČ</item>
    </derivirana_varijabla>
  </DomainObject.Predmet.OstaliListFormatedOIB>
  <DomainObject.Predmet.OstaliListFormatedWithAdress>
    <izvorni_sadrzaj>
      <item>Sandra Vidović, Glagoljaška Ulica 3, 52440 Poreč punomoćnik sudionika u postupku SVJETLOST j.d.o.o. POREČ</item>
    </izvorni_sadrzaj>
    <derivirana_varijabla naziv="DomainObject.Predmet.OstaliListFormatedWithAdress_1">
      <item>Sandra Vidović, Glagoljaška Ulica 3, 52440 Poreč punomoćnik sudionika u postupku SVJETLOST j.d.o.o. POREČ</item>
    </derivirana_varijabla>
  </DomainObject.Predmet.OstaliListFormatedWithAdress>
  <DomainObject.Predmet.OstaliListFormatedWithAdressOIB>
    <izvorni_sadrzaj>
      <item>Sandra Vidović, OIB 57403852047, Glagoljaška Ulica 3, 52440 Poreč punomoćnik sudionika u postupku SVJETLOST j.d.o.o. POREČ</item>
    </izvorni_sadrzaj>
    <derivirana_varijabla naziv="DomainObject.Predmet.OstaliListFormatedWithAdressOIB_1">
      <item>Sandra Vidović, OIB 57403852047, Glagoljaška Ulica 3, 52440 Poreč punomoćnik sudionika u postupku SVJETLOST j.d.o.o. POREČ</item>
    </derivirana_varijabla>
  </DomainObject.Predmet.OstaliListFormatedWithAdressOIB>
  <DomainObject.Predmet.OstaliListNazivFormated>
    <izvorni_sadrzaj>
      <item>Sandra Vidović</item>
    </izvorni_sadrzaj>
    <derivirana_varijabla naziv="DomainObject.Predmet.OstaliListNazivFormated_1">
      <item>Sandra Vidović</item>
    </derivirana_varijabla>
  </DomainObject.Predmet.OstaliListNazivFormated>
  <DomainObject.Predmet.OstaliListNazivFormatedOIB>
    <izvorni_sadrzaj>
      <item>Sandra Vidović, OIB 57403852047</item>
    </izvorni_sadrzaj>
    <derivirana_varijabla naziv="DomainObject.Predmet.OstaliListNazivFormatedOIB_1">
      <item>Sandra Vidović, OIB 57403852047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SVJETLOST j.d.o.o. POREČ</izvorni_sadrzaj>
    <derivirana_varijabla naziv="DomainObject.Predmet.ProtustrankaIDrugi_1">SVJETLOST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SVJETLOST j.d.o.o. POREČ, OIB 34467245917, Partizanska 4/9, 52440 Poreč</izvorni_sadrzaj>
    <derivirana_varijabla naziv="DomainObject.Predmet.ProtustrankaIDrugiAdressOIB_1">SVJETLOST j.d.o.o. POREČ, OIB 34467245917, Partizanska 4/9,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SVJETLOST j.d.o.o. POREČ</item>
      <item>Sandra Vidović</item>
    </izvorni_sadrzaj>
    <derivirana_varijabla naziv="DomainObject.Predmet.SudioniciListNaziv_1">
      <item>FINANCIJSKA AGENCIJA, RC RIJEKA, PODRUŽNICA PULA, PULA</item>
      <item>SVJETLOST j.d.o.o. POREČ</item>
      <item>Sandra Vidović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SVJETLOST j.d.o.o. POREČ, OIB 34467245917, Partizanska 4/9,52440 Poreč</item>
      <item>Sandra Vidović, OIB 57403852047, Glagoljaška Ulica 3,52440 Poreč</item>
    </izvorni_sadrzaj>
    <derivirana_varijabla naziv="DomainObject.Predmet.SudioniciListAdressOIB_1">
      <item>FINANCIJSKA AGENCIJA, RC RIJEKA, PODRUŽNICA PULA, PULA, OIB 85821130368, Giardini 5,52100 Pula</item>
      <item>SVJETLOST j.d.o.o. POREČ, OIB 34467245917, Partizanska 4/9,52440 Poreč</item>
      <item>Sandra Vidović, OIB 57403852047, Glagoljaška Ulica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34467245917</item>
      <item>, OIB 57403852047</item>
    </izvorni_sadrzaj>
    <derivirana_varijabla naziv="DomainObject.Predmet.SudioniciListNazivOIB_1">
      <item>, OIB 85821130368</item>
      <item>, OIB 34467245917</item>
      <item>, OIB 57403852047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970D3-ADD5-432D-80C0-79954F8F3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5164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2016-06-07T07:34:00Z</dcterms:created>
  <dc:creator>Jasmina Matika</dc:creator>
  <cp:lastModifiedBy>Sanja Prodan</cp:lastModifiedBy>
  <cp:lastPrinted>2016-06-07T07:37:00Z</cp:lastPrinted>
  <dcterms:modified xmlns:xsi="http://www.w3.org/2001/XMLSchema-instance" xsi:type="dcterms:W3CDTF">2016-06-07T07:37:00Z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