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99de" w14:paraId="df099de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dužnikom </w:t>
      </w:r>
      <w:r w:rsidR="007538B6" w:rsidRPr="00DC720B">
        <w:t>NIVO d.o.o. Novigrad</w:t>
      </w:r>
      <w:r w:rsidR="007538B6">
        <w:t>, u stečaju</w:t>
      </w:r>
      <w:r w:rsidR="007538B6" w:rsidRPr="00DC720B">
        <w:t xml:space="preserve">, Eugena Kumičića </w:t>
      </w:r>
      <w:proofErr w:type="spellStart"/>
      <w:r w:rsidR="007538B6" w:rsidRPr="00DC720B">
        <w:t>21</w:t>
      </w:r>
      <w:proofErr w:type="spellEnd"/>
      <w:r w:rsidR="007538B6" w:rsidRPr="00DC720B">
        <w:t xml:space="preserve">, </w:t>
      </w:r>
      <w:proofErr w:type="spellStart"/>
      <w:r w:rsidR="007538B6" w:rsidRPr="00DC720B">
        <w:t>OIB</w:t>
      </w:r>
      <w:proofErr w:type="spellEnd"/>
      <w:r w:rsidR="007538B6" w:rsidRPr="00DC720B">
        <w:t xml:space="preserve"> </w:t>
      </w:r>
      <w:proofErr w:type="spellStart"/>
      <w:r w:rsidR="007538B6" w:rsidRPr="00DC720B">
        <w:t>11052822142</w:t>
      </w:r>
      <w:proofErr w:type="spellEnd"/>
      <w:r>
        <w:t xml:space="preserve">, dana </w:t>
      </w:r>
      <w:proofErr w:type="spellStart"/>
      <w:r w:rsidR="007538B6">
        <w:t>21</w:t>
      </w:r>
      <w:proofErr w:type="spellEnd"/>
      <w:r w:rsidR="007538B6">
        <w:t>. veljače</w:t>
      </w:r>
      <w:r w:rsidR="00BB3B1C">
        <w:t xml:space="preserve"> </w:t>
      </w:r>
      <w:proofErr w:type="spellStart"/>
      <w:r w:rsidR="00BB3B1C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7538B6" w:rsidRPr="00DC720B">
        <w:t>NIVO d.o.o. Novigrad</w:t>
      </w:r>
      <w:r w:rsidR="007538B6">
        <w:t>, u stečaju</w:t>
      </w:r>
      <w:r w:rsidR="007538B6" w:rsidRPr="00DC720B">
        <w:t xml:space="preserve">, Eugena Kumičića </w:t>
      </w:r>
      <w:proofErr w:type="spellStart"/>
      <w:r w:rsidR="007538B6" w:rsidRPr="00DC720B">
        <w:t>21</w:t>
      </w:r>
      <w:proofErr w:type="spellEnd"/>
      <w:r w:rsidR="007538B6" w:rsidRPr="00DC720B">
        <w:t xml:space="preserve">, </w:t>
      </w:r>
      <w:proofErr w:type="spellStart"/>
      <w:r w:rsidR="007538B6" w:rsidRPr="00DC720B">
        <w:t>OIB</w:t>
      </w:r>
      <w:proofErr w:type="spellEnd"/>
      <w:r w:rsidR="007538B6" w:rsidRPr="00DC720B">
        <w:t xml:space="preserve"> </w:t>
      </w:r>
      <w:proofErr w:type="spellStart"/>
      <w:r w:rsidR="007538B6" w:rsidRPr="00DC720B">
        <w:t>11052822142</w:t>
      </w:r>
      <w:proofErr w:type="spellEnd"/>
      <w:r>
        <w:t>, i određuje se za dan</w:t>
      </w:r>
    </w:p>
    <w:p w:rsidRDefault="00562E41" w:rsidP="00562E41" w:rsidR="00562E41"/>
    <w:p w:rsidRDefault="007538B6" w:rsidP="00562E41" w:rsidR="00562E41" w:rsidRPr="00562E41">
      <w:pPr>
        <w:jc w:val="center"/>
      </w:pPr>
      <w:proofErr w:type="spellStart"/>
      <w:r>
        <w:t>22</w:t>
      </w:r>
      <w:proofErr w:type="spellEnd"/>
      <w:r w:rsidR="00BB3B1C">
        <w:t xml:space="preserve">. ožujka </w:t>
      </w:r>
      <w:proofErr w:type="spellStart"/>
      <w:r w:rsidR="00BB3B1C">
        <w:t>2018</w:t>
      </w:r>
      <w:proofErr w:type="spellEnd"/>
      <w:r w:rsidR="00562E41" w:rsidRPr="00562E41">
        <w:t xml:space="preserve">. godine u </w:t>
      </w:r>
      <w:r>
        <w:t>9</w:t>
      </w:r>
      <w:r w:rsidR="00562E41" w:rsidRPr="00562E41">
        <w:t>:</w:t>
      </w:r>
      <w:proofErr w:type="spellStart"/>
      <w:r w:rsidR="00562E41" w:rsidRPr="00562E41">
        <w:t>00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r w:rsidR="0040716D">
        <w:t>283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7538B6">
        <w:t>21</w:t>
      </w:r>
      <w:proofErr w:type="spellEnd"/>
      <w:r w:rsidR="007538B6">
        <w:t>. veljače</w:t>
      </w:r>
      <w:r w:rsidR="00BB3B1C">
        <w:t xml:space="preserve"> </w:t>
      </w:r>
      <w:proofErr w:type="spellStart"/>
      <w:r w:rsidR="00BB3B1C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</w:t>
      </w:r>
      <w:r w:rsidR="00D86A66">
        <w:t xml:space="preserve"> </w:t>
      </w:r>
      <w:r w:rsidR="0019467B">
        <w:t xml:space="preserve">  </w:t>
      </w:r>
      <w:r w:rsidR="007538B6">
        <w:t xml:space="preserve"> </w:t>
      </w:r>
      <w:r w:rsidRPr="00562E41">
        <w:t>Damir Rabar</w:t>
      </w:r>
      <w:r w:rsidR="003C6291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66" w:rsidP="00D86A66" w:rsidR="00D41D2A" w:rsidRPr="004C5D48">
    <w:pPr>
      <w:ind w:left="5664"/>
      <w:jc w:val="both"/>
    </w:pPr>
    <w:r>
      <w:t xml:space="preserve">        </w:t>
    </w:r>
    <w:r w:rsidR="00BB3B1C">
      <w:tab/>
    </w:r>
    <w:r w:rsidR="00BB3B1C">
      <w:tab/>
    </w:r>
    <w:r w:rsidR="00D41D2A">
      <w:t>1 St-</w:t>
    </w:r>
    <w:proofErr w:type="spellStart"/>
    <w:r w:rsidR="007538B6">
      <w:t>738</w:t>
    </w:r>
    <w:proofErr w:type="spellEnd"/>
    <w:r w:rsidR="00D41D2A" w:rsidRPr="004C5D48">
      <w:t>/</w:t>
    </w:r>
    <w:proofErr w:type="spellStart"/>
    <w:r w:rsidR="00D41D2A" w:rsidRPr="004C5D48">
      <w:t>1</w:t>
    </w:r>
    <w:r w:rsidR="0019467B">
      <w:t>6</w:t>
    </w:r>
    <w:proofErr w:type="spellEnd"/>
    <w:r w:rsidR="00D41D2A" w:rsidRPr="004C5D48">
      <w:t>-</w:t>
    </w:r>
    <w:proofErr w:type="spellStart"/>
    <w:r w:rsidR="007538B6">
      <w:t>76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146099"/>
    <w:rsid w:val="0019467B"/>
    <w:rsid w:val="00202458"/>
    <w:rsid w:val="002A1885"/>
    <w:rsid w:val="00343E78"/>
    <w:rsid w:val="0038388E"/>
    <w:rsid w:val="003C6291"/>
    <w:rsid w:val="0040716D"/>
    <w:rsid w:val="00462EEB"/>
    <w:rsid w:val="004C2B33"/>
    <w:rsid w:val="004C5D48"/>
    <w:rsid w:val="005056CD"/>
    <w:rsid w:val="00562E41"/>
    <w:rsid w:val="00596B6D"/>
    <w:rsid w:val="005A4CFE"/>
    <w:rsid w:val="005C144C"/>
    <w:rsid w:val="006A5E5B"/>
    <w:rsid w:val="007538B6"/>
    <w:rsid w:val="007C3FF3"/>
    <w:rsid w:val="00830A3E"/>
    <w:rsid w:val="0093576F"/>
    <w:rsid w:val="009A1586"/>
    <w:rsid w:val="009B6844"/>
    <w:rsid w:val="00A03428"/>
    <w:rsid w:val="00A61614"/>
    <w:rsid w:val="00BB3B1C"/>
    <w:rsid w:val="00C0196A"/>
    <w:rsid w:val="00C539E1"/>
    <w:rsid w:val="00C922E5"/>
    <w:rsid w:val="00CA545A"/>
    <w:rsid w:val="00CC0D30"/>
    <w:rsid w:val="00D41D2A"/>
    <w:rsid w:val="00D54565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6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6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6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6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6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6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182</properties:Words>
  <properties:Characters>1002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2018-02-21T08:34:00Z</dcterms:created>
  <dc:creator>drabar</dc:creator>
  <cp:lastModifiedBy>Lorena Paris Aničić</cp:lastModifiedBy>
  <cp:lastPrinted>2018-02-21T08:35:00Z</cp:lastPrinted>
  <dcterms:modified xmlns:xsi="http://www.w3.org/2001/XMLSchema-instance" xsi:type="dcterms:W3CDTF">2018-02-21T08:42:00Z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Određivanje završnog ročišta St-738-16.docx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