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9c6d" w14:paraId="dd79c6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B247D">
        <w:rPr>
          <w:rFonts w:cs="Times New Roman" w:eastAsia="Times New Roman" w:hAnsi="Times New Roman" w:ascii="Times New Roman"/>
          <w:sz w:val="24"/>
          <w:szCs w:val="24"/>
          <w:lang w:eastAsia="hr-HR"/>
        </w:rPr>
        <w:t>DED VILMA</w:t>
      </w:r>
      <w:r w:rsidR="004B0B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4B0B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Ilica </w:t>
      </w:r>
      <w:r w:rsidR="00CB247D">
        <w:rPr>
          <w:rFonts w:cs="Times New Roman" w:eastAsia="Times New Roman" w:hAnsi="Times New Roman" w:ascii="Times New Roman"/>
          <w:sz w:val="24"/>
          <w:szCs w:val="24"/>
          <w:lang w:eastAsia="hr-HR"/>
        </w:rPr>
        <w:t>302</w:t>
      </w:r>
      <w:r w:rsidR="00CA2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CB247D">
        <w:rPr>
          <w:rFonts w:cs="Times New Roman" w:eastAsia="Times New Roman" w:hAnsi="Times New Roman" w:ascii="Times New Roman"/>
          <w:sz w:val="24"/>
          <w:szCs w:val="24"/>
          <w:lang w:eastAsia="hr-HR"/>
        </w:rPr>
        <w:t>06838218097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511BD" w:rsidR="005511B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A61DC" w:rsidRPr="00FA61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61DC">
        <w:rPr>
          <w:rFonts w:cs="Times New Roman" w:eastAsia="Times New Roman" w:hAnsi="Times New Roman" w:ascii="Times New Roman"/>
          <w:sz w:val="24"/>
          <w:szCs w:val="24"/>
          <w:lang w:eastAsia="hr-HR"/>
        </w:rPr>
        <w:t>DED VILMA d.o.o., Zagreb, Ilica 302, OIB:06838218097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574F44">
        <w:rPr>
          <w:rFonts w:cs="Times New Roman" w:hAnsi="Times New Roman" w:ascii="Times New Roman"/>
          <w:sz w:val="24"/>
          <w:szCs w:val="24"/>
        </w:rPr>
        <w:t xml:space="preserve">DED LJEKAJ, Rovinj, E. Kumičića 11, OIB:58161620706, </w:t>
      </w:r>
      <w:r w:rsidR="005511BD">
        <w:rPr>
          <w:rFonts w:cs="Times New Roman" w:hAnsi="Times New Roman" w:ascii="Times New Roman"/>
          <w:sz w:val="24"/>
          <w:szCs w:val="24"/>
        </w:rPr>
        <w:t xml:space="preserve">i </w:t>
      </w:r>
      <w:r w:rsidR="00574F44">
        <w:rPr>
          <w:rFonts w:cs="Times New Roman" w:hAnsi="Times New Roman" w:ascii="Times New Roman"/>
          <w:sz w:val="24"/>
          <w:szCs w:val="24"/>
        </w:rPr>
        <w:t>VILMA LEKAJ</w:t>
      </w:r>
      <w:r w:rsidR="00FD79EA">
        <w:rPr>
          <w:rFonts w:cs="Times New Roman" w:hAnsi="Times New Roman" w:ascii="Times New Roman"/>
          <w:sz w:val="24"/>
          <w:szCs w:val="24"/>
        </w:rPr>
        <w:t>,  Rovinj, E. Kumičića 11, OIB:46997526912</w:t>
      </w:r>
      <w:r w:rsidR="005511BD">
        <w:rPr>
          <w:rFonts w:cs="Times New Roman" w:hAnsi="Times New Roman" w:ascii="Times New Roman"/>
          <w:sz w:val="24"/>
          <w:szCs w:val="24"/>
        </w:rPr>
        <w:t xml:space="preserve">, 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55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5511B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5511B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1B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5511B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5511B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B3E4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4150</w:t>
      </w:r>
      <w:r w:rsidR="005511B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2B3E4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5511BD" w:rsidP="005511BD" w:rsidR="005511B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511BD" w:rsidP="005511BD" w:rsidR="005511B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B3E4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4150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5511BD" w:rsidP="005511BD" w:rsidR="005511B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995. 1 (u daljnjem tekstu FINA). </w:t>
      </w: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511BD" w:rsidP="005511BD" w:rsidR="005511B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5511BD" w:rsidP="005511BD" w:rsidR="005511B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E4" w:rsidP="007B6B50" w:rsidR="007D02E4">
      <w:pPr>
        <w:spacing w:lineRule="auto" w:line="240" w:after="0"/>
      </w:pPr>
      <w:r>
        <w:separator/>
      </w:r>
    </w:p>
  </w:endnote>
  <w:endnote w:id="0" w:type="continuationSeparator">
    <w:p w:rsidRDefault="007D02E4" w:rsidP="007B6B50" w:rsidR="007D02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E4" w:rsidP="007B6B50" w:rsidR="007D02E4">
      <w:pPr>
        <w:spacing w:lineRule="auto" w:line="240" w:after="0"/>
      </w:pPr>
      <w:r>
        <w:separator/>
      </w:r>
    </w:p>
  </w:footnote>
  <w:footnote w:id="0" w:type="continuationSeparator">
    <w:p w:rsidRDefault="007D02E4" w:rsidP="007B6B50" w:rsidR="007D02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063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A16DCB">
      <w:t>-</w:t>
    </w:r>
    <w:r w:rsidR="005A1DEC">
      <w:t>4</w:t>
    </w:r>
    <w:r w:rsidR="00CB247D">
      <w:t>1</w:t>
    </w:r>
    <w:r w:rsidR="00192EC4">
      <w:t>50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A1E69"/>
    <w:rsid w:val="000C3A4B"/>
    <w:rsid w:val="000C71D6"/>
    <w:rsid w:val="000D7DC0"/>
    <w:rsid w:val="000E5348"/>
    <w:rsid w:val="000F2A15"/>
    <w:rsid w:val="00101E1F"/>
    <w:rsid w:val="00112ECC"/>
    <w:rsid w:val="00127B30"/>
    <w:rsid w:val="0013726E"/>
    <w:rsid w:val="001430A9"/>
    <w:rsid w:val="0015739D"/>
    <w:rsid w:val="00161B26"/>
    <w:rsid w:val="00181EF7"/>
    <w:rsid w:val="00192EC4"/>
    <w:rsid w:val="001B3A47"/>
    <w:rsid w:val="001B3EB7"/>
    <w:rsid w:val="001C2C91"/>
    <w:rsid w:val="001D4BB5"/>
    <w:rsid w:val="001D69E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93ABD"/>
    <w:rsid w:val="002A2A6D"/>
    <w:rsid w:val="002B37B3"/>
    <w:rsid w:val="002B3E41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1064"/>
    <w:rsid w:val="00463E58"/>
    <w:rsid w:val="00465017"/>
    <w:rsid w:val="0047282B"/>
    <w:rsid w:val="0048152D"/>
    <w:rsid w:val="00490AA4"/>
    <w:rsid w:val="00490D51"/>
    <w:rsid w:val="004B0BEA"/>
    <w:rsid w:val="004B61F4"/>
    <w:rsid w:val="004C118E"/>
    <w:rsid w:val="004D1D62"/>
    <w:rsid w:val="004D3F41"/>
    <w:rsid w:val="004E767B"/>
    <w:rsid w:val="00502860"/>
    <w:rsid w:val="00503F9C"/>
    <w:rsid w:val="00517B4F"/>
    <w:rsid w:val="00530FF6"/>
    <w:rsid w:val="005355E5"/>
    <w:rsid w:val="005511BD"/>
    <w:rsid w:val="005543E7"/>
    <w:rsid w:val="0056056A"/>
    <w:rsid w:val="005673E6"/>
    <w:rsid w:val="00567CB5"/>
    <w:rsid w:val="005703F2"/>
    <w:rsid w:val="00573A55"/>
    <w:rsid w:val="00574D29"/>
    <w:rsid w:val="00574F44"/>
    <w:rsid w:val="005813B0"/>
    <w:rsid w:val="0059133D"/>
    <w:rsid w:val="00592681"/>
    <w:rsid w:val="005A1DE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63B5"/>
    <w:rsid w:val="006C735A"/>
    <w:rsid w:val="006E767F"/>
    <w:rsid w:val="006F758C"/>
    <w:rsid w:val="007030BA"/>
    <w:rsid w:val="00734542"/>
    <w:rsid w:val="00735F2B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C3A81"/>
    <w:rsid w:val="007D02E4"/>
    <w:rsid w:val="007F3FAD"/>
    <w:rsid w:val="00800F83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D5ADB"/>
    <w:rsid w:val="008E32DD"/>
    <w:rsid w:val="008E4A91"/>
    <w:rsid w:val="008E6BD4"/>
    <w:rsid w:val="008F7618"/>
    <w:rsid w:val="009201D5"/>
    <w:rsid w:val="00924361"/>
    <w:rsid w:val="0092692D"/>
    <w:rsid w:val="00936C78"/>
    <w:rsid w:val="009451A8"/>
    <w:rsid w:val="00945303"/>
    <w:rsid w:val="00980FDC"/>
    <w:rsid w:val="009951AC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16DCB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86464"/>
    <w:rsid w:val="00AA264F"/>
    <w:rsid w:val="00AB370F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3F05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41C"/>
    <w:rsid w:val="00C71CBA"/>
    <w:rsid w:val="00C8454D"/>
    <w:rsid w:val="00C92F32"/>
    <w:rsid w:val="00C92F4B"/>
    <w:rsid w:val="00CA061A"/>
    <w:rsid w:val="00CA0875"/>
    <w:rsid w:val="00CA20B0"/>
    <w:rsid w:val="00CA363C"/>
    <w:rsid w:val="00CA5CEA"/>
    <w:rsid w:val="00CB0F4D"/>
    <w:rsid w:val="00CB247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14DD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DF128C"/>
    <w:rsid w:val="00E0128D"/>
    <w:rsid w:val="00E10283"/>
    <w:rsid w:val="00E109F9"/>
    <w:rsid w:val="00E13F87"/>
    <w:rsid w:val="00E177DF"/>
    <w:rsid w:val="00E34437"/>
    <w:rsid w:val="00E4585D"/>
    <w:rsid w:val="00E65FF2"/>
    <w:rsid w:val="00E66881"/>
    <w:rsid w:val="00E80C47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A60FF"/>
    <w:rsid w:val="00FA61DC"/>
    <w:rsid w:val="00FB1063"/>
    <w:rsid w:val="00FC2177"/>
    <w:rsid w:val="00FC281D"/>
    <w:rsid w:val="00FC2CDE"/>
    <w:rsid w:val="00FD0250"/>
    <w:rsid w:val="00FD4337"/>
    <w:rsid w:val="00FD79EA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St-4150/2016-4</izvorni_sadrzaj>
    <derivirana_varijabla naziv="DomainObject.Oznaka_1">St-4150/2016-4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 VILMA d.o.o. zastupanog po punomoćniku Ded Ljekaj; Vilma Lekaj</izvorni_sadrzaj>
    <derivirana_varijabla naziv="DomainObject.Predmet.ProtustrankaFormated_1">  DED VILMA d.o.o. zastupanog po punomoćniku Ded Ljekaj; Vilma Lekaj</derivirana_varijabla>
  </DomainObject.Predmet.ProtustrankaFormated>
  <DomainObject.Predmet.ProtustrankaFormatedOIB>
    <izvorni_sadrzaj>  DED VILMA d.o.o., OIB 06838218097 zastupanog po punomoćniku Ded Ljekaj; Vilma Lekaj</izvorni_sadrzaj>
    <derivirana_varijabla naziv="DomainObject.Predmet.ProtustrankaFormatedOIB_1">  DED VILMA d.o.o., OIB 06838218097 zastupanog po punomoćniku Ded Ljekaj; Vilma Lekaj</derivirana_varijabla>
  </DomainObject.Predmet.ProtustrankaFormatedOIB>
  <DomainObject.Predmet.ProtustrankaFormatedWithAdress>
    <izvorni_sadrzaj> DED VILMA d.o.o., Ilica 302, 10000 Zagreb zastupanog po punomoćniku Ded Ljekaj; Vilma Lekaj</izvorni_sadrzaj>
    <derivirana_varijabla naziv="DomainObject.Predmet.ProtustrankaFormatedWithAdress_1"> DED VILMA d.o.o., Ilica 302, 10000 Zagreb zastupanog po punomoćniku Ded Ljekaj; Vilma Lekaj</derivirana_varijabla>
  </DomainObject.Predmet.ProtustrankaFormatedWithAdress>
  <DomainObject.Predmet.ProtustrankaFormatedWithAdressOIB>
    <izvorni_sadrzaj> DED VILMA d.o.o., OIB 06838218097, Ilica 302, 10000 Zagreb zastupanog po punomoćniku Ded Ljekaj; Vilma Lekaj</izvorni_sadrzaj>
    <derivirana_varijabla naziv="DomainObject.Predmet.ProtustrankaFormatedWithAdressOIB_1"> DED VILMA d.o.o., OIB 06838218097, Ilica 302, 10000 Zagreb zastupanog po punomoćniku Ded Ljekaj; Vilma Lekaj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 VILMA d.o.o. zastupanog po punomoćniku Ded Ljekaj; Vilma Lekaj</item>
    </izvorni_sadrzaj>
    <derivirana_varijabla naziv="DomainObject.Predmet.ProtuStrankaListFormated_1">
      <item>DED VILMA d.o.o. zastupanog po punomoćniku Ded Ljekaj; Vilma Lekaj</item>
    </derivirana_varijabla>
  </DomainObject.Predmet.ProtuStrankaListFormated>
  <DomainObject.Predmet.ProtuStrankaListFormatedOIB>
    <izvorni_sadrzaj>
      <item>DED VILMA d.o.o., OIB 06838218097 zastupanog po punomoćniku Ded Ljekaj; Vilma Lekaj</item>
    </izvorni_sadrzaj>
    <derivirana_varijabla naziv="DomainObject.Predmet.ProtuStrankaListFormatedOIB_1">
      <item>DED VILMA d.o.o., OIB 06838218097 zastupanog po punomoćniku Ded Ljekaj; Vilma Lekaj</item>
    </derivirana_varijabla>
  </DomainObject.Predmet.ProtuStrankaListFormatedOIB>
  <DomainObject.Predmet.ProtuStrankaListFormatedWithAdress>
    <izvorni_sadrzaj>
      <item>DED VILMA d.o.o., Ilica 302, 10000 Zagreb zastupanog po punomoćniku Ded Ljekaj; Vilma Lekaj</item>
    </izvorni_sadrzaj>
    <derivirana_varijabla naziv="DomainObject.Predmet.ProtuStrankaListFormatedWithAdress_1">
      <item>DED VILMA d.o.o., Ilica 302, 10000 Zagreb zastupanog po punomoćniku Ded Ljekaj; Vilma Lekaj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</item>
    </izvorni_sadrzaj>
    <derivirana_varijabla naziv="DomainObject.Predmet.ProtuStrankaListFormatedWithAdressOIB_1">
      <item>DED VILMA d.o.o., OIB 06838218097, Ilica 302, 10000 Zagreb zastupanog po punomoćniku Ded Ljekaj; Vilma Lekaj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punomoćnik sudionika u postupku DED VILMA d.o.o.</item>
    </izvorni_sadrzaj>
    <derivirana_varijabla naziv="DomainObject.Predmet.OstaliListFormated_1">
      <item>Ded Ljekaj punomoćnik sudionika u postupku DED VILMA d.o.o.</item>
      <item>Vilma Lekaj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E.kumičića 11, 52210 Rovinj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E.kumičića 11, 52210 Rovinj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E.kumičića 11, 52210 Rovinj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E.kumičića 11, 52210 Rovinj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</izvorni_sadrzaj>
    <derivirana_varijabla naziv="DomainObject.Predmet.OstaliListNazivFormated_1">
      <item>Ded Ljekaj</item>
      <item>Vilma Lekaj</item>
    </derivirana_varijabla>
  </DomainObject.Predmet.OstaliListNazivFormated>
  <DomainObject.Predmet.OstaliListNazivFormatedOIB>
    <izvorni_sadrzaj>
      <item>Ded Ljekaj, OIB 58161620706</item>
      <item>Vilma Lekaj, OIB 46997526912</item>
    </izvorni_sadrzaj>
    <derivirana_varijabla naziv="DomainObject.Predmet.OstaliListNazivFormatedOIB_1">
      <item>Ded Ljekaj, OIB 58161620706</item>
      <item>Vilma Lekaj, OIB 46997526912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St-4150/2016-4</izvorni_sadrzaj>
    <derivirana_varijabla naziv="DomainObject.PoslovniBrojDokumenta_1">St-4150/2016-4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</izvorni_sadrzaj>
    <derivirana_varijabla naziv="DomainObject.Predmet.SudioniciListNaziv_1">
      <item>FINA Regionalni centar Zagreb</item>
      <item>DED VILMA d.o.o.</item>
      <item>Ded Ljekaj</item>
      <item>Vilma Lekaj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E.kumičića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E.kumičića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</izvorni_sadrzaj>
    <derivirana_varijabla naziv="DomainObject.Predmet.SudioniciListNazivOIB_1">
      <item>, OIB 85821130368</item>
      <item>, OIB 06838218097</item>
      <item>, OIB 58161620706</item>
      <item>, OIB 46997526912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0FB2A-5794-4B90-9100-02CD1D285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2471</properties:Characters>
  <properties:Lines>73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2016-12-05T08:23:00Z</dcterms:created>
  <dc:creator>Draženka Prpić</dc:creator>
  <cp:lastModifiedBy>Marina Markić</cp:lastModifiedBy>
  <cp:lastPrinted>2016-12-05T09:23:00Z</cp:lastPrinted>
  <dcterms:modified xmlns:xsi="http://www.w3.org/2001/XMLSchema-instance" xsi:type="dcterms:W3CDTF">2016-12-05T09:26:00Z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