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9621235" w14:paraId="9621235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E834D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863D57">
              <w:rPr>
                <w:rFonts w:cs="Times New Roman" w:eastAsia="Times New Roman"/>
                <w:lang w:eastAsia="hr-HR"/>
              </w:rPr>
              <w:t>187</w:t>
            </w:r>
            <w:r w:rsidR="00E834D1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863D57">
        <w:rPr>
          <w:rFonts w:cs="Times New Roman"/>
        </w:rPr>
        <w:t xml:space="preserve"> SMB d.o.o., Strmec Podravski, Ulica braće Radić 155, OIB: 30502873800</w:t>
      </w:r>
      <w:r w:rsidR="004748AB">
        <w:rPr>
          <w:rFonts w:cs="Times New Roman"/>
        </w:rPr>
        <w:t xml:space="preserve">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7021F7" w:rsidP="00F171BE" w:rsidR="00F171BE">
      <w:pPr>
        <w:spacing w:after="0"/>
        <w:jc w:val="center"/>
      </w:pPr>
      <w:r>
        <w:t>27. kolovoza</w:t>
      </w:r>
      <w:r w:rsidR="00A410D7">
        <w:t xml:space="preserve"> 2018</w:t>
      </w:r>
      <w:r w:rsidR="001A67FA">
        <w:t xml:space="preserve">. u </w:t>
      </w:r>
      <w:r w:rsidR="00720F20">
        <w:t>12,</w:t>
      </w:r>
      <w:r w:rsidR="00863D57">
        <w:t>20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863D57">
        <w:t>Siniša Slunjski, Zagreb, Lhotkina 23,</w:t>
      </w:r>
    </w:p>
    <w:p w:rsidRDefault="00863D57" w:rsidP="008B3EE5" w:rsidR="00863D57">
      <w:pPr>
        <w:numPr>
          <w:ilvl w:val="0"/>
          <w:numId w:val="4"/>
        </w:numPr>
        <w:spacing w:after="0"/>
        <w:jc w:val="both"/>
      </w:pPr>
      <w:r>
        <w:t>direktor dužnika, Sarah Slunjski, Zagreb, Lhotkina 23,</w:t>
      </w:r>
    </w:p>
    <w:p w:rsidRDefault="00863D57" w:rsidP="008B3EE5" w:rsidR="00863D57">
      <w:pPr>
        <w:numPr>
          <w:ilvl w:val="0"/>
          <w:numId w:val="4"/>
        </w:numPr>
        <w:spacing w:after="0"/>
        <w:jc w:val="both"/>
      </w:pPr>
      <w:r>
        <w:t>direktor dužnika, Božidar Slunjski, Strmec Podravski, Braće Radića 155,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E834D1">
        <w:rPr>
          <w:rFonts w:cs="Times New Roman" w:eastAsia="SimSun"/>
          <w:kern w:val="2"/>
          <w:lang w:bidi="hi-IN" w:eastAsia="zh-CN"/>
        </w:rPr>
        <w:t xml:space="preserve"> </w:t>
      </w:r>
      <w:r w:rsidR="00863D57">
        <w:rPr>
          <w:rFonts w:cs="Times New Roman"/>
        </w:rPr>
        <w:t xml:space="preserve">SMB d.o.o., Strmec Podravski, Ulica braće Radić 155,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863D57" w:rsidP="00720F20" w:rsidR="008B3EE5">
      <w:pPr>
        <w:numPr>
          <w:ilvl w:val="0"/>
          <w:numId w:val="1"/>
        </w:numPr>
        <w:spacing w:after="0"/>
        <w:jc w:val="both"/>
      </w:pPr>
      <w:r>
        <w:t>Nalaže se direktorima</w:t>
      </w:r>
      <w:r w:rsidR="00D46852">
        <w:t xml:space="preserve"> </w:t>
      </w:r>
      <w:r w:rsidR="008B3EE5" w:rsidRPr="00412CB1">
        <w:t>dužnika</w:t>
      </w:r>
      <w:r>
        <w:t xml:space="preserve"> Siniša Slunjski, Zagreb, Lhotkina 23, OIB: 80439551509, Sarah Slunjski, Zagreb, Lhotkina 23, OIB: 01865920756 i Božidaru Slunjski, Strmec Podravski, Braće Radića 155, OIB: 84676830041</w:t>
      </w:r>
      <w:r w:rsidR="00D46852">
        <w:t xml:space="preserve">, </w:t>
      </w:r>
      <w:r w:rsidR="008B3EE5" w:rsidRPr="00412CB1">
        <w:t xml:space="preserve">da na zakazano ročište kod ovoga suda, </w:t>
      </w:r>
      <w:r w:rsidR="007021F7">
        <w:t>27. kolovoza</w:t>
      </w:r>
      <w:r w:rsidR="00A410D7">
        <w:t xml:space="preserve"> 2018</w:t>
      </w:r>
      <w:r w:rsidR="001A67FA">
        <w:t xml:space="preserve">. u </w:t>
      </w:r>
      <w:r w:rsidR="00720F20">
        <w:t>12</w:t>
      </w:r>
      <w:r>
        <w:t>,20</w:t>
      </w:r>
      <w:r w:rsidR="00DF2CA8">
        <w:t xml:space="preserve"> </w:t>
      </w:r>
      <w:r>
        <w:t>sati, dostave</w:t>
      </w:r>
      <w:r w:rsidR="008B3EE5" w:rsidRPr="00412CB1">
        <w:t xml:space="preserve">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/>
        </w:rPr>
        <w:t xml:space="preserve">SMB </w:t>
      </w:r>
      <w:r>
        <w:rPr>
          <w:rFonts w:cs="Times New Roman"/>
        </w:rPr>
        <w:lastRenderedPageBreak/>
        <w:t>d.o.o., Strmec Podravski, Ulica braće Radić 155, OIB: 30502873800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</w:t>
      </w:r>
      <w:r>
        <w:t>ju</w:t>
      </w:r>
      <w:r w:rsidR="008B3EE5" w:rsidRPr="00412CB1">
        <w:t xml:space="preserve"> da se davanjem netočni</w:t>
      </w:r>
      <w:r>
        <w:t>h ili nepotpunih podataka izlažu</w:t>
      </w:r>
      <w:r w:rsidR="008B3EE5" w:rsidRPr="00412CB1">
        <w:t xml:space="preserve">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863D57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E834D1">
        <w:rPr>
          <w:rFonts w:cs="Times New Roman" w:eastAsia="SimSun"/>
          <w:kern w:val="2"/>
          <w:lang w:bidi="hi-IN" w:eastAsia="zh-CN"/>
        </w:rPr>
        <w:t xml:space="preserve"> </w:t>
      </w:r>
      <w:r w:rsidR="00863D57">
        <w:rPr>
          <w:rFonts w:cs="Times New Roman"/>
        </w:rPr>
        <w:t xml:space="preserve">SMB d.o.o., Strmec Podravski, Ulica braće Radić 155, </w:t>
      </w:r>
    </w:p>
    <w:p w:rsidRDefault="004748AB" w:rsidP="004748AB" w:rsidR="004748AB" w:rsidRPr="00863D5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720F20">
        <w:rPr>
          <w:rFonts w:cs="Times New Roman"/>
        </w:rPr>
        <w:t xml:space="preserve"> </w:t>
      </w:r>
      <w:r w:rsidRPr="004748AB">
        <w:rPr>
          <w:rFonts w:cs="Times New Roman"/>
        </w:rPr>
        <w:t xml:space="preserve">dužnika, </w:t>
      </w:r>
      <w:r w:rsidR="00863D57">
        <w:t>Siniša Slunjski, Zagreb, Lhotkina 23,</w:t>
      </w:r>
    </w:p>
    <w:p w:rsidRDefault="00863D57" w:rsidP="004748AB" w:rsidR="00863D57" w:rsidRPr="00863D5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 dužnika,</w:t>
      </w:r>
      <w:r w:rsidRPr="00863D57">
        <w:t xml:space="preserve"> </w:t>
      </w:r>
      <w:r>
        <w:t>Sarah Slunjski, Zagreb, Lhotkina 23,</w:t>
      </w:r>
    </w:p>
    <w:p w:rsidRDefault="00863D57" w:rsidP="004748AB" w:rsidR="00863D5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 dužnika,</w:t>
      </w:r>
      <w:r w:rsidRPr="00863D57">
        <w:t xml:space="preserve"> </w:t>
      </w:r>
      <w:r>
        <w:t>Božidar Slunjski, Strmec Podravski, Braće Radića 155,</w:t>
      </w:r>
    </w:p>
    <w:p w:rsidRDefault="00B2631E" w:rsidP="00A410D7" w:rsidR="00B2631E" w:rsidRPr="007021F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021F7" w:rsidP="00A410D7" w:rsidR="007021F7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BC6" w:rsidP="00F171BE" w:rsidR="00212BC6">
      <w:pPr>
        <w:spacing w:after="0"/>
      </w:pPr>
      <w:r>
        <w:separator/>
      </w:r>
    </w:p>
  </w:endnote>
  <w:endnote w:id="0" w:type="continuationSeparator">
    <w:p w:rsidRDefault="00212BC6" w:rsidP="00F171BE" w:rsidR="00212B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BC6" w:rsidP="00F171BE" w:rsidR="00212BC6">
      <w:pPr>
        <w:spacing w:after="0"/>
      </w:pPr>
      <w:r>
        <w:separator/>
      </w:r>
    </w:p>
  </w:footnote>
  <w:footnote w:id="0" w:type="continuationSeparator">
    <w:p w:rsidRDefault="00212BC6" w:rsidP="00F171BE" w:rsidR="00212BC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A01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863D57">
      <w:t>187</w:t>
    </w:r>
    <w:r w:rsidR="00E834D1">
      <w:t>/18-3</w:t>
    </w:r>
  </w:p>
  <w:p w:rsidRDefault="00E834D1" w:rsidR="00E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9623F"/>
    <w:rsid w:val="001A67FA"/>
    <w:rsid w:val="00212BC6"/>
    <w:rsid w:val="002B3101"/>
    <w:rsid w:val="00320B9A"/>
    <w:rsid w:val="003D3B9A"/>
    <w:rsid w:val="004225CC"/>
    <w:rsid w:val="004748AB"/>
    <w:rsid w:val="00543FAF"/>
    <w:rsid w:val="005F6CF9"/>
    <w:rsid w:val="00691A01"/>
    <w:rsid w:val="007021F7"/>
    <w:rsid w:val="00720F20"/>
    <w:rsid w:val="007F6D58"/>
    <w:rsid w:val="00826138"/>
    <w:rsid w:val="00834B30"/>
    <w:rsid w:val="00863D57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B2631E"/>
    <w:rsid w:val="00C4789A"/>
    <w:rsid w:val="00C6123A"/>
    <w:rsid w:val="00D24D5E"/>
    <w:rsid w:val="00D46852"/>
    <w:rsid w:val="00DF2CA8"/>
    <w:rsid w:val="00E57452"/>
    <w:rsid w:val="00E834D1"/>
    <w:rsid w:val="00EB4526"/>
    <w:rsid w:val="00EF7BA6"/>
    <w:rsid w:val="00F0157A"/>
    <w:rsid w:val="00F171BE"/>
    <w:rsid w:val="00F46532"/>
    <w:rsid w:val="00F961D1"/>
    <w:rsid w:val="00FA04BD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A0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1A0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1A0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1A0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A0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1A0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1A0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1A0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SMB društvo s ograničenom odgovornošću za usluge</izvorni_sadrzaj>
    <derivirana_varijabla naziv="DomainObject.Predmet.ProtustrankaFormated_1">  SMB društvo s ograničenom odgovornošću za usluge</derivirana_varijabla>
  </DomainObject.Predmet.ProtustrankaFormated>
  <DomainObject.Predmet.ProtustrankaFormatedOIB>
    <izvorni_sadrzaj>  SMB društvo s ograničenom odgovornošću za usluge, OIB 30502873800</izvorni_sadrzaj>
    <derivirana_varijabla naziv="DomainObject.Predmet.ProtustrankaFormatedOIB_1">  SMB društvo s ograničenom odgovornošću za usluge, OIB 30502873800</derivirana_varijabla>
  </DomainObject.Predmet.ProtustrankaFormatedOIB>
  <DomainObject.Predmet.ProtustrankaFormatedWithAdress>
    <izvorni_sadrzaj> SMB društvo s ograničenom odgovornošću za usluge, Ulica braće Radić 155, 42206 Strmec Podravski</izvorni_sadrzaj>
    <derivirana_varijabla naziv="DomainObject.Predmet.ProtustrankaFormatedWithAdress_1"> SMB društvo s ograničenom odgovornošću za usluge, Ulica braće Radić 155, 42206 Strmec Podravski</derivirana_varijabla>
  </DomainObject.Predmet.ProtustrankaFormatedWithAdress>
  <DomainObject.Predmet.ProtustrankaFormatedWithAdressOIB>
    <izvorni_sadrzaj> SMB društvo s ograničenom odgovornošću za usluge, OIB 30502873800, Ulica braće Radić 155, 42206 Strmec Podravski</izvorni_sadrzaj>
    <derivirana_varijabla naziv="DomainObject.Predmet.ProtustrankaFormatedWithAdressOIB_1"> SMB društvo s ograničenom odgovornošću za usluge, OIB 30502873800, Ulica braće Radić 155, 42206 Strmec Podravski</derivirana_varijabla>
  </DomainObject.Predmet.ProtustrankaFormatedWithAdressOIB>
  <DomainObject.Predmet.ProtustrankaWithAdress>
    <izvorni_sadrzaj>SMB društvo s ograničenom odgovornošću za usluge Ulica braće Radić 155, 42206 Strmec Podravski</izvorni_sadrzaj>
    <derivirana_varijabla naziv="DomainObject.Predmet.ProtustrankaWithAdress_1">SMB društvo s ograničenom odgovornošću za usluge Ulica braće Radić 155, 42206 Strmec Podravski</derivirana_varijabla>
  </DomainObject.Predmet.ProtustrankaWithAdress>
  <DomainObject.Predmet.ProtustrankaWithAdressOIB>
    <izvorni_sadrzaj>SMB društvo s ograničenom odgovornošću za usluge, OIB 30502873800, Ulica braće Radić 155, 42206 Strmec Podravski</izvorni_sadrzaj>
    <derivirana_varijabla naziv="DomainObject.Predmet.ProtustrankaWithAdressOIB_1">SMB društvo s ograničenom odgovornošću za usluge, OIB 30502873800, Ulica braće Radić 155, 42206 Strmec Podravski</derivirana_varijabla>
  </DomainObject.Predmet.ProtustrankaWithAdressOIB>
  <DomainObject.Predmet.ProtustrankaNazivFormated>
    <izvorni_sadrzaj>SMB društvo s ograničenom odgovornošću za usluge</izvorni_sadrzaj>
    <derivirana_varijabla naziv="DomainObject.Predmet.ProtustrankaNazivFormated_1">SMB društvo s ograničenom odgovornošću za usluge</derivirana_varijabla>
  </DomainObject.Predmet.ProtustrankaNazivFormated>
  <DomainObject.Predmet.ProtustrankaNazivFormatedOIB>
    <izvorni_sadrzaj>SMB društvo s ograničenom odgovornošću za usluge, OIB 30502873800</izvorni_sadrzaj>
    <derivirana_varijabla naziv="DomainObject.Predmet.ProtustrankaNazivFormatedOIB_1">SMB društvo s ograničenom odgovornošću za usluge, OIB 30502873800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48517.21</izvorni_sadrzaj>
    <derivirana_varijabla naziv="DomainObject.Predmet.TrenutnaVrijednost_1">48517.21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SMB društvo s ograničenom odgovornošću za usluge</item>
    </izvorni_sadrzaj>
    <derivirana_varijabla naziv="DomainObject.Predmet.ProtuStrankaListFormated_1">
      <item>SMB društvo s ograničenom odgovornošću za usluge</item>
    </derivirana_varijabla>
  </DomainObject.Predmet.ProtuStrankaListFormated>
  <DomainObject.Predmet.ProtuStrankaListFormatedOIB>
    <izvorni_sadrzaj>
      <item>SMB društvo s ograničenom odgovornošću za usluge, OIB 30502873800</item>
    </izvorni_sadrzaj>
    <derivirana_varijabla naziv="DomainObject.Predmet.ProtuStrankaListFormatedOIB_1">
      <item>SMB društvo s ograničenom odgovornošću za usluge, OIB 30502873800</item>
    </derivirana_varijabla>
  </DomainObject.Predmet.ProtuStrankaListFormatedOIB>
  <DomainObject.Predmet.ProtuStrankaListFormatedWithAdress>
    <izvorni_sadrzaj>
      <item>SMB društvo s ograničenom odgovornošću za usluge, Ulica braće Radić 155, 42206 Strmec Podravski</item>
    </izvorni_sadrzaj>
    <derivirana_varijabla naziv="DomainObject.Predmet.ProtuStrankaListFormatedWithAdress_1">
      <item>SMB društvo s ograničenom odgovornošću za usluge, Ulica braće Radić 155, 42206 Strmec Podravski</item>
    </derivirana_varijabla>
  </DomainObject.Predmet.ProtuStrankaListFormatedWithAdress>
  <DomainObject.Predmet.ProtuStrankaListFormatedWithAdressOIB>
    <izvorni_sadrzaj>
      <item>SMB društvo s ograničenom odgovornošću za usluge, OIB 30502873800, Ulica braće Radić 155, 42206 Strmec Podravski</item>
    </izvorni_sadrzaj>
    <derivirana_varijabla naziv="DomainObject.Predmet.ProtuStrankaListFormatedWithAdressOIB_1">
      <item>SMB društvo s ograničenom odgovornošću za usluge, OIB 30502873800, Ulica braće Radić 155, 42206 Strmec Podravski</item>
    </derivirana_varijabla>
  </DomainObject.Predmet.ProtuStrankaListFormatedWithAdressOIB>
  <DomainObject.Predmet.ProtuStrankaListNazivFormated>
    <izvorni_sadrzaj>
      <item>SMB društvo s ograničenom odgovornošću za usluge</item>
    </izvorni_sadrzaj>
    <derivirana_varijabla naziv="DomainObject.Predmet.ProtuStrankaListNazivFormated_1">
      <item>SMB društvo s ograničenom odgovornošću za usluge</item>
    </derivirana_varijabla>
  </DomainObject.Predmet.ProtuStrankaListNazivFormated>
  <DomainObject.Predmet.ProtuStrankaListNazivFormatedOIB>
    <izvorni_sadrzaj>
      <item>SMB društvo s ograničenom odgovornošću za usluge, OIB 30502873800</item>
    </izvorni_sadrzaj>
    <derivirana_varijabla naziv="DomainObject.Predmet.ProtuStrankaListNazivFormatedOIB_1">
      <item>SMB društvo s ograničenom odgovornošću za usluge, OIB 30502873800</item>
    </derivirana_varijabla>
  </DomainObject.Predmet.ProtuStrankaListNazivFormatedOIB>
  <DomainObject.Predmet.OstaliListFormated>
    <izvorni_sadrzaj>
      <item>Sudski registar</item>
      <item>SINIŠA SLUNJSKI</item>
      <item>SARAH SLUNJSKI</item>
      <item>BOŽIDAR SLUNJSKI</item>
    </izvorni_sadrzaj>
    <derivirana_varijabla naziv="DomainObject.Predmet.OstaliListFormated_1">
      <item>Sudski registar</item>
      <item>SINIŠA SLUNJSKI</item>
      <item>SARAH SLUNJSKI</item>
      <item>BOŽIDAR SLUNJSKI</item>
    </derivirana_varijabla>
  </DomainObject.Predmet.OstaliListFormated>
  <DomainObject.Predmet.OstaliList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FormatedOIB_1">
      <item>Sudski registar</item>
      <item>SINIŠA SLUNJSKI, OIB 80439551509</item>
      <item>SARAH SLUNJSKI, OIB 01865920756</item>
      <item>BOŽIDAR SLUNJSKI, OIB 84676830041</item>
    </derivirana_varijabla>
  </DomainObject.Predmet.OstaliListFormatedOIB>
  <DomainObject.Predmet.OstaliListFormatedWithAdress>
    <izvorni_sadrzaj>
      <item>Sudski registar</item>
      <item>SINIŠA SLUNJSKI, Lhotkina 23, 10000 Zagreb</item>
      <item>SARAH SLUNJSKI, Lhotkina 23, 10000 Zagreb</item>
      <item>BOŽIDAR SLUNJSKI, Braće Radića 155, 42206 Strmec Podravski</item>
    </izvorni_sadrzaj>
    <derivirana_varijabla naziv="DomainObject.Predmet.OstaliListFormatedWithAdress_1">
      <item>Sudski registar</item>
      <item>SINIŠA SLUNJSKI, Lhotkina 23, 10000 Zagreb</item>
      <item>SARAH SLUNJSKI, Lhotkina 23, 10000 Zagreb</item>
      <item>BOŽIDAR SLUNJSKI, Braće Radića 155, 42206 Strmec Podravski</item>
    </derivirana_varijabla>
  </DomainObject.Predmet.OstaliListFormatedWithAdress>
  <DomainObject.Predmet.OstaliListFormatedWithAdressOIB>
    <izvorni_sadrzaj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izvorni_sadrzaj>
    <derivirana_varijabla naziv="DomainObject.Predmet.OstaliListFormatedWithAdressOIB_1"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derivirana_varijabla>
  </DomainObject.Predmet.OstaliListFormatedWithAdressOIB>
  <DomainObject.Predmet.OstaliListNazivFormated>
    <izvorni_sadrzaj>
      <item>Sudski registar</item>
      <item>SINIŠA SLUNJSKI</item>
      <item>SARAH SLUNJSKI</item>
      <item>BOŽIDAR SLUNJSKI</item>
    </izvorni_sadrzaj>
    <derivirana_varijabla naziv="DomainObject.Predmet.OstaliListNazivFormated_1">
      <item>Sudski registar</item>
      <item>SINIŠA SLUNJSKI</item>
      <item>SARAH SLUNJSKI</item>
      <item>BOŽIDAR SLUNJSKI</item>
    </derivirana_varijabla>
  </DomainObject.Predmet.OstaliListNazivFormated>
  <DomainObject.Predmet.OstaliListNaziv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NazivFormatedOIB_1">
      <item>Sudski registar</item>
      <item>SINIŠA SLUNJSKI, OIB 80439551509</item>
      <item>SARAH SLUNJSKI, OIB 01865920756</item>
      <item>BOŽIDAR SLUNJSKI, OIB 84676830041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SMB društvo s ograničenom odgovornošću za usluge</izvorni_sadrzaj>
    <derivirana_varijabla naziv="DomainObject.Predmet.ProtustrankaIDrugi_1">SMB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SMB društvo s ograničenom odgovornošću za usluge, OIB 30502873800, Ulica braće Radić 155, 42206 Strmec Podravski</izvorni_sadrzaj>
    <derivirana_varijabla naziv="DomainObject.Predmet.ProtustrankaIDrugiAdressOIB_1">SMB društvo s ograničenom odgovornošću za usluge, OIB 30502873800, Ulica braće Radić 155, 42206 Strmec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SMB društvo s ograničenom odgovornošću za usluge</item>
      <item>Sudski registar</item>
      <item>SINIŠA SLUNJSKI</item>
      <item>SARAH SLUNJSKI</item>
      <item>BOŽIDAR SLUNJSKI</item>
    </izvorni_sadrzaj>
    <derivirana_varijabla naziv="DomainObject.Predmet.SudioniciListNaziv_1">
      <item>Financijska agencija</item>
      <item>SMB društvo s ograničenom odgovornošću za usluge</item>
      <item>Sudski registar</item>
      <item>SINIŠA SLUNJSKI</item>
      <item>SARAH SLUNJSKI</item>
      <item>BOŽIDAR SLUNJSKI</item>
    </derivirana_varijabla>
  </DomainObject.Predmet.SudioniciListNaziv>
  <DomainObject.Predmet.SudioniciListAdressOIB>
    <izvorni_sadrzaj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izvorni_sadrzaj>
    <derivirana_varijabla naziv="DomainObject.Predmet.SudioniciListAdressOIB_1"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30502873800</item>
      <item>, OIB null</item>
      <item>, OIB 80439551509</item>
      <item>, OIB 01865920756</item>
      <item>, OIB 84676830041</item>
    </izvorni_sadrzaj>
    <derivirana_varijabla naziv="DomainObject.Predmet.SudioniciListNazivOIB_1">
      <item>, OIB 85821130368</item>
      <item>, OIB 30502873800</item>
      <item>, OIB null</item>
      <item>, OIB 80439551509</item>
      <item>, OIB 01865920756</item>
      <item>, OIB 84676830041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2329</properties:Characters>
  <properties:Lines>82</properties:Lines>
  <properties:Paragraphs>32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2018-06-20T07:14:00Z</cp:lastPrinted>
  <dcterms:modified xmlns:xsi="http://www.w3.org/2001/XMLSchema-instance" xsi:type="dcterms:W3CDTF">2018-06-20T07:15:00Z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(ST-187-18-3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