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84ABA" w:rsidR="0015632D" w:rsidRPr="00B92B86">
        <w:tc>
          <w:tcPr>
            <w:tcW w:type="dxa" w:w="2985"/>
            <w:shd w:fill="auto" w:color="auto" w:val="clear"/>
          </w:tcPr>
          <w:p w:rsidRDefault="0015632D" w:rsidP="00B84ABA" w:rsidR="0015632D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5632D" w:rsidP="00B84ABA" w:rsidR="0015632D" w:rsidRPr="00B43741">
            <w:pPr>
              <w:jc w:val="center"/>
            </w:pPr>
            <w:r>
              <w:t>R</w:t>
            </w:r>
            <w:r w:rsidRPr="00B43741">
              <w:t xml:space="preserve">epublika </w:t>
            </w:r>
            <w:r>
              <w:t>H</w:t>
            </w:r>
            <w:r w:rsidRPr="00B43741">
              <w:t>rvatska</w:t>
            </w:r>
          </w:p>
          <w:p w:rsidRDefault="0015632D" w:rsidP="00B84ABA" w:rsidR="0015632D" w:rsidRPr="002971D6">
            <w:pPr>
              <w:jc w:val="center"/>
            </w:pPr>
            <w:r w:rsidRPr="002971D6">
              <w:t>Trgovački sud u Varaždinu</w:t>
            </w:r>
          </w:p>
          <w:p w:rsidRDefault="0015632D" w:rsidP="00B84ABA" w:rsidR="0015632D" w:rsidRPr="00B92B86">
            <w:pPr>
              <w:jc w:val="center"/>
            </w:pPr>
            <w:r w:rsidRPr="002971D6">
              <w:t>Varaždin, Braće Radić 2</w:t>
            </w:r>
          </w:p>
        </w:tc>
      </w:tr>
    </w:tbl>
    <w:p w14:textId="0118a3d" w14:paraId="0118a3d" w:rsidRDefault="0015632D" w:rsidP="0015632D" w:rsidR="0015632D" w:rsidRPr="00340399">
      <w:pPr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84ABA" w:rsidR="0015632D" w:rsidRPr="00974EE9">
        <w:trPr>
          <w:jc w:val="right"/>
        </w:trPr>
        <w:tc>
          <w:tcPr>
            <w:tcW w:type="dxa" w:w="4320"/>
          </w:tcPr>
          <w:p w:rsidRDefault="0015632D" w:rsidP="0015632D" w:rsidR="0015632D" w:rsidRPr="00974EE9">
            <w:pPr>
              <w:pStyle w:val="VSVerzija"/>
              <w:jc w:val="right"/>
            </w:pPr>
            <w:r>
              <w:t>Poslovni broj: 5 St-541/17-6</w:t>
            </w:r>
          </w:p>
        </w:tc>
      </w:tr>
    </w:tbl>
    <w:p w:rsidRDefault="00F266B0" w:rsidP="001B402A" w:rsidR="00F266B0">
      <w:pPr>
        <w:rPr>
          <w:b/>
        </w:rPr>
      </w:pPr>
    </w:p>
    <w:p w:rsidRDefault="0015632D" w:rsidP="001B402A" w:rsidR="0015632D">
      <w:pPr>
        <w:rPr>
          <w:b/>
        </w:rPr>
      </w:pPr>
    </w:p>
    <w:p w:rsidRDefault="0015632D" w:rsidP="001B402A" w:rsidR="0015632D">
      <w:pPr>
        <w:rPr>
          <w:b/>
        </w:rPr>
      </w:pPr>
    </w:p>
    <w:p w:rsidRDefault="00B12946" w:rsidP="00773073" w:rsidR="001B402A" w:rsidRPr="00B12946">
      <w:pPr>
        <w:jc w:val="center"/>
      </w:pPr>
      <w:r w:rsidRPr="00B12946">
        <w:t xml:space="preserve">R E P U B L I K A    H R V A T S K  A </w:t>
      </w:r>
    </w:p>
    <w:p w:rsidRDefault="00AE2489" w:rsidP="00773073" w:rsidR="00AE2489" w:rsidRPr="00BA62F2">
      <w:pPr>
        <w:jc w:val="center"/>
        <w:rPr>
          <w:b/>
        </w:rPr>
      </w:pPr>
    </w:p>
    <w:p w:rsidRDefault="00773073" w:rsidP="00773073" w:rsidR="00773073" w:rsidRPr="00B12946">
      <w:pPr>
        <w:jc w:val="center"/>
      </w:pPr>
      <w:r w:rsidRPr="00B12946">
        <w:t>R J E Š E N J E</w:t>
      </w:r>
    </w:p>
    <w:p w:rsidRDefault="0000620E" w:rsidP="00773073" w:rsidR="0000620E" w:rsidRPr="00BA62F2">
      <w:pPr>
        <w:jc w:val="center"/>
        <w:rPr>
          <w:b/>
        </w:rPr>
      </w:pPr>
    </w:p>
    <w:p w:rsidRDefault="00773073" w:rsidP="00773073" w:rsidR="00773073" w:rsidRPr="00BA62F2">
      <w:pPr>
        <w:jc w:val="center"/>
        <w:rPr>
          <w:b/>
        </w:rPr>
      </w:pPr>
    </w:p>
    <w:p w:rsidRDefault="0015632D" w:rsidP="00493AB4" w:rsidR="00493AB4" w:rsidRPr="00BA0147">
      <w:pPr>
        <w:ind w:firstLine="708"/>
        <w:jc w:val="both"/>
      </w:pPr>
      <w:r>
        <w:t>Trgovački sud u Varaždinu</w:t>
      </w:r>
      <w:r w:rsidR="000237B1">
        <w:t xml:space="preserve">, </w:t>
      </w:r>
      <w:r w:rsidR="00773073">
        <w:t xml:space="preserve">po sucu toga suda </w:t>
      </w:r>
      <w:r w:rsidR="003E302F">
        <w:t>Kseniji Flack-Makitan</w:t>
      </w:r>
      <w:r w:rsidR="0026002F">
        <w:t xml:space="preserve">, kao </w:t>
      </w:r>
      <w:r w:rsidR="00773073">
        <w:t xml:space="preserve">sucu </w:t>
      </w:r>
      <w:r w:rsidR="00493AB4" w:rsidRPr="00BA0147">
        <w:t xml:space="preserve">u stečajnom predmetu </w:t>
      </w:r>
      <w:r w:rsidR="00255C21" w:rsidRPr="00BA0147">
        <w:t>povodom prijedloga</w:t>
      </w:r>
      <w:r>
        <w:t xml:space="preserve"> </w:t>
      </w:r>
      <w:r w:rsidRPr="0015632D">
        <w:rPr>
          <w:rFonts w:eastAsia="SimSun"/>
          <w:kern w:val="2"/>
          <w:lang w:bidi="hi-IN" w:eastAsia="zh-CN"/>
        </w:rPr>
        <w:t xml:space="preserve">predlagatelja Republike Hrvatske, Ministarstva Financija, Porezne uprave, Područnog ureda Sjeverna Hrvatska, Varaždin, Graberje 1, zastupanog po Županijskom državnom odvjetništvu u Varaždinu, Građansko-upravnom odjelu, za otvaranje stečajnog postupka nad dužnikom </w:t>
      </w:r>
      <w:r w:rsidRPr="0015632D">
        <w:rPr>
          <w:rFonts w:cs="Mangal" w:eastAsia="SimSun"/>
          <w:kern w:val="2"/>
          <w:lang w:bidi="hi-IN" w:eastAsia="zh-CN"/>
        </w:rPr>
        <w:t>SEBASTIAN j.d.o.o., OIB: 61320800111, sa sjedištem u Petra Preradovića 4, 48327 Molve</w:t>
      </w:r>
      <w:r w:rsidR="00493AB4">
        <w:t xml:space="preserve">, </w:t>
      </w:r>
      <w:r w:rsidR="00255C21">
        <w:t>21</w:t>
      </w:r>
      <w:r w:rsidR="008436E4">
        <w:t>. ožujka 2017.</w:t>
      </w:r>
    </w:p>
    <w:p w:rsidRDefault="00317732" w:rsidP="00773073" w:rsidR="00317732">
      <w:pPr>
        <w:jc w:val="both"/>
      </w:pPr>
    </w:p>
    <w:p w:rsidRDefault="000237B1" w:rsidP="00773073" w:rsidR="00773073">
      <w:pPr>
        <w:jc w:val="center"/>
      </w:pPr>
      <w:r w:rsidRPr="000237B1">
        <w:t>r i j e š i o     j e</w:t>
      </w:r>
    </w:p>
    <w:p w:rsidRDefault="00317732" w:rsidP="00B12946" w:rsidR="00317732"/>
    <w:p w:rsidRDefault="003E302F" w:rsidP="00CC4415" w:rsidR="001B402A">
      <w:pPr>
        <w:numPr>
          <w:ilvl w:val="0"/>
          <w:numId w:val="5"/>
        </w:numPr>
        <w:jc w:val="both"/>
      </w:pPr>
      <w:r>
        <w:t xml:space="preserve">Pokreće se prethodni postupak radi </w:t>
      </w:r>
      <w:r w:rsidR="00A63D57">
        <w:t>ispitivanja</w:t>
      </w:r>
      <w:r>
        <w:t xml:space="preserve"> uvjeta za otvaranje stečajnog postupka nad dužnikom</w:t>
      </w:r>
      <w:r w:rsidR="0015632D">
        <w:t xml:space="preserve"> </w:t>
      </w:r>
      <w:r w:rsidR="0015632D" w:rsidRPr="0015632D">
        <w:rPr>
          <w:rFonts w:cs="Mangal" w:eastAsia="SimSun"/>
          <w:kern w:val="2"/>
          <w:lang w:bidi="hi-IN" w:eastAsia="zh-CN"/>
        </w:rPr>
        <w:t>SEBASTIAN j.d.o.o., OIB: 61320800111, sa sjedištem u Petra Preradovića 4, 48327 Molve</w:t>
      </w:r>
      <w:r w:rsidR="007B7005">
        <w:t>.</w:t>
      </w:r>
    </w:p>
    <w:p w:rsidRDefault="00317732" w:rsidP="00317732" w:rsidR="00317732">
      <w:pPr>
        <w:ind w:left="1425"/>
        <w:jc w:val="both"/>
      </w:pPr>
    </w:p>
    <w:p w:rsidRDefault="000F67EC" w:rsidP="003450D0" w:rsidR="000F67EC">
      <w:pPr>
        <w:numPr>
          <w:ilvl w:val="0"/>
          <w:numId w:val="5"/>
        </w:numPr>
        <w:jc w:val="both"/>
      </w:pPr>
      <w:r>
        <w:t xml:space="preserve">Za privremenog stečajnog upravitelja </w:t>
      </w:r>
      <w:r w:rsidR="003B36CA">
        <w:t>određuje</w:t>
      </w:r>
      <w:r>
        <w:t xml:space="preserve"> se</w:t>
      </w:r>
      <w:r w:rsidR="0015632D">
        <w:t xml:space="preserve"> Katarina Conar-Brod, Varaždin, Križanićeva 92, OIB: 45444178361</w:t>
      </w:r>
      <w:r w:rsidR="00217C42">
        <w:t xml:space="preserve">, </w:t>
      </w:r>
      <w:r w:rsidR="003B36CA">
        <w:t>te se nalaže istoj</w:t>
      </w:r>
      <w:r w:rsidR="00FA199E">
        <w:t xml:space="preserve"> </w:t>
      </w:r>
      <w:r w:rsidR="003C7413">
        <w:t>da u roku od 15 dana</w:t>
      </w:r>
      <w:r w:rsidR="00FA199E">
        <w:t xml:space="preserve"> dostavi ovome sudu pisano izvješće o</w:t>
      </w:r>
      <w:r w:rsidR="00F266B0">
        <w:t xml:space="preserve"> postojanju stečajnog razloga </w:t>
      </w:r>
      <w:r w:rsidR="00236476">
        <w:t xml:space="preserve">nesposobnosti za plaćanje ili </w:t>
      </w:r>
      <w:r w:rsidR="00F266B0">
        <w:t xml:space="preserve">prezaduženosti, </w:t>
      </w:r>
      <w:r w:rsidR="00712591">
        <w:t xml:space="preserve">te da utvrdi da li je imovina </w:t>
      </w:r>
      <w:r w:rsidR="00236476">
        <w:t>dužnika dostatna za pokriće troškova ovog postupka.</w:t>
      </w:r>
      <w:r w:rsidR="009171EE">
        <w:t xml:space="preserve"> </w:t>
      </w:r>
    </w:p>
    <w:p w:rsidRDefault="00DB7D3A" w:rsidP="00DB7D3A" w:rsidR="00DB7D3A">
      <w:pPr>
        <w:ind w:left="1425"/>
        <w:jc w:val="both"/>
      </w:pPr>
    </w:p>
    <w:p w:rsidRDefault="001B402A" w:rsidP="00156FB7" w:rsidR="000237B1">
      <w:pPr>
        <w:numPr>
          <w:ilvl w:val="0"/>
          <w:numId w:val="5"/>
        </w:numPr>
        <w:jc w:val="both"/>
      </w:pPr>
      <w:r>
        <w:t xml:space="preserve">Ročište radi </w:t>
      </w:r>
      <w:r w:rsidR="00A8650F">
        <w:t>rasprave o uvjetima</w:t>
      </w:r>
      <w:r>
        <w:t xml:space="preserve"> za otvaranje steča</w:t>
      </w:r>
      <w:r w:rsidR="00A8650F">
        <w:t xml:space="preserve">jnog postupka zakazuje se </w:t>
      </w:r>
      <w:r w:rsidR="004D2751">
        <w:t xml:space="preserve">kod ovoga suda, soba broj 232/II, </w:t>
      </w:r>
      <w:r w:rsidR="00171C8E">
        <w:t>za 18. siječnja 2018.</w:t>
      </w:r>
      <w:r w:rsidR="00F425EF">
        <w:t xml:space="preserve"> u </w:t>
      </w:r>
      <w:r w:rsidR="00F97A70">
        <w:t>08,0</w:t>
      </w:r>
      <w:r w:rsidR="007C080C">
        <w:t>0</w:t>
      </w:r>
      <w:r w:rsidR="00044FAF">
        <w:t xml:space="preserve"> sati</w:t>
      </w:r>
      <w:r w:rsidR="00A63D57">
        <w:t>, te se dostavom ovog rješenja na ročište smatraju pozvani</w:t>
      </w:r>
      <w:r w:rsidR="009529F5">
        <w:t xml:space="preserve"> putem e-Oglasne ploče suda</w:t>
      </w:r>
      <w:r w:rsidR="00A63D57">
        <w:t xml:space="preserve">: </w:t>
      </w:r>
    </w:p>
    <w:p w:rsidRDefault="00156FB7" w:rsidP="00156FB7" w:rsidR="00156FB7">
      <w:pPr>
        <w:ind w:left="1425"/>
        <w:jc w:val="both"/>
      </w:pPr>
    </w:p>
    <w:p w:rsidRDefault="009171EE" w:rsidP="009171EE" w:rsidR="009171EE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>
        <w:t>Podružnica Varaždin, A. Cesarca 2,</w:t>
      </w:r>
    </w:p>
    <w:p w:rsidRDefault="00317732" w:rsidP="00CC4415" w:rsidR="003450D0">
      <w:pPr>
        <w:numPr>
          <w:ilvl w:val="0"/>
          <w:numId w:val="4"/>
        </w:numPr>
        <w:jc w:val="both"/>
      </w:pPr>
      <w:r>
        <w:t>privremeni stečajni upravitelj</w:t>
      </w:r>
      <w:r w:rsidR="009171EE">
        <w:t xml:space="preserve"> </w:t>
      </w:r>
      <w:r w:rsidR="0015632D">
        <w:t xml:space="preserve">Katarina Conar-Brod, Varaždin, Križanićeva 92, </w:t>
      </w:r>
    </w:p>
    <w:p w:rsidRDefault="00FA199E" w:rsidP="008436E4" w:rsidR="00FA199E">
      <w:pPr>
        <w:numPr>
          <w:ilvl w:val="0"/>
          <w:numId w:val="4"/>
        </w:numPr>
        <w:jc w:val="both"/>
      </w:pPr>
      <w:r>
        <w:t>dužnik</w:t>
      </w:r>
      <w:r w:rsidR="0015632D">
        <w:t xml:space="preserve">, </w:t>
      </w:r>
      <w:r w:rsidR="0015632D" w:rsidRPr="0015632D">
        <w:rPr>
          <w:rFonts w:cs="Mangal" w:eastAsia="SimSun"/>
          <w:kern w:val="2"/>
          <w:lang w:bidi="hi-IN" w:eastAsia="zh-CN"/>
        </w:rPr>
        <w:t>SEBASTIAN j.d.o.o Petra Preradovića 4, Molve</w:t>
      </w:r>
      <w:r w:rsidR="0015632D">
        <w:rPr>
          <w:rFonts w:cs="Mangal" w:eastAsia="SimSun"/>
          <w:kern w:val="2"/>
          <w:lang w:bidi="hi-IN" w:eastAsia="zh-CN"/>
        </w:rPr>
        <w:t>,</w:t>
      </w:r>
    </w:p>
    <w:p w:rsidRDefault="003E198B" w:rsidP="00EF4A9A" w:rsidR="00044FAF">
      <w:pPr>
        <w:numPr>
          <w:ilvl w:val="0"/>
          <w:numId w:val="4"/>
        </w:numPr>
        <w:jc w:val="both"/>
      </w:pPr>
      <w:r>
        <w:t>direktor dužnika</w:t>
      </w:r>
      <w:r w:rsidR="009171EE">
        <w:t xml:space="preserve"> </w:t>
      </w:r>
      <w:r w:rsidR="0015632D">
        <w:t>Antonio Lukunić, Njemačka, Lonsee, Imherengarten 17,</w:t>
      </w:r>
    </w:p>
    <w:p w:rsidRDefault="00317732" w:rsidP="0015632D" w:rsidR="00255C21">
      <w:pPr>
        <w:numPr>
          <w:ilvl w:val="0"/>
          <w:numId w:val="4"/>
        </w:numPr>
        <w:jc w:val="both"/>
      </w:pPr>
      <w:r>
        <w:t>Županijsko državno odvjetništvo u Varaždinu, Građansko-upra</w:t>
      </w:r>
      <w:r w:rsidR="0015632D">
        <w:t>vni odjel, Varaždin, B. Radić 2</w:t>
      </w:r>
      <w:r w:rsidR="00255C21">
        <w:t>.</w:t>
      </w:r>
    </w:p>
    <w:p w:rsidRDefault="00712591" w:rsidP="00171C8E" w:rsidR="00712591"/>
    <w:p w:rsidRDefault="00171C8E" w:rsidP="00171C8E" w:rsidR="00171C8E"/>
    <w:p w:rsidRDefault="00171C8E" w:rsidP="00171C8E" w:rsidR="00171C8E"/>
    <w:p w:rsidRDefault="00171C8E" w:rsidP="00171C8E" w:rsidR="00171C8E"/>
    <w:p w:rsidRDefault="00171C8E" w:rsidP="00171C8E" w:rsidR="00171C8E"/>
    <w:p w:rsidRDefault="002B17BC" w:rsidP="00171C8E" w:rsidR="00CC1FDB">
      <w:pPr>
        <w:jc w:val="center"/>
      </w:pPr>
      <w:r>
        <w:lastRenderedPageBreak/>
        <w:t>Obrazloženje</w:t>
      </w:r>
    </w:p>
    <w:p w:rsidRDefault="00171C8E" w:rsidP="00171C8E" w:rsidR="00171C8E">
      <w:pPr>
        <w:jc w:val="center"/>
      </w:pPr>
    </w:p>
    <w:p w:rsidRDefault="00171C8E" w:rsidP="00171C8E" w:rsidR="00171C8E">
      <w:pPr>
        <w:jc w:val="center"/>
      </w:pPr>
    </w:p>
    <w:p w:rsidRDefault="00F97A70" w:rsidP="00236476" w:rsidR="007C080C">
      <w:pPr>
        <w:jc w:val="both"/>
      </w:pPr>
      <w:r>
        <w:tab/>
      </w:r>
      <w:r w:rsidR="00171C8E">
        <w:t>U ovom postupku na ročištu 12. prosinca 2017. utvrđeno je da je prema podacima Ministarstva unutarnjih poslova dužnik upisan kao vlasnik teretnog motornog vozila KIA model 2,5 TCI/K2500, god. proizvodnje 2004., koje je odjavljeno, te je zastupnica Republike Hrvatske predložila imenovanje privremenog stečajnog upravitelja radi utvrđenja vrijednosti tog motornog vozila.</w:t>
      </w:r>
    </w:p>
    <w:p w:rsidRDefault="00171C8E" w:rsidP="00236476" w:rsidR="00171C8E">
      <w:pPr>
        <w:jc w:val="both"/>
      </w:pPr>
    </w:p>
    <w:p w:rsidRDefault="00171C8E" w:rsidP="00171C8E" w:rsidR="00171C8E">
      <w:pPr>
        <w:ind w:firstLine="708"/>
        <w:jc w:val="both"/>
      </w:pPr>
      <w:r>
        <w:t>Utvrđeno je također prema podacima Fine da je dužnik na 14. studenog 2017. u blokadi 308 dana, a iznos blokade iznosi 19.812,48 kn.</w:t>
      </w:r>
    </w:p>
    <w:p w:rsidRDefault="00F97A70" w:rsidP="00236476" w:rsidR="00F97A70">
      <w:pPr>
        <w:jc w:val="both"/>
      </w:pPr>
    </w:p>
    <w:p w:rsidRDefault="007C080C" w:rsidP="00712591" w:rsidR="00236476">
      <w:pPr>
        <w:jc w:val="both"/>
      </w:pPr>
      <w:r>
        <w:tab/>
      </w:r>
      <w:r w:rsidR="00EA5F1B">
        <w:t xml:space="preserve">S obzirom da </w:t>
      </w:r>
      <w:r w:rsidR="00171C8E">
        <w:t xml:space="preserve">je dužnik nesposoban za plaćanje, a radi daljnjeg vođenja postupka potrebno je utvrditi </w:t>
      </w:r>
      <w:r w:rsidR="00EA5F1B">
        <w:t>i mogućnost podmirenja troškova ovog postupka iz imovine dužnika</w:t>
      </w:r>
      <w:r>
        <w:t xml:space="preserve">, sud je </w:t>
      </w:r>
      <w:r w:rsidR="00236476">
        <w:t xml:space="preserve">u skladu sa čl. 115. i 128. </w:t>
      </w:r>
      <w:r w:rsidR="00236476" w:rsidRPr="00CC1FDB">
        <w:t xml:space="preserve">Stečajnog zakona (Narodne novine broj </w:t>
      </w:r>
      <w:r w:rsidR="00236476">
        <w:t xml:space="preserve">71/15, dalje SZ) pokrenuo ovaj prethodni postupak, imenovao privremenog stečajnog upravitelja </w:t>
      </w:r>
      <w:r w:rsidR="00236476" w:rsidRPr="00F266B0">
        <w:t xml:space="preserve">u skladu s čl. 85. st. 2. SZ i Pravilnikom o pretpostavkama i načinu izbora stečajnog upravitelja metodom slučajnog </w:t>
      </w:r>
      <w:r w:rsidR="00236476">
        <w:t xml:space="preserve">odabira </w:t>
      </w:r>
      <w:r w:rsidR="00EA5F1B">
        <w:t xml:space="preserve">uz iznimku </w:t>
      </w:r>
      <w:r w:rsidR="00236476">
        <w:t>(Narodne novine 106/15), te ponovno zakazao ročište radi odlučivanja o prijedlogu.</w:t>
      </w:r>
    </w:p>
    <w:p w:rsidRDefault="00236476" w:rsidP="002B17BC" w:rsidR="00236476"/>
    <w:p w:rsidRDefault="00C229D0" w:rsidP="00317732" w:rsidR="00DB7D3A">
      <w:pPr>
        <w:jc w:val="center"/>
      </w:pPr>
      <w:r>
        <w:t>U Varaždinu</w:t>
      </w:r>
      <w:r w:rsidR="003E198B">
        <w:t xml:space="preserve">, </w:t>
      </w:r>
      <w:r w:rsidR="0015632D">
        <w:t>13. prosinca</w:t>
      </w:r>
      <w:r w:rsidR="008436E4">
        <w:t xml:space="preserve"> 2017</w:t>
      </w:r>
      <w:r>
        <w:t xml:space="preserve">. </w:t>
      </w:r>
    </w:p>
    <w:p w:rsidRDefault="00EA5F1B" w:rsidP="00710747" w:rsidR="00EA5F1B" w:rsidRPr="006F44C4"/>
    <w:p w:rsidRDefault="0015632D" w:rsidP="0015632D" w:rsidR="0015632D" w:rsidRPr="0015632D">
      <w:pPr>
        <w:ind w:left="4248"/>
        <w:jc w:val="center"/>
        <w:rPr>
          <w:rFonts w:eastAsia="Calibri"/>
          <w:lang w:eastAsia="en-US"/>
        </w:rPr>
      </w:pPr>
      <w:r w:rsidRPr="0015632D">
        <w:rPr>
          <w:rFonts w:eastAsia="Calibri"/>
          <w:lang w:eastAsia="en-US"/>
        </w:rPr>
        <w:t>Sudac:</w:t>
      </w:r>
    </w:p>
    <w:p w:rsidRDefault="0015632D" w:rsidP="0015632D" w:rsidR="0015632D" w:rsidRPr="0015632D">
      <w:pPr>
        <w:ind w:left="4248"/>
        <w:jc w:val="center"/>
        <w:rPr>
          <w:rFonts w:eastAsia="Calibri"/>
          <w:lang w:eastAsia="en-US"/>
        </w:rPr>
      </w:pPr>
    </w:p>
    <w:p w:rsidRDefault="0015632D" w:rsidP="0015632D" w:rsidR="0015632D" w:rsidRPr="0015632D">
      <w:pPr>
        <w:ind w:left="4248"/>
        <w:jc w:val="center"/>
        <w:rPr>
          <w:rFonts w:eastAsia="Calibri"/>
          <w:lang w:eastAsia="en-US"/>
        </w:rPr>
      </w:pPr>
      <w:r w:rsidRPr="0015632D">
        <w:rPr>
          <w:rFonts w:eastAsia="Calibri"/>
          <w:lang w:eastAsia="en-US"/>
        </w:rPr>
        <w:t>Ksenija Flack-Makitan, v. r.</w:t>
      </w:r>
    </w:p>
    <w:p w:rsidRDefault="0015632D" w:rsidP="0015632D" w:rsidR="0015632D" w:rsidRPr="0015632D">
      <w:pPr>
        <w:ind w:left="4248"/>
        <w:jc w:val="center"/>
        <w:rPr>
          <w:rFonts w:eastAsia="Calibri"/>
          <w:lang w:eastAsia="en-US"/>
        </w:rPr>
      </w:pPr>
    </w:p>
    <w:p w:rsidRDefault="0015632D" w:rsidP="0015632D" w:rsidR="0015632D" w:rsidRPr="0015632D">
      <w:pPr>
        <w:ind w:left="4248"/>
        <w:jc w:val="center"/>
        <w:rPr>
          <w:rFonts w:eastAsia="Calibri"/>
          <w:lang w:eastAsia="en-US"/>
        </w:rPr>
      </w:pPr>
    </w:p>
    <w:p w:rsidRDefault="0015632D" w:rsidP="0015632D" w:rsidR="0015632D" w:rsidRPr="0015632D">
      <w:pPr>
        <w:ind w:left="4248"/>
        <w:jc w:val="center"/>
        <w:rPr>
          <w:rFonts w:eastAsia="Calibri"/>
          <w:lang w:eastAsia="en-US"/>
        </w:rPr>
      </w:pPr>
      <w:r w:rsidRPr="0015632D">
        <w:rPr>
          <w:rFonts w:eastAsia="Calibri"/>
          <w:lang w:eastAsia="en-US"/>
        </w:rPr>
        <w:t>Za točnost otpravka – ovlašteni službenik</w:t>
      </w:r>
    </w:p>
    <w:p w:rsidRDefault="00F266B0" w:rsidP="0015632D" w:rsidR="00F266B0" w:rsidRPr="006F44C4">
      <w:pPr>
        <w:ind w:left="5664"/>
        <w:jc w:val="both"/>
      </w:pPr>
    </w:p>
    <w:p w:rsidRDefault="00516DB3" w:rsidP="00F266B0" w:rsidR="00516DB3">
      <w:pPr>
        <w:ind w:left="5664"/>
        <w:jc w:val="both"/>
      </w:pPr>
    </w:p>
    <w:p w:rsidRDefault="001B402A" w:rsidP="00236476" w:rsidR="001B402A"/>
    <w:p w:rsidRDefault="00CC1FDB" w:rsidP="001B402A" w:rsidR="00C229D0" w:rsidRPr="00CC1FDB">
      <w:r w:rsidRPr="00CC1FDB">
        <w:t>POUKA O PRAVNOM LIJEKU:</w:t>
      </w:r>
    </w:p>
    <w:p w:rsidRDefault="003E6BA5" w:rsidP="008436E4" w:rsidR="008436E4">
      <w:pPr>
        <w:jc w:val="both"/>
      </w:pPr>
      <w:r>
        <w:t>Posebna žalba protiv ovog rješenja nije dopuštena (čl. 115. st. 1. Stečajnog zakona).</w:t>
      </w:r>
    </w:p>
    <w:p w:rsidRDefault="0015632D" w:rsidP="008436E4" w:rsidR="0015632D">
      <w:pPr>
        <w:jc w:val="both"/>
      </w:pPr>
    </w:p>
    <w:p w:rsidRDefault="008436E4" w:rsidP="00F472B4" w:rsidR="008436E4"/>
    <w:p w:rsidRDefault="00E75A6A" w:rsidP="001B402A" w:rsidR="0000620E">
      <w:r>
        <w:t>DNA:</w:t>
      </w:r>
    </w:p>
    <w:p w:rsidRDefault="009529F5" w:rsidP="009529F5" w:rsidR="009529F5">
      <w:pPr>
        <w:numPr>
          <w:ilvl w:val="0"/>
          <w:numId w:val="4"/>
        </w:numPr>
        <w:jc w:val="both"/>
      </w:pPr>
      <w:r>
        <w:t>Sudski registar, radi zabilježbe,</w:t>
      </w:r>
    </w:p>
    <w:p w:rsidRDefault="009529F5" w:rsidP="001B402A" w:rsidR="009529F5">
      <w:pPr>
        <w:numPr>
          <w:ilvl w:val="0"/>
          <w:numId w:val="4"/>
        </w:numPr>
        <w:jc w:val="both"/>
      </w:pPr>
      <w:r>
        <w:t>E-Oglasna ploča suda</w:t>
      </w:r>
    </w:p>
    <w:p w:rsidRDefault="009529F5" w:rsidP="001B402A" w:rsidR="00712591">
      <w:r>
        <w:tab/>
        <w:t>Putem e-Oglasne ploče suda:</w:t>
      </w:r>
    </w:p>
    <w:p w:rsidRDefault="00CC1FDB" w:rsidP="00CC4415" w:rsidR="00CC1FDB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 w:rsidRPr="00CC4415">
        <w:t>Podružnica Varaždin,</w:t>
      </w:r>
    </w:p>
    <w:p w:rsidRDefault="00CC4415" w:rsidP="008436E4" w:rsidR="00EF4A9A">
      <w:pPr>
        <w:numPr>
          <w:ilvl w:val="0"/>
          <w:numId w:val="4"/>
        </w:numPr>
        <w:jc w:val="both"/>
      </w:pPr>
      <w:r w:rsidRPr="00CC4415">
        <w:t>privremeni stečajni upravitelj</w:t>
      </w:r>
      <w:r w:rsidR="00493AB4">
        <w:t xml:space="preserve"> </w:t>
      </w:r>
      <w:r w:rsidR="0015632D">
        <w:t>Katarina Conar-Brod, Varaždin, Križanićeva 92,</w:t>
      </w:r>
    </w:p>
    <w:p w:rsidRDefault="00CC1FDB" w:rsidP="008436E4" w:rsidR="00CC1FDB">
      <w:pPr>
        <w:numPr>
          <w:ilvl w:val="0"/>
          <w:numId w:val="4"/>
        </w:numPr>
        <w:jc w:val="both"/>
      </w:pPr>
      <w:r>
        <w:t xml:space="preserve">dužnik </w:t>
      </w:r>
      <w:r w:rsidR="0015632D" w:rsidRPr="0015632D">
        <w:rPr>
          <w:rFonts w:cs="Mangal" w:eastAsia="SimSun"/>
          <w:kern w:val="2"/>
          <w:lang w:bidi="hi-IN" w:eastAsia="zh-CN"/>
        </w:rPr>
        <w:t xml:space="preserve">SEBASTIAN j.d.o.o., </w:t>
      </w:r>
      <w:r w:rsidR="0015632D">
        <w:rPr>
          <w:rFonts w:cs="Mangal" w:eastAsia="SimSun"/>
          <w:kern w:val="2"/>
          <w:lang w:bidi="hi-IN" w:eastAsia="zh-CN"/>
        </w:rPr>
        <w:t xml:space="preserve">Petra Preradovića 4, </w:t>
      </w:r>
      <w:r w:rsidR="0015632D" w:rsidRPr="0015632D">
        <w:rPr>
          <w:rFonts w:cs="Mangal" w:eastAsia="SimSun"/>
          <w:kern w:val="2"/>
          <w:lang w:bidi="hi-IN" w:eastAsia="zh-CN"/>
        </w:rPr>
        <w:t>Molve</w:t>
      </w:r>
      <w:r w:rsidR="0015632D">
        <w:rPr>
          <w:rFonts w:cs="Mangal" w:eastAsia="SimSun"/>
          <w:kern w:val="2"/>
          <w:lang w:bidi="hi-IN" w:eastAsia="zh-CN"/>
        </w:rPr>
        <w:t>,</w:t>
      </w:r>
    </w:p>
    <w:p w:rsidRDefault="00CC1FDB" w:rsidP="008436E4" w:rsidR="00CC1FDB">
      <w:pPr>
        <w:numPr>
          <w:ilvl w:val="0"/>
          <w:numId w:val="4"/>
        </w:numPr>
        <w:jc w:val="both"/>
      </w:pPr>
      <w:r>
        <w:t xml:space="preserve">direktor dužnika </w:t>
      </w:r>
      <w:r w:rsidR="0015632D">
        <w:t>Antonio Lukunić, Njemačka, Lonsee, Imherengarten 17,</w:t>
      </w:r>
    </w:p>
    <w:p w:rsidRDefault="00CC1FDB" w:rsidP="0015632D" w:rsidR="00EA5F1B">
      <w:pPr>
        <w:numPr>
          <w:ilvl w:val="0"/>
          <w:numId w:val="4"/>
        </w:numPr>
        <w:jc w:val="both"/>
      </w:pPr>
      <w:r>
        <w:t>Županijsko državno odvjetništvo u Varaždinu, Građansko-upra</w:t>
      </w:r>
      <w:r w:rsidR="0015632D">
        <w:t>vni odjel, Varaždin, B. Radić 2,</w:t>
      </w:r>
    </w:p>
    <w:p w:rsidRDefault="00E75A6A" w:rsidP="0026002F" w:rsidR="00E75A6A">
      <w:pPr>
        <w:jc w:val="both"/>
      </w:pPr>
    </w:p>
    <w:sectPr w:rsidSect="00236476" w:rsidR="00E75A6A">
      <w:headerReference w:type="even" r:id="rId11"/>
      <w:headerReference w:type="default" r:id="rId12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838" w:rsidR="00DE3838">
      <w:r>
        <w:separator/>
      </w:r>
    </w:p>
  </w:endnote>
  <w:endnote w:id="0" w:type="continuationSeparator">
    <w:p w:rsidRDefault="00DE3838" w:rsidR="00DE3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838" w:rsidR="00DE3838">
      <w:r>
        <w:separator/>
      </w:r>
    </w:p>
  </w:footnote>
  <w:footnote w:id="0" w:type="continuationSeparator">
    <w:p w:rsidRDefault="00DE3838" w:rsidR="00DE38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21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02A" w:rsidP="003210FF" w:rsidR="000F1F1D" w:rsidRPr="001B402A">
    <w:pPr>
      <w:ind w:left="5664"/>
    </w:pPr>
    <w:r w:rsidRPr="001B402A">
      <w:t xml:space="preserve">Poslovni </w:t>
    </w:r>
    <w:r>
      <w:t>b</w:t>
    </w:r>
    <w:r w:rsidR="00CC1FDB">
      <w:t>roj: 5 St-</w:t>
    </w:r>
    <w:r w:rsidR="0015632D">
      <w:t>541/17-6</w:t>
    </w:r>
  </w:p>
  <w:p w:rsidRDefault="00D97B7E" w:rsidR="00D97B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237B1"/>
    <w:rsid w:val="00037CE5"/>
    <w:rsid w:val="00044FAF"/>
    <w:rsid w:val="00052F4D"/>
    <w:rsid w:val="000A1A8D"/>
    <w:rsid w:val="000C0012"/>
    <w:rsid w:val="000F1F1D"/>
    <w:rsid w:val="000F4F92"/>
    <w:rsid w:val="000F67EC"/>
    <w:rsid w:val="00106AE1"/>
    <w:rsid w:val="00135A10"/>
    <w:rsid w:val="0015632D"/>
    <w:rsid w:val="00156FB7"/>
    <w:rsid w:val="00171C8E"/>
    <w:rsid w:val="00176AF4"/>
    <w:rsid w:val="001B402A"/>
    <w:rsid w:val="00217C42"/>
    <w:rsid w:val="00236476"/>
    <w:rsid w:val="00255C21"/>
    <w:rsid w:val="0026002F"/>
    <w:rsid w:val="002B17BC"/>
    <w:rsid w:val="00317732"/>
    <w:rsid w:val="00320E05"/>
    <w:rsid w:val="003210FF"/>
    <w:rsid w:val="003450D0"/>
    <w:rsid w:val="00356405"/>
    <w:rsid w:val="003B36CA"/>
    <w:rsid w:val="003C7413"/>
    <w:rsid w:val="003E198B"/>
    <w:rsid w:val="003E302F"/>
    <w:rsid w:val="003E6BA5"/>
    <w:rsid w:val="004329E6"/>
    <w:rsid w:val="00445898"/>
    <w:rsid w:val="004709ED"/>
    <w:rsid w:val="004874C2"/>
    <w:rsid w:val="00493AB4"/>
    <w:rsid w:val="004D2751"/>
    <w:rsid w:val="004F794B"/>
    <w:rsid w:val="00516DB3"/>
    <w:rsid w:val="00522754"/>
    <w:rsid w:val="00525F66"/>
    <w:rsid w:val="005C652B"/>
    <w:rsid w:val="005D5FDE"/>
    <w:rsid w:val="005F531A"/>
    <w:rsid w:val="00613C69"/>
    <w:rsid w:val="006314E7"/>
    <w:rsid w:val="00661278"/>
    <w:rsid w:val="00670E34"/>
    <w:rsid w:val="006763ED"/>
    <w:rsid w:val="00677C65"/>
    <w:rsid w:val="006C644F"/>
    <w:rsid w:val="00710747"/>
    <w:rsid w:val="00712591"/>
    <w:rsid w:val="00712B47"/>
    <w:rsid w:val="00724C37"/>
    <w:rsid w:val="00726697"/>
    <w:rsid w:val="00735549"/>
    <w:rsid w:val="00762C72"/>
    <w:rsid w:val="00773073"/>
    <w:rsid w:val="00780AEA"/>
    <w:rsid w:val="00786BFA"/>
    <w:rsid w:val="007A181C"/>
    <w:rsid w:val="007B7005"/>
    <w:rsid w:val="007C080C"/>
    <w:rsid w:val="007D5803"/>
    <w:rsid w:val="007E7B26"/>
    <w:rsid w:val="00804C80"/>
    <w:rsid w:val="00810C70"/>
    <w:rsid w:val="008354B9"/>
    <w:rsid w:val="008436E4"/>
    <w:rsid w:val="008702AF"/>
    <w:rsid w:val="008A5E05"/>
    <w:rsid w:val="008F0D12"/>
    <w:rsid w:val="008F20EE"/>
    <w:rsid w:val="00900174"/>
    <w:rsid w:val="00900C91"/>
    <w:rsid w:val="0091157C"/>
    <w:rsid w:val="00916A27"/>
    <w:rsid w:val="009171EE"/>
    <w:rsid w:val="00921C1E"/>
    <w:rsid w:val="00930D25"/>
    <w:rsid w:val="009370A7"/>
    <w:rsid w:val="009529F5"/>
    <w:rsid w:val="00973E69"/>
    <w:rsid w:val="009A25AA"/>
    <w:rsid w:val="009A3681"/>
    <w:rsid w:val="009B5F4A"/>
    <w:rsid w:val="009C5D48"/>
    <w:rsid w:val="009E2AD5"/>
    <w:rsid w:val="00A037F6"/>
    <w:rsid w:val="00A30183"/>
    <w:rsid w:val="00A63D57"/>
    <w:rsid w:val="00A8650F"/>
    <w:rsid w:val="00A872FD"/>
    <w:rsid w:val="00AD21EA"/>
    <w:rsid w:val="00AE2489"/>
    <w:rsid w:val="00AE4B2E"/>
    <w:rsid w:val="00B12946"/>
    <w:rsid w:val="00B6015F"/>
    <w:rsid w:val="00BB7D8A"/>
    <w:rsid w:val="00BC19C0"/>
    <w:rsid w:val="00BE5576"/>
    <w:rsid w:val="00BF680B"/>
    <w:rsid w:val="00C20AF2"/>
    <w:rsid w:val="00C229D0"/>
    <w:rsid w:val="00C25C8B"/>
    <w:rsid w:val="00C261A6"/>
    <w:rsid w:val="00C4156E"/>
    <w:rsid w:val="00C82768"/>
    <w:rsid w:val="00CC01BB"/>
    <w:rsid w:val="00CC1FDB"/>
    <w:rsid w:val="00CC4415"/>
    <w:rsid w:val="00CC48FF"/>
    <w:rsid w:val="00CF277D"/>
    <w:rsid w:val="00D23704"/>
    <w:rsid w:val="00D35A94"/>
    <w:rsid w:val="00D76C7A"/>
    <w:rsid w:val="00D82AED"/>
    <w:rsid w:val="00D93331"/>
    <w:rsid w:val="00D97B7E"/>
    <w:rsid w:val="00DB7D3A"/>
    <w:rsid w:val="00DC2518"/>
    <w:rsid w:val="00DE3838"/>
    <w:rsid w:val="00E75A6A"/>
    <w:rsid w:val="00E75F10"/>
    <w:rsid w:val="00E829E1"/>
    <w:rsid w:val="00EA5F1B"/>
    <w:rsid w:val="00EB44D6"/>
    <w:rsid w:val="00ED54F6"/>
    <w:rsid w:val="00EF4A9A"/>
    <w:rsid w:val="00F11630"/>
    <w:rsid w:val="00F266B0"/>
    <w:rsid w:val="00F271A3"/>
    <w:rsid w:val="00F425EF"/>
    <w:rsid w:val="00F472B4"/>
    <w:rsid w:val="00F82B12"/>
    <w:rsid w:val="00F97A70"/>
    <w:rsid w:val="00FA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customStyle="true" w:styleId="VSVerzija" w:type="paragraph">
    <w:name w:val="VS_Verzija"/>
    <w:basedOn w:val="Normal"/>
    <w:rsid w:val="0015632D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AD21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1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1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1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1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customStyle="1" w:styleId="VSVerzija" w:type="paragraph">
    <w:name w:val="VS_Verzija"/>
    <w:basedOn w:val="Normal"/>
    <w:rsid w:val="0015632D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AD21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1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1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1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1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9374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842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St-541/2017</izvorni_sadrzaj>
    <derivirana_varijabla naziv="DomainObject.Predmet.OznakaBroj_1">St-541/2017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SEBASTIAN jednostavno društvo s ograničenom odgovornošću za soboslikarske i ličilačke radove, trgovinu i usluge</izvorni_sadrzaj>
    <derivirana_varijabla naziv="DomainObject.Predmet.ProtustrankaFormated_1">  SEBASTIAN jednostavno društvo s ograničenom odgovornošću za soboslikarske i ličilačke radove, trgovinu i usluge</derivirana_varijabla>
  </DomainObject.Predmet.ProtustrankaFormated>
  <DomainObject.Predmet.ProtustrankaFormatedOIB>
    <izvorni_sadrzaj>  SEBASTIAN jednostavno društvo s ograničenom odgovornošću za soboslikarske i ličilačke radove, trgovinu i usluge, OIB 61320800111</izvorni_sadrzaj>
    <derivirana_varijabla naziv="DomainObject.Predmet.ProtustrankaFormatedOIB_1">  SEBASTIAN jednostavno društvo s ograničenom odgovornošću za soboslikarske i ličilačke radove, trgovinu i usluge, OIB 61320800111</derivirana_varijabla>
  </DomainObject.Predmet.ProtustrankaFormatedOIB>
  <DomainObject.Predmet.ProtustrankaFormatedWithAdress>
    <izvorni_sadrzaj> SEBASTIAN jednostavno društvo s ograničenom odgovornošću za soboslikarske i ličilačke radove, trgovinu i usluge, Petra Preradovića 4, 48327 Molve</izvorni_sadrzaj>
    <derivirana_varijabla naziv="DomainObject.Predmet.ProtustrankaFormatedWithAdress_1"> SEBASTIAN jednostavno društvo s ograničenom odgovornošću za soboslikarske i ličilačke radove, trgovinu i usluge, Petra Preradovića 4, 48327 Molve</derivirana_varijabla>
  </DomainObject.Predmet.ProtustrankaFormatedWithAdress>
  <DomainObject.Predmet.ProtustrankaFormatedWithAdressOIB>
    <izvorni_sadrzaj> SEBASTIAN jednostavno društvo s ograničenom odgovornošću za soboslikarske i ličilačke radove, trgovinu i usluge, OIB 61320800111, Petra Preradovića 4, 48327 Molve</izvorni_sadrzaj>
    <derivirana_varijabla naziv="DomainObject.Predmet.ProtustrankaFormatedWithAdressOIB_1"> SEBASTIAN jednostavno društvo s ograničenom odgovornošću za soboslikarske i ličilačke radove, trgovinu i usluge, OIB 61320800111, Petra Preradovića 4, 48327 Molve</derivirana_varijabla>
  </DomainObject.Predmet.ProtustrankaFormatedWithAdressOIB>
  <DomainObject.Predmet.ProtustrankaWithAdress>
    <izvorni_sadrzaj>SEBASTIAN jednostavno društvo s ograničenom odgovornošću za soboslikarske i ličilačke radove, trgovinu i usluge Petra Preradovića 4, 48327 Molve</izvorni_sadrzaj>
    <derivirana_varijabla naziv="DomainObject.Predmet.ProtustrankaWithAdress_1">SEBASTIAN jednostavno društvo s ograničenom odgovornošću za soboslikarske i ličilačke radove, trgovinu i usluge Petra Preradovića 4, 48327 Molve</derivirana_varijabla>
  </DomainObject.Predmet.ProtustrankaWithAdress>
  <DomainObject.Predmet.ProtustrankaWithAdressOIB>
    <izvorni_sadrzaj>SEBASTIAN jednostavno društvo s ograničenom odgovornošću za soboslikarske i ličilačke radove, trgovinu i usluge, OIB 61320800111, Petra Preradovića 4, 48327 Molve</izvorni_sadrzaj>
    <derivirana_varijabla naziv="DomainObject.Predmet.ProtustrankaWithAdressOIB_1">SEBASTIAN jednostavno društvo s ograničenom odgovornošću za soboslikarske i ličilačke radove, trgovinu i usluge, OIB 61320800111, Petra Preradovića 4, 48327 Molve</derivirana_varijabla>
  </DomainObject.Predmet.ProtustrankaWithAdressOIB>
  <DomainObject.Predmet.ProtustrankaNazivFormated>
    <izvorni_sadrzaj>SEBASTIAN jednostavno društvo s ograničenom odgovornošću za soboslikarske i ličilačke radove, trgovinu i usluge</izvorni_sadrzaj>
    <derivirana_varijabla naziv="DomainObject.Predmet.ProtustrankaNazivFormated_1">SEBASTIAN jednostavno društvo s ograničenom odgovornošću za soboslikarske i ličilačke radove, trgovinu i usluge</derivirana_varijabla>
  </DomainObject.Predmet.ProtustrankaNazivFormated>
  <DomainObject.Predmet.ProtustrankaNazivFormatedOIB>
    <izvorni_sadrzaj>SEBASTIAN jednostavno društvo s ograničenom odgovornošću za soboslikarske i ličilačke radove, trgovinu i usluge, OIB 61320800111</izvorni_sadrzaj>
    <derivirana_varijabla naziv="DomainObject.Predmet.ProtustrankaNazivFormatedOIB_1">SEBASTIAN jednostavno društvo s ograničenom odgovornošću za soboslikarske i ličilačke radove, trgovinu i usluge, OIB 61320800111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SEBASTIAN jednostavno društvo s ograničenom odgovornošću za soboslikarske i ličilačke radove, trgovinu i usluge</item>
    </izvorni_sadrzaj>
    <derivirana_varijabla naziv="DomainObject.Predmet.ProtuStrankaListFormated_1">
      <item>SEBASTIAN jednostavno društvo s ograničenom odgovornošću za soboslikarske i ličilačke radove, trgovinu i usluge</item>
    </derivirana_varijabla>
  </DomainObject.Predmet.ProtuStrankaListFormated>
  <DomainObject.Predmet.ProtuStrankaListFormatedOIB>
    <izvorni_sadrzaj>
      <item>SEBASTIAN jednostavno društvo s ograničenom odgovornošću za soboslikarske i ličilačke radove, trgovinu i usluge, OIB 61320800111</item>
    </izvorni_sadrzaj>
    <derivirana_varijabla naziv="DomainObject.Predmet.ProtuStrankaListFormatedOIB_1">
      <item>SEBASTIAN jednostavno društvo s ograničenom odgovornošću za soboslikarske i ličilačke radove, trgovinu i usluge, OIB 61320800111</item>
    </derivirana_varijabla>
  </DomainObject.Predmet.ProtuStrankaListFormatedOIB>
  <DomainObject.Predmet.ProtuStrankaListFormatedWithAdress>
    <izvorni_sadrzaj>
      <item>SEBASTIAN jednostavno društvo s ograničenom odgovornošću za soboslikarske i ličilačke radove, trgovinu i usluge, Petra Preradovića 4, 48327 Molve</item>
    </izvorni_sadrzaj>
    <derivirana_varijabla naziv="DomainObject.Predmet.ProtuStrankaListFormatedWithAdress_1">
      <item>SEBASTIAN jednostavno društvo s ograničenom odgovornošću za soboslikarske i ličilačke radove, trgovinu i usluge, Petra Preradovića 4, 48327 Molve</item>
    </derivirana_varijabla>
  </DomainObject.Predmet.ProtuStrankaListFormatedWithAdress>
  <DomainObject.Predmet.ProtuStrankaListFormatedWithAdressOIB>
    <izvorni_sadrzaj>
      <item>SEBASTIAN jednostavno društvo s ograničenom odgovornošću za soboslikarske i ličilačke radove, trgovinu i usluge, OIB 61320800111, Petra Preradovića 4, 48327 Molve</item>
    </izvorni_sadrzaj>
    <derivirana_varijabla naziv="DomainObject.Predmet.ProtuStrankaListFormatedWithAdressOIB_1">
      <item>SEBASTIAN jednostavno društvo s ograničenom odgovornošću za soboslikarske i ličilačke radove, trgovinu i usluge, OIB 61320800111, Petra Preradovića 4, 48327 Molve</item>
    </derivirana_varijabla>
  </DomainObject.Predmet.ProtuStrankaListFormatedWithAdressOIB>
  <DomainObject.Predmet.ProtuStrankaListNazivFormated>
    <izvorni_sadrzaj>
      <item>SEBASTIAN jednostavno društvo s ograničenom odgovornošću za soboslikarske i ličilačke radove, trgovinu i usluge</item>
    </izvorni_sadrzaj>
    <derivirana_varijabla naziv="DomainObject.Predmet.ProtuStrankaListNazivFormated_1">
      <item>SEBASTIAN jednostavno društvo s ograničenom odgovornošću za soboslikarske i ličilačke radove, trgovinu i usluge</item>
    </derivirana_varijabla>
  </DomainObject.Predmet.ProtuStrankaListNazivFormated>
  <DomainObject.Predmet.ProtuStrankaListNazivFormatedOIB>
    <izvorni_sadrzaj>
      <item>SEBASTIAN jednostavno društvo s ograničenom odgovornošću za soboslikarske i ličilačke radove, trgovinu i usluge, OIB 61320800111</item>
    </izvorni_sadrzaj>
    <derivirana_varijabla naziv="DomainObject.Predmet.ProtuStrankaListNazivFormatedOIB_1">
      <item>SEBASTIAN jednostavno društvo s ograničenom odgovornošću za soboslikarske i ličilačke radove, trgovinu i usluge, OIB 61320800111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e-Oglasna</item>
      <item>Financijska agencija</item>
      <item>Sudski registar u Trgovačkom sudu u Varaždinu</item>
      <item>Antonio Lukunić</item>
    </izvorni_sadrzaj>
    <derivirana_varijabla naziv="DomainObject.Predmet.OstaliListFormated_1">
      <item>Županijsko državno odvjetništvo u Varaždinu punomoćnik sudionika u postupku REPUBLIKA HRVATSKA MINISTARSTVO FINANCIJA</item>
      <item>e-Oglasna</item>
      <item>Financijska agencija</item>
      <item>Sudski registar u Trgovačkom sudu u Varaždinu</item>
      <item>Antonio Lukunić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e-Oglasna</item>
      <item>Financijska agencija, OIB 85821130368</item>
      <item>Sudski registar u Trgovačkom sudu u Varaždinu</item>
      <item>Antonio Lukunić, OIB 50979499655</item>
    </izvorni_sadrzaj>
    <derivirana_varijabla naziv="DomainObject.Predmet.OstaliListFormatedOIB_1">
      <item>Županijsko državno odvjetništvo u Varaždinu punomoćnik sudionika u postupku REPUBLIKA HRVATSKA MINISTARSTVO FINANCIJA</item>
      <item>e-Oglasna</item>
      <item>Financijska agencija, OIB 85821130368</item>
      <item>Sudski registar u Trgovačkom sudu u Varaždinu</item>
      <item>Antonio Lukunić, OIB 50979499655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e-Oglasna</item>
      <item>Financijska agencija, Ulica grada Vukovara 70, 10000 Zagreb</item>
      <item>Sudski registar u Trgovačkom sudu u Varaždinu, B.Radića 2, 42000 Varaždin</item>
      <item>Antonio Lukunić, Imherengarten 17, Lonsee</item>
    </izvorni_sadrzaj>
    <derivirana_varijabla naziv="DomainObject.Predmet.OstaliListFormatedWithAdress_1">
      <item>Županijsko državno odvjetništvo u Varaždinu punomoćnik sudionika u postupku REPUBLIKA HRVATSKA MINISTARSTVO FINANCIJA</item>
      <item>e-Oglasna</item>
      <item>Financijska agencija, Ulica grada Vukovara 70, 10000 Zagreb</item>
      <item>Sudski registar u Trgovačkom sudu u Varaždinu, B.Radića 2, 42000 Varaždin</item>
      <item>Antonio Lukunić, Imherengarten 17, Lonsee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e-Oglasna</item>
      <item>Financijska agencija, OIB 85821130368, Ulica grada Vukovara 70, 10000 Zagreb</item>
      <item>Sudski registar u Trgovačkom sudu u Varaždinu, B.Radića 2, 42000 Varaždin</item>
      <item>Antonio Lukunić, OIB 50979499655, Imherengarten 17, Lonsee</item>
    </izvorni_sadrzaj>
    <derivirana_varijabla naziv="DomainObject.Predmet.OstaliListFormatedWithAdressOIB_1">
      <item>Županijsko državno odvjetništvo u Varaždinu punomoćnik sudionika u postupku REPUBLIKA HRVATSKA MINISTARSTVO FINANCIJA</item>
      <item>e-Oglasna</item>
      <item>Financijska agencija, OIB 85821130368, Ulica grada Vukovara 70, 10000 Zagreb</item>
      <item>Sudski registar u Trgovačkom sudu u Varaždinu, B.Radića 2, 42000 Varaždin</item>
      <item>Antonio Lukunić, OIB 50979499655, Imherengarten 17, Lonsee</item>
    </derivirana_varijabla>
  </DomainObject.Predmet.OstaliListFormatedWithAdressOIB>
  <DomainObject.Predmet.OstaliListNazivFormated>
    <izvorni_sadrzaj>
      <item>Županijsko državno odvjetništvo u Varaždinu</item>
      <item>e-Oglasna</item>
      <item>Financijska agencija</item>
      <item>Sudski registar u Trgovačkom sudu u Varaždinu</item>
      <item>Antonio Lukunić</item>
    </izvorni_sadrzaj>
    <derivirana_varijabla naziv="DomainObject.Predmet.OstaliListNazivFormated_1">
      <item>Županijsko državno odvjetništvo u Varaždinu</item>
      <item>e-Oglasna</item>
      <item>Financijska agencija</item>
      <item>Sudski registar u Trgovačkom sudu u Varaždinu</item>
      <item>Antonio Lukunić</item>
    </derivirana_varijabla>
  </DomainObject.Predmet.OstaliListNazivFormated>
  <DomainObject.Predmet.OstaliListNazivFormatedOIB>
    <izvorni_sadrzaj>
      <item>Županijsko državno odvjetništvo u Varaždinu</item>
      <item>e-Oglasna</item>
      <item>Financijska agencija, OIB 85821130368</item>
      <item>Sudski registar u Trgovačkom sudu u Varaždinu</item>
      <item>Antonio Lukunić, OIB 50979499655</item>
    </izvorni_sadrzaj>
    <derivirana_varijabla naziv="DomainObject.Predmet.OstaliListNazivFormatedOIB_1">
      <item>Županijsko državno odvjetništvo u Varaždinu</item>
      <item>e-Oglasna</item>
      <item>Financijska agencija, OIB 85821130368</item>
      <item>Sudski registar u Trgovačkom sudu u Varaždinu</item>
      <item>Antonio Lukunić, OIB 50979499655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SEBASTIAN jednostavno društvo s ograničenom odgovornošću za soboslikarske i ličilačke radove, trgovinu i usluge</izvorni_sadrzaj>
    <derivirana_varijabla naziv="DomainObject.Predmet.ProtustrankaIDrugi_1">SEBASTIAN jednostavno društvo s ograničenom odgovornošću za soboslikarske i ličilačke radove,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SEBASTIAN jednostavno društvo s ograničenom odgovornošću za soboslikarske i ličilačke radove, trgovinu i usluge, OIB 61320800111, Petra Preradovića 4, 48327 Molve</izvorni_sadrzaj>
    <derivirana_varijabla naziv="DomainObject.Predmet.ProtustrankaIDrugiAdressOIB_1">SEBASTIAN jednostavno društvo s ograničenom odgovornošću za soboslikarske i ličilačke radove, trgovinu i usluge, OIB 61320800111, Petra Preradovića 4,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SEBASTIAN jednostavno društvo s ograničenom odgovornošću za soboslikarske i ličilačke radove, trgovinu i usluge</item>
      <item>REPUBLIKA HRVATSKA MINISTARSTVO FINANCIJA</item>
      <item>Županijsko državno odvjetništvo u Varaždinu</item>
      <item>e-Oglasna</item>
      <item>Financijska agencija</item>
      <item>Sudski registar u Trgovačkom sudu u Varaždinu</item>
      <item>Antonio Lukunić</item>
    </izvorni_sadrzaj>
    <derivirana_varijabla naziv="DomainObject.Predmet.SudioniciListNaziv_1">
      <item>SEBASTIAN jednostavno društvo s ograničenom odgovornošću za soboslikarske i ličilačke radove, trgovinu i usluge</item>
      <item>REPUBLIKA HRVATSKA MINISTARSTVO FINANCIJA</item>
      <item>Županijsko državno odvjetništvo u Varaždinu</item>
      <item>e-Oglasna</item>
      <item>Financijska agencija</item>
      <item>Sudski registar u Trgovačkom sudu u Varaždinu</item>
      <item>Antonio Lukunić</item>
    </derivirana_varijabla>
  </DomainObject.Predmet.SudioniciListNaziv>
  <DomainObject.Predmet.SudioniciListAdressOIB>
    <izvorni_sadrzaj>
      <item>SEBASTIAN jednostavno društvo s ograničenom odgovornošću za soboslikarske i ličilačke radove, trgovinu i usluge, OIB 61320800111, Petra Preradovića 4,48327 Molve</item>
      <item>REPUBLIKA HRVATSKA MINISTARSTVO FINANCIJA, OIB 18683136487, Katančićeva 5,10000 Zagreb</item>
      <item>Županijsko državno odvjetništvo u Varaždinu</item>
      <item>e-Oglasna</item>
      <item>Financijska agencija, OIB 85821130368, Ulica grada Vukovara 70,10000 Zagreb</item>
      <item>Sudski registar u Trgovačkom sudu u Varaždinu, B.Radića 2,42000 Varaždin</item>
      <item>Antonio Lukunić, OIB 50979499655, Imherengarten 17,Lonsee</item>
    </izvorni_sadrzaj>
    <derivirana_varijabla naziv="DomainObject.Predmet.SudioniciListAdressOIB_1">
      <item>SEBASTIAN jednostavno društvo s ograničenom odgovornošću za soboslikarske i ličilačke radove, trgovinu i usluge, OIB 61320800111, Petra Preradovića 4,48327 Molve</item>
      <item>REPUBLIKA HRVATSKA MINISTARSTVO FINANCIJA, OIB 18683136487, Katančićeva 5,10000 Zagreb</item>
      <item>Županijsko državno odvjetništvo u Varaždinu</item>
      <item>e-Oglasna</item>
      <item>Financijska agencija, OIB 85821130368, Ulica grada Vukovara 70,10000 Zagreb</item>
      <item>Sudski registar u Trgovačkom sudu u Varaždinu, B.Radića 2,42000 Varaždin</item>
      <item>Antonio Lukunić, OIB 50979499655, Imherengarten 17,Lonsee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61320800111</item>
      <item>, OIB 18683136487</item>
      <item>, OIB null</item>
      <item>, OIB null</item>
      <item>, OIB 85821130368</item>
      <item>, OIB null</item>
      <item>, OIB 50979499655</item>
    </izvorni_sadrzaj>
    <derivirana_varijabla naziv="DomainObject.Predmet.SudioniciListNazivOIB_1">
      <item>, OIB 61320800111</item>
      <item>, OIB 18683136487</item>
      <item>, OIB null</item>
      <item>, OIB null</item>
      <item>, OIB 85821130368</item>
      <item>, OIB null</item>
      <item>, OIB 50979499655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A6CCF7-5990-48F6-BED0-C0FD7A1C71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523</properties:Words>
  <properties:Characters>3046</properties:Characters>
  <properties:Lines>95</properties:Lines>
  <properties:Paragraphs>35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2015-12-18T14:34:00Z</dcterms:created>
  <dc:creator>jlekic</dc:creator>
  <cp:lastModifiedBy>Lea Rogina</cp:lastModifiedBy>
  <cp:lastPrinted>2017-12-13T13:17:00Z</cp:lastPrinted>
  <dcterms:modified xmlns:xsi="http://www.w3.org/2001/XMLSchema-instance" xsi:type="dcterms:W3CDTF">2017-12-13T13:17:00Z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