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15f8" w14:paraId="02315f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544C0F">
        <w:rPr>
          <w:sz w:val="22"/>
          <w:szCs w:val="22"/>
        </w:rPr>
        <w:tab/>
      </w:r>
      <w:r w:rsidR="00544C0F">
        <w:rPr>
          <w:sz w:val="22"/>
          <w:szCs w:val="22"/>
        </w:rPr>
        <w:tab/>
      </w:r>
      <w:r w:rsidR="00544C0F">
        <w:rPr>
          <w:sz w:val="22"/>
          <w:szCs w:val="22"/>
        </w:rPr>
        <w:tab/>
      </w:r>
      <w:r w:rsidR="00544C0F">
        <w:rPr>
          <w:sz w:val="22"/>
          <w:szCs w:val="22"/>
        </w:rPr>
        <w:tab/>
      </w:r>
      <w:r w:rsidR="00544C0F">
        <w:rPr>
          <w:sz w:val="22"/>
          <w:szCs w:val="22"/>
        </w:rPr>
        <w:tab/>
      </w:r>
      <w:r w:rsidR="00544C0F">
        <w:rPr>
          <w:sz w:val="22"/>
          <w:szCs w:val="22"/>
        </w:rPr>
        <w:tab/>
        <w:t xml:space="preserve">           </w:t>
      </w:r>
      <w:r w:rsidR="00072DD7">
        <w:rPr>
          <w:sz w:val="22"/>
          <w:szCs w:val="22"/>
        </w:rPr>
        <w:t xml:space="preserve"> 6 St-</w:t>
      </w:r>
      <w:r w:rsidR="00544C0F">
        <w:rPr>
          <w:sz w:val="22"/>
          <w:szCs w:val="22"/>
        </w:rPr>
        <w:t>577/16-10</w:t>
      </w:r>
    </w:p>
    <w:p w:rsidRDefault="00072DD7" w:rsidP="00A27295" w:rsidR="00072DD7" w:rsidRPr="00B82754">
      <w:pPr>
        <w:ind w:hanging="720" w:left="360"/>
        <w:rPr>
          <w:sz w:val="22"/>
          <w:szCs w:val="22"/>
        </w:rPr>
      </w:pP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072DD7" w:rsidP="004B741D" w:rsidR="00072DD7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544C0F">
        <w:t xml:space="preserve">SILARUS d.o.o. za računalne djelatnosti, Vukovar, Dr. Ante Starčevića 48/17, </w:t>
      </w:r>
      <w:r w:rsidR="00544C0F" w:rsidRPr="007A04C2">
        <w:t xml:space="preserve">MBS: </w:t>
      </w:r>
      <w:r w:rsidR="00544C0F">
        <w:t>030117731</w:t>
      </w:r>
      <w:r w:rsidR="00544C0F" w:rsidRPr="007A04C2">
        <w:t xml:space="preserve">, OIB: </w:t>
      </w:r>
      <w:r w:rsidR="00544C0F">
        <w:t>22302207961</w:t>
      </w:r>
      <w:r w:rsidR="003B4C28">
        <w:t xml:space="preserve">dana </w:t>
      </w:r>
      <w:r w:rsidR="00072DD7">
        <w:t>5. 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544C0F" w:rsidR="00A2678B">
      <w:pPr>
        <w:numPr>
          <w:ilvl w:val="0"/>
          <w:numId w:val="8"/>
        </w:numPr>
        <w:ind w:firstLine="709" w:left="0"/>
        <w:jc w:val="both"/>
      </w:pPr>
      <w:r>
        <w:t xml:space="preserve">Poziva se zakonski zastupnik dužnika </w:t>
      </w:r>
      <w:r w:rsidR="00544C0F" w:rsidRPr="00544C0F">
        <w:rPr>
          <w:b/>
        </w:rPr>
        <w:t xml:space="preserve">Danijel </w:t>
      </w:r>
      <w:proofErr w:type="spellStart"/>
      <w:r w:rsidR="00544C0F" w:rsidRPr="00544C0F">
        <w:rPr>
          <w:b/>
        </w:rPr>
        <w:t>Kifer</w:t>
      </w:r>
      <w:proofErr w:type="spellEnd"/>
      <w:r w:rsidR="00544C0F" w:rsidRPr="00544C0F">
        <w:rPr>
          <w:b/>
        </w:rPr>
        <w:t xml:space="preserve">, Vukovar, </w:t>
      </w:r>
      <w:proofErr w:type="spellStart"/>
      <w:r w:rsidR="00544C0F" w:rsidRPr="00544C0F">
        <w:rPr>
          <w:b/>
        </w:rPr>
        <w:t>Đergajska</w:t>
      </w:r>
      <w:proofErr w:type="spellEnd"/>
      <w:r w:rsidR="00544C0F" w:rsidRPr="00544C0F">
        <w:rPr>
          <w:b/>
        </w:rPr>
        <w:t xml:space="preserve"> 40,</w:t>
      </w:r>
      <w:r w:rsidR="00072DD7" w:rsidRPr="00544C0F">
        <w:rPr>
          <w:b/>
        </w:rPr>
        <w:t xml:space="preserve"> </w:t>
      </w:r>
      <w:r w:rsidRPr="00544C0F">
        <w:rPr>
          <w:b/>
        </w:rPr>
        <w:t xml:space="preserve">OIB: </w:t>
      </w:r>
      <w:r w:rsidR="00544C0F" w:rsidRPr="00544C0F">
        <w:rPr>
          <w:b/>
        </w:rPr>
        <w:t>22498813157,</w:t>
      </w:r>
      <w:r w:rsidRPr="00544C0F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544C0F">
        <w:t>577-16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544C0F">
        <w:t xml:space="preserve">SILARUS d.o.o. za računalne djelatnosti, Vukovar, Dr. Ante Starčevića 48/17, </w:t>
      </w:r>
      <w:r w:rsidR="00544C0F" w:rsidRPr="007A04C2">
        <w:t xml:space="preserve">MBS: </w:t>
      </w:r>
      <w:r w:rsidR="00544C0F">
        <w:t>030117731</w:t>
      </w:r>
      <w:r w:rsidR="00544C0F" w:rsidRPr="007A04C2">
        <w:t xml:space="preserve">, OIB: </w:t>
      </w:r>
      <w:r w:rsidR="00544C0F">
        <w:t>22302207961.</w:t>
      </w:r>
    </w:p>
    <w:p w:rsidRDefault="00544C0F" w:rsidP="00544C0F" w:rsidR="00544C0F">
      <w:pPr>
        <w:ind w:left="70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544C0F" w:rsidRPr="00544C0F">
        <w:rPr>
          <w:b/>
        </w:rPr>
        <w:t xml:space="preserve">Danijel </w:t>
      </w:r>
      <w:proofErr w:type="spellStart"/>
      <w:r w:rsidR="00544C0F" w:rsidRPr="00544C0F">
        <w:rPr>
          <w:b/>
        </w:rPr>
        <w:t>Kifer</w:t>
      </w:r>
      <w:proofErr w:type="spellEnd"/>
      <w:r w:rsidR="00544C0F" w:rsidRPr="00544C0F">
        <w:rPr>
          <w:b/>
        </w:rPr>
        <w:t xml:space="preserve">, Vukovar, </w:t>
      </w:r>
      <w:proofErr w:type="spellStart"/>
      <w:r w:rsidR="00544C0F" w:rsidRPr="00544C0F">
        <w:rPr>
          <w:b/>
        </w:rPr>
        <w:t>Đergajska</w:t>
      </w:r>
      <w:proofErr w:type="spellEnd"/>
      <w:r w:rsidR="00544C0F" w:rsidRPr="00544C0F">
        <w:rPr>
          <w:b/>
        </w:rPr>
        <w:t xml:space="preserve"> 40, OIB: 22498813157,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44C0F">
        <w:t>6</w:t>
      </w:r>
      <w:r w:rsidR="00A2678B">
        <w:t xml:space="preserve">. travnja </w:t>
      </w:r>
      <w:r w:rsidR="008F2EFA">
        <w:t>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  <w:t xml:space="preserve">    </w:t>
      </w:r>
      <w:r w:rsidR="004B741D">
        <w:t>STEČAJN</w:t>
      </w:r>
      <w:r w:rsidR="005371C4">
        <w:t>A SUTKINJA</w:t>
      </w:r>
    </w:p>
    <w:p w:rsidRDefault="00A2678B" w:rsidP="004B741D" w:rsidR="00A55821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2678B" w:rsidP="002113DB" w:rsidR="008F2EFA">
      <w:pPr>
        <w:numPr>
          <w:ilvl w:val="0"/>
          <w:numId w:val="6"/>
        </w:numPr>
        <w:jc w:val="both"/>
      </w:pPr>
      <w:proofErr w:type="spellStart"/>
      <w:r>
        <w:t>Z</w:t>
      </w:r>
      <w:r w:rsidR="00FE0B24">
        <w:t>.</w:t>
      </w:r>
      <w:r w:rsidR="00FE0B24" w:rsidRPr="00FE0B24">
        <w:t>z</w:t>
      </w:r>
      <w:proofErr w:type="spellEnd"/>
      <w:r w:rsidR="00FE0B24">
        <w:t>.</w:t>
      </w:r>
      <w:r w:rsidR="00FE0B24" w:rsidRPr="00FE0B24">
        <w:t xml:space="preserve"> dužnika </w:t>
      </w:r>
    </w:p>
    <w:p w:rsidRDefault="00A2678B" w:rsidP="002113DB" w:rsidR="00470B34">
      <w:pPr>
        <w:numPr>
          <w:ilvl w:val="0"/>
          <w:numId w:val="6"/>
        </w:numPr>
        <w:jc w:val="both"/>
      </w:pPr>
      <w:r>
        <w:t>E</w:t>
      </w:r>
      <w:r w:rsidR="00F81165">
        <w:t>-</w:t>
      </w:r>
      <w:r w:rsidR="00470B34">
        <w:t>oglasna ploča</w:t>
      </w:r>
      <w:r w:rsidR="00A80863">
        <w:t xml:space="preserve"> </w:t>
      </w:r>
    </w:p>
    <w:p w:rsidRDefault="00544C0F" w:rsidP="00960C63" w:rsidR="00CE4C97">
      <w:pPr>
        <w:numPr>
          <w:ilvl w:val="0"/>
          <w:numId w:val="6"/>
        </w:numPr>
      </w:pPr>
      <w:r>
        <w:t>Kal. 5</w:t>
      </w:r>
      <w:r w:rsidR="00A2678B">
        <w:t>.5. 17.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45" w:rsidR="00710545">
      <w:r>
        <w:separator/>
      </w:r>
    </w:p>
  </w:endnote>
  <w:endnote w:id="0" w:type="continuationSeparator">
    <w:p w:rsidRDefault="00710545" w:rsidR="0071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45" w:rsidR="00710545">
      <w:r>
        <w:separator/>
      </w:r>
    </w:p>
  </w:footnote>
  <w:footnote w:id="0" w:type="continuationSeparator">
    <w:p w:rsidRDefault="00710545" w:rsidR="00710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2DD7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E67AF"/>
    <w:rsid w:val="00500BBD"/>
    <w:rsid w:val="0053279B"/>
    <w:rsid w:val="005371C4"/>
    <w:rsid w:val="00544C0F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0545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678B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66789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6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67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67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6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67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67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SILARUS d.o.o. za računalne djelatnosti</item>
    </izvorni_sadrzaj>
    <derivirana_varijabla naziv="DomainObject.Predmet.SudioniciListNaziv_1">
      <item>FINA RC OSIJEK</item>
      <item>SILARUS d.o.o. za računalne djelatnosti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</izvorni_sadrzaj>
    <derivirana_varijabla naziv="DomainObject.Predmet.SudioniciListNazivOIB_1">
      <item>, OIB 85821130368</item>
      <item>, OIB 22302207961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F358A-6D39-4CED-8A48-8BAF498D0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249</properties:Words>
  <properties:Characters>1279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2017-04-06T06:30:00Z</dcterms:created>
  <dc:creator>hermanj</dc:creator>
  <cp:lastModifiedBy>Marija Galić</cp:lastModifiedBy>
  <cp:lastPrinted>2017-04-06T06:28:00Z</cp:lastPrinted>
  <dcterms:modified xmlns:xsi="http://www.w3.org/2001/XMLSchema-instance" xsi:type="dcterms:W3CDTF">2017-04-06T06:30:00Z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