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f864" w14:paraId="daef864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D0673A">
        <w:rPr>
          <w:rFonts w:cs="Arial"/>
        </w:rPr>
        <w:t>2</w:t>
      </w:r>
      <w:r w:rsidR="00C37883">
        <w:rPr>
          <w:rFonts w:cs="Arial"/>
        </w:rPr>
        <w:t>35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37883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C37883">
        <w:t xml:space="preserve">LUCIJA jednostavno društvo s ograničenom odgovornošću za proizvodnju  pekarsko – slastičarskih proizvoda, Bjelovar, Antuna Radića 8, </w:t>
      </w:r>
      <w:r w:rsidR="00C37883" w:rsidRPr="000664E3">
        <w:t>MB</w:t>
      </w:r>
      <w:r w:rsidR="00C37883">
        <w:t>S: 010090719,  OIB: 64058691295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564DF9">
        <w:rPr>
          <w:rFonts w:cs="Arial"/>
        </w:rPr>
        <w:t>3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D0673A">
        <w:rPr>
          <w:rFonts w:cs="Arial"/>
        </w:rPr>
        <w:t>30</w:t>
      </w:r>
      <w:r w:rsidR="00564DF9">
        <w:rPr>
          <w:rFonts w:cs="Arial"/>
        </w:rPr>
        <w:t>. listopada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756" w:rsidR="00AB3756">
      <w:r>
        <w:separator/>
      </w:r>
    </w:p>
  </w:endnote>
  <w:endnote w:id="0" w:type="continuationSeparator">
    <w:p w:rsidRDefault="00AB3756" w:rsidR="00AB3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756" w:rsidR="00AB3756">
      <w:r>
        <w:separator/>
      </w:r>
    </w:p>
  </w:footnote>
  <w:footnote w:id="0" w:type="continuationSeparator">
    <w:p w:rsidRDefault="00AB3756" w:rsidR="00AB3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8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D0673A">
      <w:rPr>
        <w:rFonts w:cs="Arial"/>
      </w:rPr>
      <w:t>2</w:t>
    </w:r>
    <w:r w:rsidR="00C37883">
      <w:rPr>
        <w:rFonts w:cs="Arial"/>
      </w:rPr>
      <w:t>35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A0E9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B3756"/>
    <w:rsid w:val="00AD280B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607DA"/>
    <w:rsid w:val="00C62772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80B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80B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80B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80B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80B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80B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jednostavno društvo s ograničenom odgovornošću za proizvodnju pekarsko - slastičarskih proizvoda, Bjelovar zastupanog po punomoćniku Tomislav Puljko</izvorni_sadrzaj>
    <derivirana_varijabla naziv="DomainObject.Predmet.ProtustrankaFormated_1">  LUCIJA jednostavno društvo s ograničenom odgovornošću za proizvodnju pekarsko - slastičarskih proizvoda, Bjelovar zastupanog po punomoćniku Tomislav Puljko</derivirana_varijabla>
  </DomainObject.Predmet.ProtustrankaFormated>
  <DomainObject.Predmet.ProtustrankaFormatedOIB>
    <izvorni_sadrzaj>  LUCIJA jednostavno društvo s ograničenom odgovornošću za proizvodnju pekarsko - slastičarskih proizvoda, Bjelovar, OIB 64058691295 zastupanog po punomoćniku Tomislav Puljko</izvorni_sadrzaj>
    <derivirana_varijabla naziv="DomainObject.Predmet.ProtustrankaFormatedOIB_1">  LUCIJA jednostavno društvo s ograničenom odgovornošću za proizvodnju pekarsko - slastičarskih proizvoda, Bjelovar, OIB 64058691295 zastupanog po punomoćniku Tomislav Puljko</derivirana_varijabla>
  </DomainObject.Predmet.ProtustrankaFormatedOIB>
  <DomainObject.Predmet.ProtustrankaFormatedWithAdress>
    <izvorni_sadrzaj> LUCIJA jednostavno društvo s ograničenom odgovornošću za proizvodnju pekarsko - slastičarskih proizvoda, Bjelovar, Antuna Radića 8, 43000 Bjelovar zastupanog po punomoćniku Tomislav Puljko</izvorni_sadrzaj>
    <derivirana_varijabla naziv="DomainObject.Predmet.ProtustrankaFormatedWithAdress_1"> LUCIJA jednostavno društvo s ograničenom odgovornošću za proizvodnju pekarsko - slastičarskih proizvoda, Bjelovar, Antuna Radića 8, 43000 Bjelovar zastupanog po punomoćniku Tomislav Puljko</derivirana_varijabla>
  </DomainObject.Predmet.ProtustrankaFormatedWithAdress>
  <DomainObject.Predmet.ProtustrankaFormatedWithAdressOIB>
    <izvorni_sadrzaj> LUCIJA jednostavno društvo s ograničenom odgovornošću za proizvodnju pekarsko - slastičarskih proizvoda, Bjelovar, OIB 64058691295, Antuna Radića 8, 43000 Bjelovar zastupanog po punomoćniku Tomislav Puljko</izvorni_sadrzaj>
    <derivirana_varijabla naziv="DomainObject.Predmet.ProtustrankaFormatedWithAdressOIB_1"> LUCIJA jednostavno društvo s ograničenom odgovornošću za proizvodnju pekarsko - slastičarskih proizvoda, Bjelovar, OIB 64058691295, Antuna Radića 8, 43000 Bjelovar zastupanog po punomoćniku Tomislav Puljko</derivirana_varijabla>
  </DomainObject.Predmet.ProtustrankaFormatedWithAdressOIB>
  <DomainObject.Predmet.ProtustrankaWithAdress>
    <izvorni_sadrzaj>LUCIJA jednostavno društvo s ograničenom odgovornošću za proizvodnju pekarsko - slastičarskih proizvoda, Bjelovar Antuna Radića 8, 43000 Bjelovar</izvorni_sadrzaj>
    <derivirana_varijabla naziv="DomainObject.Predmet.ProtustrankaWithAdress_1">LUCIJA jednostavno društvo s ograničenom odgovornošću za proizvodnju pekarsko - slastičarskih proizvoda, Bjelovar Antuna Radića 8, 43000 Bjelovar</derivirana_varijabla>
  </DomainObject.Predmet.ProtustrankaWithAdress>
  <DomainObject.Predmet.ProtustrankaWithAdressOIB>
    <izvorni_sadrzaj>LUCIJA jednostavno društvo s ograničenom odgovornošću za proizvodnju pekarsko - slastičarskih proizvoda, Bjelovar, OIB 64058691295, Antuna Radića 8, 43000 Bjelovar</izvorni_sadrzaj>
    <derivirana_varijabla naziv="DomainObject.Predmet.ProtustrankaWithAdressOIB_1">LUCIJA jednostavno društvo s ograničenom odgovornošću za proizvodnju pekarsko - slastičarskih proizvoda, Bjelovar, OIB 64058691295, Antuna Radića 8, 43000 Bjelovar</derivirana_varijabla>
  </DomainObject.Predmet.ProtustrankaWithAdressOIB>
  <DomainObject.Predmet.ProtustrankaNazivFormated>
    <izvorni_sadrzaj>LUCIJA jednostavno društvo s ograničenom odgovornošću za proizvodnju pekarsko - slastičarskih proizvoda, Bjelovar</izvorni_sadrzaj>
    <derivirana_varijabla naziv="DomainObject.Predmet.ProtustrankaNazivFormated_1">LUCIJA jednostavno društvo s ograničenom odgovornošću za proizvodnju pekarsko - slastičarskih proizvoda, Bjelovar</derivirana_varijabla>
  </DomainObject.Predmet.ProtustrankaNazivFormated>
  <DomainObject.Predmet.ProtustrankaNazivFormatedOIB>
    <izvorni_sadrzaj>LUCIJA jednostavno društvo s ograničenom odgovornošću za proizvodnju pekarsko - slastičarskih proizvoda, Bjelovar, OIB 64058691295</izvorni_sadrzaj>
    <derivirana_varijabla naziv="DomainObject.Predmet.ProtustrankaNazivFormatedOIB_1">LUCIJA jednostavno društvo s ograničenom odgovornošću za proizvodnju pekarsko - slastičarskih proizvoda, Bjelovar, OIB 64058691295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LUCIJA jednostavno društvo s ograničenom odgovornošću za proizvodnju pekarsko - slastičarskih proizvoda, Bjelovar zastupanog po punomoćniku Tomislav Puljko</item>
    </izvorni_sadrzaj>
    <derivirana_varijabla naziv="DomainObject.Predmet.ProtuStrankaListFormated_1">
      <item>LUCIJA jednostavno društvo s ograničenom odgovornošću za proizvodnju pekarsko - slastičarskih proizvoda, Bjelovar zastupanog po punomoćniku Tomislav Puljko</item>
    </derivirana_varijabla>
  </DomainObject.Predmet.ProtuStrankaListFormated>
  <DomainObject.Predmet.ProtuStrankaListFormatedOIB>
    <izvorni_sadrzaj>
      <item>LUCIJA jednostavno društvo s ograničenom odgovornošću za proizvodnju pekarsko - slastičarskih proizvoda, Bjelovar, OIB 64058691295 zastupanog po punomoćniku Tomislav Puljko</item>
    </izvorni_sadrzaj>
    <derivirana_varijabla naziv="DomainObject.Predmet.ProtuStrankaListFormatedOIB_1">
      <item>LUCIJA jednostavno društvo s ograničenom odgovornošću za proizvodnju pekarsko - slastičarskih proizvoda, Bjelovar, OIB 64058691295 zastupanog po punomoćniku Tomislav Puljko</item>
    </derivirana_varijabla>
  </DomainObject.Predmet.ProtuStrankaListFormatedOIB>
  <DomainObject.Predmet.ProtuStrankaListFormatedWithAdress>
    <izvorni_sadrzaj>
      <item>LUCIJA jednostavno društvo s ograničenom odgovornošću za proizvodnju pekarsko - slastičarskih proizvoda, Bjelovar, Antuna Radića 8, 43000 Bjelovar zastupanog po punomoćniku Tomislav Puljko</item>
    </izvorni_sadrzaj>
    <derivirana_varijabla naziv="DomainObject.Predmet.ProtuStrankaListFormatedWithAdress_1">
      <item>LUCIJA jednostavno društvo s ograničenom odgovornošću za proizvodnju pekarsko - slastičarskih proizvoda, Bjelovar, Antuna Radića 8, 43000 Bjelovar zastupanog po punomoćniku Tomislav Puljko</item>
    </derivirana_varijabla>
  </DomainObject.Predmet.ProtuStrankaListFormatedWithAdress>
  <DomainObject.Predmet.ProtuStrankaListFormatedWithAdressOIB>
    <izvorni_sadrzaj>
      <item>LUCIJA jednostavno društvo s ograničenom odgovornošću za proizvodnju pekarsko - slastičarskih proizvoda, Bjelovar, OIB 64058691295, Antuna Radića 8, 43000 Bjelovar zastupanog po punomoćniku Tomislav Puljko</item>
    </izvorni_sadrzaj>
    <derivirana_varijabla naziv="DomainObject.Predmet.ProtuStrankaListFormatedWithAdressOIB_1">
      <item>LUCIJA jednostavno društvo s ograničenom odgovornošću za proizvodnju pekarsko - slastičarskih proizvoda, Bjelovar, OIB 64058691295, Antuna Radića 8, 43000 Bjelovar zastupanog po punomoćniku Tomislav Puljko</item>
    </derivirana_varijabla>
  </DomainObject.Predmet.ProtuStrankaListFormatedWithAdressOIB>
  <DomainObject.Predmet.ProtuStrankaListNazivFormated>
    <izvorni_sadrzaj>
      <item>LUCIJA jednostavno društvo s ograničenom odgovornošću za proizvodnju pekarsko - slastičarskih proizvoda, Bjelovar</item>
    </izvorni_sadrzaj>
    <derivirana_varijabla naziv="DomainObject.Predmet.ProtuStrankaListNazivFormated_1">
      <item>LUCIJA jednostavno društvo s ograničenom odgovornošću za proizvodnju pekarsko - slastičarskih proizvoda, Bjelovar</item>
    </derivirana_varijabla>
  </DomainObject.Predmet.ProtuStrankaListNazivFormated>
  <DomainObject.Predmet.ProtuStrankaListNazivFormatedOIB>
    <izvorni_sadrzaj>
      <item>LUCIJA jednostavno društvo s ograničenom odgovornošću za proizvodnju pekarsko - slastičarskih proizvoda, Bjelovar, OIB 64058691295</item>
    </izvorni_sadrzaj>
    <derivirana_varijabla naziv="DomainObject.Predmet.ProtuStrankaListNazivFormatedOIB_1">
      <item>LUCIJA jednostavno društvo s ograničenom odgovornošću za proizvodnju pekarsko - slastičarskih proizvoda, Bjelovar, OIB 64058691295</item>
    </derivirana_varijabla>
  </DomainObject.Predmet.ProtuStrankaListNazivFormatedOIB>
  <DomainObject.Predmet.OstaliListFormated>
    <izvorni_sadrzaj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Tomislav Puljko punomoćnik sudionika u postupku LUCIJA jednostavno društvo s ograničenom odgovornošću za proizvodnju pekarsko - slastičarskih proizvoda,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Tomislav Puljko</item>
      <item>ŽUPANIJSKO DRŽAVNO ODVJETNIŠTVO U BJELOVARU</item>
    </izvorni_sadrzaj>
    <derivirana_varijabla naziv="DomainObject.Predmet.OstaliListNazivFormated_1">
      <item>Tomislav Puljko</item>
      <item>ŽUPANIJSKO DRŽAVNO ODVJETNIŠTVO U BJELOVARU</item>
    </derivirana_varijabla>
  </DomainObject.Predmet.OstaliListNazivFormated>
  <DomainObject.Predmet.OstaliListNazivFormatedOIB>
    <izvorni_sadrzaj>
      <item>Tomislav Puljko</item>
      <item>ŽUPANIJSKO DRŽAVNO ODVJETNIŠTVO U BJELOVARU</item>
    </izvorni_sadrzaj>
    <derivirana_varijabla naziv="DomainObject.Predmet.OstaliListNazivFormatedOIB_1">
      <item>Tomislav Puljko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LUCIJA jednostavno društvo s ograničenom odgovornošću za proizvodnju pekarsko - slastičarskih proizvoda, Bjelovar</izvorni_sadrzaj>
    <derivirana_varijabla naziv="DomainObject.Predmet.ProtustrankaIDrugi_1">LUCIJA jednostavno društvo s ograničenom odgovornošću za proizvodnju pekarsko - slastičarskih proizvoda,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LUCIJA jednostavno društvo s ograničenom odgovornošću za proizvodnju pekarsko - slastičarskih proizvoda, Bjelovar, OIB 64058691295, Antuna Radića 8, 43000 Bjelovar</izvorni_sadrzaj>
    <derivirana_varijabla naziv="DomainObject.Predmet.ProtustrankaIDrugiAdressOIB_1">LUCIJA jednostavno društvo s ograničenom odgovornošću za proizvodnju pekarsko - slastičarskih proizvoda, Bjelovar, OIB 64058691295, Antuna Radića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LUCIJA jednostavno društvo s ograničenom odgovornošću za proizvodnju pekarsko - slastičarskih proizvoda, Bjelovar</item>
      <item>Tomislav Puljko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LUCIJA jednostavno društvo s ograničenom odgovornošću za proizvodnju pekarsko - slastičarskih proizvoda, Bjelovar</item>
      <item>Tomislav Puljko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LUCIJA jednostavno društvo s ograničenom odgovornošću za proizvodnju pekarsko - slastičarskih proizvoda, Bjelovar, OIB 64058691295, Antuna Radića 8,43000 Bjelovar</item>
      <item>Tomislav Puljko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LUCIJA jednostavno društvo s ograničenom odgovornošću za proizvodnju pekarsko - slastičarskih proizvoda, Bjelovar, OIB 64058691295, Antuna Radića 8,43000 Bjelovar</item>
      <item>Tomislav Puljko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64058691295</item>
      <item>, OIB null</item>
      <item>, OIB 52634238587</item>
      <item>, OIB null</item>
    </izvorni_sadrzaj>
    <derivirana_varijabla naziv="DomainObject.Predmet.SudioniciListNazivOIB_1">
      <item>, OIB 85821130368</item>
      <item>, OIB 64058691295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1BC27-5C1E-4098-8B74-D828F0367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319</properties:Words>
  <properties:Characters>1724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2016-02-03T11:17:00Z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2016-02-03T11:18:00Z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