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00a0" w14:paraId="dca00a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0E3DCB">
        <w:rPr>
          <w:rFonts w:hAnsi="Times New Roman" w:ascii="Times New Roman"/>
          <w:szCs w:val="24"/>
          <w:lang w:val="hr-HR"/>
        </w:rPr>
        <w:t>GASTROFIL d.o.o., OIB: 01317252715, Vinogradi 52,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E3DCB">
        <w:rPr>
          <w:rFonts w:hAnsi="Times New Roman" w:ascii="Times New Roman"/>
          <w:szCs w:val="24"/>
        </w:rPr>
        <w:t>GASTROFIL d.o.o., OIB: 01317252715, Vinogradi 52, 10000 Zagreb</w:t>
      </w:r>
      <w:r w:rsidR="001F7DF5">
        <w:rPr>
          <w:rFonts w:hAnsi="Times New Roman" w:ascii="Times New Roman"/>
          <w:szCs w:val="24"/>
        </w:rPr>
        <w:t>.</w:t>
      </w:r>
    </w:p>
    <w:p w:rsidRDefault="00BD6721" w:rsidP="001F7DF5" w:rsidR="00BD67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D6721" w:rsidR="00EE69E5" w:rsidRPr="00325E3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0E3DCB">
        <w:rPr>
          <w:rFonts w:hAnsi="Times New Roman" w:ascii="Times New Roman"/>
          <w:szCs w:val="24"/>
        </w:rPr>
        <w:t xml:space="preserve">Igor </w:t>
      </w:r>
      <w:proofErr w:type="spellStart"/>
      <w:r w:rsidR="000E3DCB">
        <w:rPr>
          <w:rFonts w:hAnsi="Times New Roman" w:ascii="Times New Roman"/>
          <w:szCs w:val="24"/>
        </w:rPr>
        <w:t>Radelić</w:t>
      </w:r>
      <w:proofErr w:type="spellEnd"/>
      <w:r w:rsidR="000E3DCB">
        <w:rPr>
          <w:rFonts w:hAnsi="Times New Roman" w:ascii="Times New Roman"/>
          <w:szCs w:val="24"/>
        </w:rPr>
        <w:t>, OIB: 94192738867 iz Zagreba, Kornatska 1</w:t>
      </w:r>
      <w:r w:rsidR="006159F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E3DCB">
        <w:rPr>
          <w:rFonts w:hAnsi="Times New Roman" w:ascii="Times New Roman"/>
          <w:szCs w:val="24"/>
          <w:lang w:val="hr-HR"/>
        </w:rPr>
        <w:t>GASTROFIL d.o.o., OIB: 01317252715, Vinogradi 52,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0E3DCB">
        <w:rPr>
          <w:rFonts w:hAnsi="Times New Roman" w:ascii="Times New Roman"/>
          <w:lang w:val="hr-HR"/>
        </w:rPr>
        <w:t>30</w:t>
      </w:r>
      <w:r w:rsidR="00AC5AAF">
        <w:rPr>
          <w:rFonts w:hAnsi="Times New Roman" w:ascii="Times New Roman"/>
          <w:lang w:val="hr-HR"/>
        </w:rPr>
        <w:t xml:space="preserve">. prosinca </w:t>
      </w:r>
      <w:r w:rsidR="005267BB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01</w:t>
      </w:r>
      <w:r w:rsidR="00AC5AAF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D672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6721" w:rsidP="00111BF6" w:rsidR="00BD672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D6721" w:rsidP="00111BF6" w:rsidR="00BD672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0E3DCB">
          <w:rPr>
            <w:rFonts w:hAnsi="Times New Roman" w:ascii="Times New Roman"/>
            <w:lang w:val="hr-HR"/>
          </w:rPr>
          <w:t>5255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5E715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E3DCB">
      <w:rPr>
        <w:rFonts w:hAnsi="Times New Roman" w:ascii="Times New Roman"/>
        <w:lang w:val="hr-HR"/>
      </w:rPr>
      <w:t>5255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5E715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B4"/>
    <w:rsid w:val="00030137"/>
    <w:rsid w:val="00080C61"/>
    <w:rsid w:val="00095CF0"/>
    <w:rsid w:val="000B2428"/>
    <w:rsid w:val="000B5D34"/>
    <w:rsid w:val="000B609B"/>
    <w:rsid w:val="000C47B3"/>
    <w:rsid w:val="000D1E91"/>
    <w:rsid w:val="000D370F"/>
    <w:rsid w:val="000D74FE"/>
    <w:rsid w:val="000E2A40"/>
    <w:rsid w:val="000E3DCB"/>
    <w:rsid w:val="000E3FFD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252D2"/>
    <w:rsid w:val="00226D68"/>
    <w:rsid w:val="00253AAC"/>
    <w:rsid w:val="002B5CB2"/>
    <w:rsid w:val="002B7CE9"/>
    <w:rsid w:val="002D1D43"/>
    <w:rsid w:val="003163CE"/>
    <w:rsid w:val="00325E3F"/>
    <w:rsid w:val="00330C76"/>
    <w:rsid w:val="00340744"/>
    <w:rsid w:val="00362D22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1BF"/>
    <w:rsid w:val="005334A4"/>
    <w:rsid w:val="00541DFA"/>
    <w:rsid w:val="00565BDC"/>
    <w:rsid w:val="00566193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5E715F"/>
    <w:rsid w:val="00606250"/>
    <w:rsid w:val="00606864"/>
    <w:rsid w:val="006159F3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B6458"/>
    <w:rsid w:val="006C5634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5AAF"/>
    <w:rsid w:val="00AC5FF0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21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578D5"/>
    <w:rsid w:val="00D601F2"/>
    <w:rsid w:val="00D70817"/>
    <w:rsid w:val="00D71139"/>
    <w:rsid w:val="00D82FE1"/>
    <w:rsid w:val="00D952A6"/>
    <w:rsid w:val="00D955F3"/>
    <w:rsid w:val="00DA0238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DF32FD"/>
    <w:rsid w:val="00E14EBA"/>
    <w:rsid w:val="00E3174D"/>
    <w:rsid w:val="00E522F5"/>
    <w:rsid w:val="00E61F34"/>
    <w:rsid w:val="00E7293E"/>
    <w:rsid w:val="00E86DAC"/>
    <w:rsid w:val="00E9492A"/>
    <w:rsid w:val="00E9593E"/>
    <w:rsid w:val="00ED3D14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6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7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672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6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7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672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5255</izvorni_sadrzaj>
    <derivirana_varijabla naziv="DomainObject.Predmet.Broj_1">5255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St-5255/2015</izvorni_sadrzaj>
    <derivirana_varijabla naziv="DomainObject.Predmet.OznakaBroj_1">St-5255/2015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GASTROFIL d.o.o. zastupanog po punomoćniku TOMISLAV KLJAIĆ</izvorni_sadrzaj>
    <derivirana_varijabla naziv="DomainObject.Predmet.ProtustrankaFormated_1">  GASTROFIL d.o.o. zastupanog po punomoćniku TOMISLAV KLJAIĆ</derivirana_varijabla>
  </DomainObject.Predmet.ProtustrankaFormated>
  <DomainObject.Predmet.ProtustrankaFormatedOIB>
    <izvorni_sadrzaj>  GASTROFIL d.o.o., OIB 01317252715 zastupanog po punomoćniku TOMISLAV KLJAIĆ</izvorni_sadrzaj>
    <derivirana_varijabla naziv="DomainObject.Predmet.ProtustrankaFormatedOIB_1">  GASTROFIL d.o.o., OIB 01317252715 zastupanog po punomoćniku TOMISLAV KLJAIĆ</derivirana_varijabla>
  </DomainObject.Predmet.ProtustrankaFormatedOIB>
  <DomainObject.Predmet.ProtustrankaFormatedWithAdress>
    <izvorni_sadrzaj> GASTROFIL d.o.o., Vinogradi 52, 10000 Zagreb zastupanog po punomoćniku TOMISLAV KLJAIĆ</izvorni_sadrzaj>
    <derivirana_varijabla naziv="DomainObject.Predmet.ProtustrankaFormatedWithAdress_1"> GASTROFIL d.o.o., Vinogradi 52, 10000 Zagreb zastupanog po punomoćniku TOMISLAV KLJAIĆ</derivirana_varijabla>
  </DomainObject.Predmet.ProtustrankaFormatedWithAdress>
  <DomainObject.Predmet.ProtustrankaFormatedWithAdressOIB>
    <izvorni_sadrzaj> GASTROFIL d.o.o., OIB 01317252715, Vinogradi 52, 10000 Zagreb zastupanog po punomoćniku TOMISLAV KLJAIĆ</izvorni_sadrzaj>
    <derivirana_varijabla naziv="DomainObject.Predmet.ProtustrankaFormatedWithAdressOIB_1"> GASTROFIL d.o.o., OIB 01317252715, Vinogradi 52, 10000 Zagreb zastupanog po punomoćniku TOMISLAV KLJAIĆ</derivirana_varijabla>
  </DomainObject.Predmet.ProtustrankaFormatedWithAdressOIB>
  <DomainObject.Predmet.ProtustrankaWithAdress>
    <izvorni_sadrzaj>GASTROFIL d.o.o. Vinogradi 52, 10000 Zagreb</izvorni_sadrzaj>
    <derivirana_varijabla naziv="DomainObject.Predmet.ProtustrankaWithAdress_1">GASTROFIL d.o.o. Vinogradi 52, 10000 Zagreb</derivirana_varijabla>
  </DomainObject.Predmet.ProtustrankaWithAdress>
  <DomainObject.Predmet.ProtustrankaWithAdressOIB>
    <izvorni_sadrzaj>GASTROFIL d.o.o., OIB 01317252715, Vinogradi 52, 10000 Zagreb</izvorni_sadrzaj>
    <derivirana_varijabla naziv="DomainObject.Predmet.ProtustrankaWithAdressOIB_1">GASTROFIL d.o.o., OIB 01317252715, Vinogradi 52, 10000 Zagreb</derivirana_varijabla>
  </DomainObject.Predmet.ProtustrankaWithAdressOIB>
  <DomainObject.Predmet.ProtustrankaNazivFormated>
    <izvorni_sadrzaj>GASTROFIL d.o.o.</izvorni_sadrzaj>
    <derivirana_varijabla naziv="DomainObject.Predmet.ProtustrankaNazivFormated_1">GASTROFIL d.o.o.</derivirana_varijabla>
  </DomainObject.Predmet.ProtustrankaNazivFormated>
  <DomainObject.Predmet.ProtustrankaNazivFormatedOIB>
    <izvorni_sadrzaj>GASTROFIL d.o.o., OIB 01317252715</izvorni_sadrzaj>
    <derivirana_varijabla naziv="DomainObject.Predmet.ProtustrankaNazivFormatedOIB_1">GASTROFIL d.o.o., OIB 01317252715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GASTROFIL d.o.o. zastupanog po punomoćniku TOMISLAV KLJAIĆ</item>
    </izvorni_sadrzaj>
    <derivirana_varijabla naziv="DomainObject.Predmet.ProtuStrankaListFormated_1">
      <item>GASTROFIL d.o.o. zastupanog po punomoćniku TOMISLAV KLJAIĆ</item>
    </derivirana_varijabla>
  </DomainObject.Predmet.ProtuStrankaListFormated>
  <DomainObject.Predmet.ProtuStrankaListFormatedOIB>
    <izvorni_sadrzaj>
      <item>GASTROFIL d.o.o., OIB 01317252715 zastupanog po punomoćniku TOMISLAV KLJAIĆ</item>
    </izvorni_sadrzaj>
    <derivirana_varijabla naziv="DomainObject.Predmet.ProtuStrankaListFormatedOIB_1">
      <item>GASTROFIL d.o.o., OIB 01317252715 zastupanog po punomoćniku TOMISLAV KLJAIĆ</item>
    </derivirana_varijabla>
  </DomainObject.Predmet.ProtuStrankaListFormatedOIB>
  <DomainObject.Predmet.ProtuStrankaListFormatedWithAdress>
    <izvorni_sadrzaj>
      <item>GASTROFIL d.o.o., Vinogradi 52, 10000 Zagreb zastupanog po punomoćniku TOMISLAV KLJAIĆ</item>
    </izvorni_sadrzaj>
    <derivirana_varijabla naziv="DomainObject.Predmet.ProtuStrankaListFormatedWithAdress_1">
      <item>GASTROFIL d.o.o., Vinogradi 52, 10000 Zagreb zastupanog po punomoćniku TOMISLAV KLJAIĆ</item>
    </derivirana_varijabla>
  </DomainObject.Predmet.ProtuStrankaListFormatedWithAdress>
  <DomainObject.Predmet.ProtuStrankaListFormatedWithAdressOIB>
    <izvorni_sadrzaj>
      <item>GASTROFIL d.o.o., OIB 01317252715, Vinogradi 52, 10000 Zagreb zastupanog po punomoćniku TOMISLAV KLJAIĆ</item>
    </izvorni_sadrzaj>
    <derivirana_varijabla naziv="DomainObject.Predmet.ProtuStrankaListFormatedWithAdressOIB_1">
      <item>GASTROFIL d.o.o., OIB 01317252715, Vinogradi 52, 10000 Zagreb zastupanog po punomoćniku TOMISLAV KLJAIĆ</item>
    </derivirana_varijabla>
  </DomainObject.Predmet.ProtuStrankaListFormatedWithAdressOIB>
  <DomainObject.Predmet.ProtuStrankaListNazivFormated>
    <izvorni_sadrzaj>
      <item>GASTROFIL d.o.o.</item>
    </izvorni_sadrzaj>
    <derivirana_varijabla naziv="DomainObject.Predmet.ProtuStrankaListNazivFormated_1">
      <item>GASTROFIL d.o.o.</item>
    </derivirana_varijabla>
  </DomainObject.Predmet.ProtuStrankaListNazivFormated>
  <DomainObject.Predmet.ProtuStrankaListNazivFormatedOIB>
    <izvorni_sadrzaj>
      <item>GASTROFIL d.o.o., OIB 01317252715</item>
    </izvorni_sadrzaj>
    <derivirana_varijabla naziv="DomainObject.Predmet.ProtuStrankaListNazivFormatedOIB_1">
      <item>GASTROFIL d.o.o., OIB 01317252715</item>
    </derivirana_varijabla>
  </DomainObject.Predmet.ProtuStrankaListNazivFormatedOIB>
  <DomainObject.Predmet.OstaliListFormated>
    <izvorni_sadrzaj>
      <item>TOMISLAV KLJAIĆ punomoćnik sudionika u postupku GASTROFIL d.o.o.</item>
    </izvorni_sadrzaj>
    <derivirana_varijabla naziv="DomainObject.Predmet.OstaliListFormated_1">
      <item>TOMISLAV KLJAIĆ punomoćnik sudionika u postupku GASTROFIL d.o.o.</item>
    </derivirana_varijabla>
  </DomainObject.Predmet.OstaliListFormated>
  <DomainObject.Predmet.OstaliListFormatedOIB>
    <izvorni_sadrzaj>
      <item>TOMISLAV KLJAIĆ, OIB 78800508109 punomoćnik sudionika u postupku GASTROFIL d.o.o.</item>
    </izvorni_sadrzaj>
    <derivirana_varijabla naziv="DomainObject.Predmet.OstaliListFormatedOIB_1">
      <item>TOMISLAV KLJAIĆ, OIB 78800508109 punomoćnik sudionika u postupku GASTROFIL d.o.o.</item>
    </derivirana_varijabla>
  </DomainObject.Predmet.OstaliListFormatedOIB>
  <DomainObject.Predmet.OstaliListFormatedWithAdress>
    <izvorni_sadrzaj>
      <item>TOMISLAV KLJAIĆ, ULICA MILANA OGRIZOVIĆA 34/1, 10000 Zagreb punomoćnik sudionika u postupku GASTROFIL d.o.o.</item>
    </izvorni_sadrzaj>
    <derivirana_varijabla naziv="DomainObject.Predmet.OstaliListFormatedWithAdress_1">
      <item>TOMISLAV KLJAIĆ, ULICA MILANA OGRIZOVIĆA 34/1, 10000 Zagreb punomoćnik sudionika u postupku GASTROFIL d.o.o.</item>
    </derivirana_varijabla>
  </DomainObject.Predmet.OstaliListFormatedWithAdress>
  <DomainObject.Predmet.OstaliListFormatedWithAdressOIB>
    <izvorni_sadrzaj>
      <item>TOMISLAV KLJAIĆ, OIB 78800508109, ULICA MILANA OGRIZOVIĆA 34/1, 10000 Zagreb punomoćnik sudionika u postupku GASTROFIL d.o.o.</item>
    </izvorni_sadrzaj>
    <derivirana_varijabla naziv="DomainObject.Predmet.OstaliListFormatedWithAdressOIB_1">
      <item>TOMISLAV KLJAIĆ, OIB 78800508109, ULICA MILANA OGRIZOVIĆA 34/1, 10000 Zagreb punomoćnik sudionika u postupku GASTROFIL d.o.o.</item>
    </derivirana_varijabla>
  </DomainObject.Predmet.OstaliListFormatedWithAdressOIB>
  <DomainObject.Predmet.OstaliListNazivFormated>
    <izvorni_sadrzaj>
      <item>TOMISLAV KLJAIĆ</item>
    </izvorni_sadrzaj>
    <derivirana_varijabla naziv="DomainObject.Predmet.OstaliListNazivFormated_1">
      <item>TOMISLAV KLJAIĆ</item>
    </derivirana_varijabla>
  </DomainObject.Predmet.OstaliListNazivFormated>
  <DomainObject.Predmet.OstaliListNazivFormatedOIB>
    <izvorni_sadrzaj>
      <item>TOMISLAV KLJAIĆ, OIB 78800508109</item>
    </izvorni_sadrzaj>
    <derivirana_varijabla naziv="DomainObject.Predmet.OstaliListNazivFormatedOIB_1">
      <item>TOMISLAV KLJAIĆ, OIB 78800508109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GASTROFIL d.o.o.</izvorni_sadrzaj>
    <derivirana_varijabla naziv="DomainObject.Predmet.ProtustrankaIDrugi_1">GASTROFIL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GASTROFIL d.o.o., OIB 01317252715, Vinogradi 52, 10000 Zagreb</izvorni_sadrzaj>
    <derivirana_varijabla naziv="DomainObject.Predmet.ProtustrankaIDrugiAdressOIB_1">GASTROFIL d.o.o., OIB 01317252715, Vinogradi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GASTROFIL d.o.o.</item>
      <item>TOMISLAV KLJAIĆ</item>
    </izvorni_sadrzaj>
    <derivirana_varijabla naziv="DomainObject.Predmet.SudioniciListNaziv_1">
      <item>FINA Regionalni centar Zagreb</item>
      <item>GASTROFIL d.o.o.</item>
      <item>TOMISLAV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GASTROFIL d.o.o., OIB 01317252715, Vinogradi 52,10000 Zagreb</item>
      <item>TOMISLAV KLJAIĆ, OIB 78800508109, ULICA MILANA OGRIZOVIĆA 34/1,10000 Zagreb</item>
    </izvorni_sadrzaj>
    <derivirana_varijabla naziv="DomainObject.Predmet.SudioniciListAdressOIB_1">
      <item>FINA Regionalni centar Zagreb, OIB 85821130368, Trg svibanjskih žrtava 1995. 1,10000 Zagreb</item>
      <item>GASTROFIL d.o.o., OIB 01317252715, Vinogradi 52,10000 Zagreb</item>
      <item>TOMISLAV KLJAIĆ, OIB 78800508109, ULICA MILANA OGRIZOVIĆA 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01317252715</item>
      <item>, OIB 78800508109</item>
    </izvorni_sadrzaj>
    <derivirana_varijabla naziv="DomainObject.Predmet.SudioniciListNazivOIB_1">
      <item>, OIB 85821130368</item>
      <item>, OIB 01317252715</item>
      <item>, OIB 78800508109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06F79-CD6C-4C3B-9B68-9973CD3A5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1797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2016-04-22T11:14:00Z</dcterms:created>
  <dc:creator>Sudsko vijeæe</dc:creator>
  <cp:lastModifiedBy>Tamara Hržić</cp:lastModifiedBy>
  <cp:lastPrinted>2016-04-25T07:20:00Z</cp:lastPrinted>
  <dcterms:modified xmlns:xsi="http://www.w3.org/2001/XMLSchema-instance" xsi:type="dcterms:W3CDTF">2016-04-25T07:20:00Z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