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bb9d" w14:paraId="677bb9d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od </w:t>
      </w:r>
      <w:r w:rsidR="00BE0815">
        <w:rPr>
          <w:rFonts w:hAnsi="Times New Roman" w:ascii="Times New Roman"/>
          <w:szCs w:val="24"/>
        </w:rPr>
        <w:t>23. ožujka</w:t>
      </w:r>
      <w:r w:rsidR="00437486" w:rsidRPr="00E56D3B">
        <w:rPr>
          <w:rFonts w:hAnsi="Times New Roman" w:ascii="Times New Roman"/>
          <w:szCs w:val="24"/>
        </w:rPr>
        <w:t xml:space="preserve"> 2016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3F4619" w:rsidRPr="00E56D3B">
        <w:rPr>
          <w:rFonts w:hAnsi="Times New Roman" w:ascii="Times New Roman"/>
          <w:szCs w:val="24"/>
        </w:rPr>
        <w:t xml:space="preserve">održanoj </w:t>
      </w:r>
      <w:r w:rsidR="004C3377" w:rsidRPr="00E56D3B">
        <w:rPr>
          <w:rFonts w:hAnsi="Times New Roman" w:ascii="Times New Roman"/>
          <w:szCs w:val="24"/>
        </w:rPr>
        <w:t>javnoj dražbi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LADIĆ-WERNER d.o.o.</w:t>
      </w:r>
      <w:r w:rsidR="004C3377" w:rsidRPr="00E56D3B">
        <w:rPr>
          <w:rFonts w:hAnsi="Times New Roman" w:ascii="Times New Roman"/>
          <w:szCs w:val="24"/>
        </w:rPr>
        <w:t xml:space="preserve"> u stečaju</w:t>
      </w:r>
      <w:r w:rsidRPr="00E56D3B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 w:rsidRPr="00E56D3B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E56D3B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E56D3B">
      <w:pPr>
        <w:jc w:val="center"/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E56D3B">
      <w:pPr>
        <w:jc w:val="both"/>
        <w:rPr>
          <w:rFonts w:hAnsi="Times New Roman" w:ascii="Times New Roman"/>
          <w:szCs w:val="24"/>
        </w:rPr>
      </w:pP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BE0815">
        <w:rPr>
          <w:rFonts w:hAnsi="Times New Roman" w:ascii="Times New Roman"/>
          <w:b w:val="false"/>
          <w:sz w:val="24"/>
          <w:szCs w:val="24"/>
        </w:rPr>
        <w:t xml:space="preserve">09,30 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EC5716" w:rsidR="00EC5716" w:rsidRPr="00E56D3B">
      <w:pPr>
        <w:rPr>
          <w:rFonts w:hAnsi="Times New Roman" w:ascii="Times New Roman"/>
          <w:szCs w:val="24"/>
        </w:rPr>
      </w:pPr>
    </w:p>
    <w:p w:rsidRDefault="00846064" w:rsidR="00846064" w:rsidRPr="00E56D3B">
      <w:pPr>
        <w:rPr>
          <w:rFonts w:hAnsi="Times New Roman" w:ascii="Times New Roman"/>
          <w:szCs w:val="24"/>
        </w:rPr>
      </w:pPr>
    </w:p>
    <w:p w:rsidRDefault="006C63D6" w:rsidP="006C63D6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Konstatira se da su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4C3377" w:rsidRPr="00E56D3B">
        <w:rPr>
          <w:rFonts w:hAnsi="Times New Roman" w:ascii="Times New Roman"/>
          <w:sz w:val="24"/>
          <w:szCs w:val="24"/>
        </w:rPr>
        <w:t>današnju javnu dražbu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 w:rsidRPr="00E56D3B">
        <w:rPr>
          <w:rFonts w:hAnsi="Times New Roman" w:ascii="Times New Roman"/>
          <w:sz w:val="24"/>
          <w:szCs w:val="24"/>
        </w:rPr>
        <w:t xml:space="preserve">pristupili stečajni upravitelj Tomislav Đuričin, </w:t>
      </w:r>
      <w:r w:rsidR="009D2E2F" w:rsidRPr="00E56D3B">
        <w:rPr>
          <w:rFonts w:hAnsi="Times New Roman" w:ascii="Times New Roman"/>
          <w:sz w:val="24"/>
          <w:szCs w:val="24"/>
        </w:rPr>
        <w:t>zamjenica</w:t>
      </w:r>
      <w:r w:rsidR="00D22108" w:rsidRPr="00E56D3B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 w:rsidRPr="00E56D3B">
        <w:rPr>
          <w:rFonts w:hAnsi="Times New Roman" w:ascii="Times New Roman"/>
          <w:sz w:val="24"/>
          <w:szCs w:val="24"/>
        </w:rPr>
        <w:t>đansko-upravni odjel, Tanja Purić-Stamenković</w:t>
      </w:r>
      <w:r w:rsidR="00B676B1">
        <w:rPr>
          <w:rFonts w:hAnsi="Times New Roman" w:ascii="Times New Roman"/>
          <w:sz w:val="24"/>
          <w:szCs w:val="24"/>
        </w:rPr>
        <w:t>, za vjerovnika Zagrebačku banku d.d. Saša Šamec.</w:t>
      </w:r>
    </w:p>
    <w:p w:rsidRDefault="00E56D3B" w:rsidP="00E56D3B" w:rsidR="00E56D3B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56D3B" w:rsidP="00DF0ADE" w:rsidR="004A2559" w:rsidRPr="00DF0ADE">
      <w:pPr>
        <w:pStyle w:val="Tijeloteksta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  <w:t xml:space="preserve">Stečajni upravitelj </w:t>
      </w:r>
      <w:r w:rsidR="000D145E" w:rsidRPr="00E56D3B">
        <w:rPr>
          <w:rFonts w:hAnsi="Times New Roman" w:ascii="Times New Roman"/>
          <w:sz w:val="24"/>
          <w:szCs w:val="24"/>
        </w:rPr>
        <w:t>nakon toga predlaže smanjenje cijena za ostale neprodane nekretnine za 10 % pa sud donosi sljedeći</w:t>
      </w:r>
    </w:p>
    <w:p w:rsidRDefault="009B493E" w:rsidP="000D145E" w:rsidR="009B493E" w:rsidRPr="00E56D3B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ZAKLJUČAK</w:t>
      </w:r>
    </w:p>
    <w:p w:rsidRDefault="00FA3E46" w:rsidP="00846064" w:rsidR="00FA3E46" w:rsidRPr="00E56D3B">
      <w:pPr>
        <w:jc w:val="both"/>
        <w:rPr>
          <w:rFonts w:hAnsi="Times New Roman" w:ascii="Times New Roman"/>
          <w:szCs w:val="24"/>
        </w:rPr>
      </w:pPr>
    </w:p>
    <w:p w:rsidRDefault="00846064" w:rsidP="007B0BBE" w:rsidR="00846064" w:rsidRPr="00E56D3B">
      <w:pPr>
        <w:rPr>
          <w:rFonts w:hAnsi="Times New Roman" w:ascii="Times New Roman"/>
          <w:szCs w:val="24"/>
        </w:rPr>
      </w:pPr>
    </w:p>
    <w:p w:rsidRDefault="00846064" w:rsidP="00E56D3B" w:rsidR="006C63D6" w:rsidRPr="00395832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Određuje se  usmena javna dražba za prodaju nekretnina  stečajnog dužnika LADIĆ-WERNER d.o.o. u stečaju, Varaždin, Cehovska 17, i to:</w:t>
      </w:r>
    </w:p>
    <w:p w:rsidRDefault="00395832" w:rsidP="00395832" w:rsidR="00395832" w:rsidRPr="00FE14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Pr="00FE1463">
        <w:rPr>
          <w:rFonts w:hAnsi="Times New Roman" w:ascii="Times New Roman"/>
          <w:szCs w:val="24"/>
        </w:rPr>
        <w:t>.</w:t>
      </w:r>
      <w:r w:rsidRPr="00FE1463"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a.</w:t>
      </w:r>
      <w:r w:rsidRPr="00FE1463"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35.834,39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b.</w:t>
      </w:r>
      <w:r w:rsidRPr="00FE1463"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86.589,94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c.</w:t>
      </w:r>
      <w:r w:rsidRPr="00FE1463"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49.572,65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d.</w:t>
      </w:r>
      <w:r w:rsidRPr="00FE1463"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63.540,00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e.</w:t>
      </w:r>
      <w:r w:rsidRPr="00FE1463"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62.585,94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f.</w:t>
      </w:r>
      <w:r w:rsidRPr="00FE1463"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63.883,46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g.</w:t>
      </w:r>
      <w:r w:rsidRPr="00FE1463"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73.576,65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kn</w:t>
      </w:r>
      <w:r w:rsidRPr="00FE1463">
        <w:rPr>
          <w:rFonts w:hAnsi="Times New Roman" w:ascii="Times New Roman"/>
          <w:szCs w:val="24"/>
        </w:rPr>
        <w:t>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lastRenderedPageBreak/>
        <w:t>h.</w:t>
      </w:r>
      <w:r w:rsidRPr="00FE1463"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992,22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i.</w:t>
      </w:r>
      <w:r w:rsidRPr="00FE1463"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6.983,67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j.</w:t>
      </w:r>
      <w:r w:rsidRPr="00FE1463"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11.296,00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k.</w:t>
      </w:r>
      <w:r w:rsidRPr="00FE1463"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13.776,54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l.</w:t>
      </w:r>
      <w:r w:rsidRPr="00FE1463"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20.607,57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m.</w:t>
      </w:r>
      <w:r w:rsidRPr="00FE1463"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25.110,70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n.</w:t>
      </w:r>
      <w:r w:rsidRPr="00FE1463"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28.888,76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395832" w:rsidP="00395832" w:rsidR="00395832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o.</w:t>
      </w:r>
      <w:r w:rsidRPr="00FE1463"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 w:rsidRPr="00E15A49">
        <w:rPr>
          <w:rFonts w:hAnsi="Times New Roman" w:ascii="Times New Roman"/>
          <w:snapToGrid/>
          <w:color w:val="000000"/>
          <w:szCs w:val="24"/>
          <w:lang w:val="en-US"/>
        </w:rPr>
        <w:t>35.223,68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kn.</w:t>
      </w:r>
    </w:p>
    <w:p w:rsidRDefault="00E56D3B" w:rsidP="00E56D3B" w:rsidR="00E56D3B">
      <w:pPr>
        <w:widowControl/>
        <w:jc w:val="both"/>
        <w:rPr>
          <w:rFonts w:hAnsi="Times New Roman" w:ascii="Times New Roman"/>
          <w:szCs w:val="24"/>
        </w:rPr>
      </w:pPr>
    </w:p>
    <w:p w:rsidRDefault="00B676B1" w:rsidP="00E56D3B" w:rsidR="00B676B1" w:rsidRPr="00B676B1">
      <w:pPr>
        <w:widowControl/>
        <w:jc w:val="both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Upozoravaju se potencijalni kupci da se na ove oglašene cijene obračunavaju pripadajući porezi.</w:t>
      </w:r>
    </w:p>
    <w:p w:rsidRDefault="00B676B1" w:rsidP="000D145E" w:rsidR="00B676B1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Ročište za prodaju nekretnine održati će se na Trgovačkom sudu u Varaždinu, soba broj 232/II</w:t>
      </w:r>
      <w:r w:rsidR="004A2559" w:rsidRPr="00E56D3B">
        <w:rPr>
          <w:rFonts w:hAnsi="Times New Roman" w:ascii="Times New Roman"/>
          <w:szCs w:val="24"/>
        </w:rPr>
        <w:t xml:space="preserve">, </w:t>
      </w:r>
      <w:r w:rsidR="00CC79AF">
        <w:rPr>
          <w:rFonts w:hAnsi="Times New Roman" w:ascii="Times New Roman"/>
          <w:b/>
          <w:szCs w:val="24"/>
        </w:rPr>
        <w:t>22. travnja</w:t>
      </w:r>
      <w:r w:rsidR="00E56D3B" w:rsidRPr="00E56D3B">
        <w:rPr>
          <w:rFonts w:hAnsi="Times New Roman" w:ascii="Times New Roman"/>
          <w:b/>
          <w:szCs w:val="24"/>
        </w:rPr>
        <w:t xml:space="preserve"> </w:t>
      </w:r>
      <w:r w:rsidR="004A2559" w:rsidRPr="00E56D3B">
        <w:rPr>
          <w:rFonts w:hAnsi="Times New Roman" w:ascii="Times New Roman"/>
          <w:b/>
          <w:szCs w:val="24"/>
        </w:rPr>
        <w:t>2016</w:t>
      </w:r>
      <w:r w:rsidRPr="00E56D3B">
        <w:rPr>
          <w:rFonts w:hAnsi="Times New Roman" w:ascii="Times New Roman"/>
          <w:b/>
          <w:szCs w:val="24"/>
        </w:rPr>
        <w:t xml:space="preserve">. u </w:t>
      </w:r>
      <w:r w:rsidR="00CC79AF">
        <w:rPr>
          <w:rFonts w:hAnsi="Times New Roman" w:ascii="Times New Roman"/>
          <w:b/>
          <w:szCs w:val="24"/>
        </w:rPr>
        <w:t>13,00</w:t>
      </w:r>
      <w:r w:rsidRPr="00E56D3B">
        <w:rPr>
          <w:rFonts w:hAnsi="Times New Roman" w:ascii="Times New Roman"/>
          <w:b/>
          <w:szCs w:val="24"/>
        </w:rPr>
        <w:t xml:space="preserve"> sati.</w:t>
      </w:r>
    </w:p>
    <w:p w:rsidRDefault="00284A3B" w:rsidP="00B676B1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56D3B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56D3B">
        <w:rPr>
          <w:rFonts w:hAnsi="Times New Roman" w:ascii="Times New Roman"/>
          <w:szCs w:val="24"/>
        </w:rPr>
        <w:t xml:space="preserve"> . Uvid u Zaključak o prodaji, i ostalu dokumentaciju o predmetima prodaje može se obaviti na adresi Cehovska 17, Varaždin, uz prethodni dogovor sa stečajnim upraviteljem Tomislavom Đuričinom na telefon broj 099/807-0782</w:t>
      </w:r>
      <w:r w:rsidR="00E62008" w:rsidRPr="00E56D3B">
        <w:rPr>
          <w:rFonts w:hAnsi="Times New Roman" w:ascii="Times New Roman"/>
          <w:szCs w:val="24"/>
        </w:rPr>
        <w:t>.</w:t>
      </w:r>
    </w:p>
    <w:p w:rsidRDefault="00846064" w:rsidP="00965D7D" w:rsidR="00846064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Ovaj zapisnik objavi</w:t>
      </w:r>
      <w:r w:rsidR="00FF4A81" w:rsidRPr="00E56D3B">
        <w:rPr>
          <w:rFonts w:hAnsi="Times New Roman" w:ascii="Times New Roman"/>
          <w:sz w:val="24"/>
          <w:szCs w:val="24"/>
        </w:rPr>
        <w:t xml:space="preserve">ti će se na </w:t>
      </w:r>
      <w:r w:rsidR="006E2498" w:rsidRPr="00E56D3B">
        <w:rPr>
          <w:rFonts w:hAnsi="Times New Roman" w:ascii="Times New Roman"/>
          <w:sz w:val="24"/>
          <w:szCs w:val="24"/>
        </w:rPr>
        <w:t>E-</w:t>
      </w:r>
      <w:r w:rsidR="00FF4A81" w:rsidRPr="00E56D3B">
        <w:rPr>
          <w:rFonts w:hAnsi="Times New Roman" w:ascii="Times New Roman"/>
          <w:sz w:val="24"/>
          <w:szCs w:val="24"/>
        </w:rPr>
        <w:t>o</w:t>
      </w:r>
      <w:r w:rsidR="0023269A" w:rsidRPr="00E56D3B">
        <w:rPr>
          <w:rFonts w:hAnsi="Times New Roman" w:ascii="Times New Roman"/>
          <w:sz w:val="24"/>
          <w:szCs w:val="24"/>
        </w:rPr>
        <w:t>glasnoj ploči suda te dostavit</w:t>
      </w:r>
      <w:r w:rsidR="007B0BBE" w:rsidRPr="00E56D3B">
        <w:rPr>
          <w:rFonts w:hAnsi="Times New Roman" w:ascii="Times New Roman"/>
          <w:sz w:val="24"/>
          <w:szCs w:val="24"/>
        </w:rPr>
        <w:t>i razlučnim vjerovnicima</w:t>
      </w:r>
      <w:r w:rsidR="00D22108" w:rsidRPr="00E56D3B">
        <w:rPr>
          <w:rFonts w:hAnsi="Times New Roman" w:ascii="Times New Roman"/>
          <w:sz w:val="24"/>
          <w:szCs w:val="24"/>
        </w:rPr>
        <w:t>.</w:t>
      </w:r>
    </w:p>
    <w:p w:rsidRDefault="00B6061A" w:rsidP="00EC2BD1" w:rsidR="00B6061A">
      <w:pPr>
        <w:pStyle w:val="Tijeloteksta"/>
        <w:rPr>
          <w:rFonts w:hAnsi="Times New Roman" w:ascii="Times New Roman"/>
          <w:sz w:val="24"/>
          <w:szCs w:val="24"/>
        </w:rPr>
      </w:pPr>
    </w:p>
    <w:p w:rsidRDefault="00CC79AF" w:rsidP="00EC2BD1" w:rsidR="00CC79AF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676B1">
        <w:rPr>
          <w:rFonts w:hAnsi="Times New Roman" w:ascii="Times New Roman"/>
          <w:sz w:val="24"/>
          <w:szCs w:val="24"/>
        </w:rPr>
        <w:t xml:space="preserve">ovršeno u </w:t>
      </w:r>
      <w:r w:rsidR="00CC79AF">
        <w:rPr>
          <w:rFonts w:hAnsi="Times New Roman" w:ascii="Times New Roman"/>
          <w:sz w:val="24"/>
          <w:szCs w:val="24"/>
        </w:rPr>
        <w:t xml:space="preserve">10,00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ACE" w:rsidP="00833A91" w:rsidR="00572ACE">
      <w:r>
        <w:separator/>
      </w:r>
    </w:p>
  </w:endnote>
  <w:endnote w:id="0" w:type="continuationSeparator">
    <w:p w:rsidRDefault="00572ACE" w:rsidP="00833A91" w:rsidR="00572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ACE" w:rsidP="00833A91" w:rsidR="00572ACE">
      <w:r>
        <w:separator/>
      </w:r>
    </w:p>
  </w:footnote>
  <w:footnote w:id="0" w:type="continuationSeparator">
    <w:p w:rsidRDefault="00572ACE" w:rsidP="00833A91" w:rsidR="00572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0E2455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DA134D">
      <w:rPr>
        <w:rFonts w:hAnsi="Times New Roman" w:ascii="Times New Roman"/>
        <w:szCs w:val="24"/>
      </w:rPr>
      <w:t>220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DA134D">
      <w:rPr>
        <w:rFonts w:hAnsi="Times New Roman" w:ascii="Times New Roman"/>
        <w:szCs w:val="24"/>
      </w:rPr>
      <w:t>220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03DA"/>
    <w:rsid w:val="000B4EA7"/>
    <w:rsid w:val="000C171F"/>
    <w:rsid w:val="000C6169"/>
    <w:rsid w:val="000D145E"/>
    <w:rsid w:val="000E1558"/>
    <w:rsid w:val="000E2455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97C80"/>
    <w:rsid w:val="001B7D7E"/>
    <w:rsid w:val="001C05C3"/>
    <w:rsid w:val="001F246D"/>
    <w:rsid w:val="001F2AC3"/>
    <w:rsid w:val="001F4C30"/>
    <w:rsid w:val="0020159E"/>
    <w:rsid w:val="0020673F"/>
    <w:rsid w:val="00214313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566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95832"/>
    <w:rsid w:val="003A0920"/>
    <w:rsid w:val="003A2BEE"/>
    <w:rsid w:val="003A3546"/>
    <w:rsid w:val="003B0C17"/>
    <w:rsid w:val="003B5300"/>
    <w:rsid w:val="003C2126"/>
    <w:rsid w:val="003C29DC"/>
    <w:rsid w:val="003D441F"/>
    <w:rsid w:val="003D4F0A"/>
    <w:rsid w:val="003D78DB"/>
    <w:rsid w:val="003E6D99"/>
    <w:rsid w:val="003F079F"/>
    <w:rsid w:val="003F4619"/>
    <w:rsid w:val="00422C9B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559"/>
    <w:rsid w:val="004A2A35"/>
    <w:rsid w:val="004A6F9A"/>
    <w:rsid w:val="004C3377"/>
    <w:rsid w:val="004F6F72"/>
    <w:rsid w:val="005012C1"/>
    <w:rsid w:val="00504AF5"/>
    <w:rsid w:val="00513C95"/>
    <w:rsid w:val="00523477"/>
    <w:rsid w:val="005406FA"/>
    <w:rsid w:val="005440D3"/>
    <w:rsid w:val="005458D2"/>
    <w:rsid w:val="00546D28"/>
    <w:rsid w:val="00552FC8"/>
    <w:rsid w:val="00570DDC"/>
    <w:rsid w:val="00572A9E"/>
    <w:rsid w:val="00572ACE"/>
    <w:rsid w:val="00572CD6"/>
    <w:rsid w:val="005B22CD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B493E"/>
    <w:rsid w:val="009C0977"/>
    <w:rsid w:val="009C0A11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666A"/>
    <w:rsid w:val="00AE1499"/>
    <w:rsid w:val="00AE376C"/>
    <w:rsid w:val="00AE3BE7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6061A"/>
    <w:rsid w:val="00B62963"/>
    <w:rsid w:val="00B676B1"/>
    <w:rsid w:val="00B8239A"/>
    <w:rsid w:val="00BA0EF5"/>
    <w:rsid w:val="00BC08FC"/>
    <w:rsid w:val="00BE0456"/>
    <w:rsid w:val="00BE0815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C6A45"/>
    <w:rsid w:val="00CC79AF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A134D"/>
    <w:rsid w:val="00DB573F"/>
    <w:rsid w:val="00DD2D4A"/>
    <w:rsid w:val="00DF0ADE"/>
    <w:rsid w:val="00DF684C"/>
    <w:rsid w:val="00E00528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90E68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E2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4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4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4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4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E2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4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4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4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4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2016.</izvorni_sadrzaj>
    <derivirana_varijabla naziv="DomainObject.StvarniPocetakDatum_1">23. ožujka 2016.</derivirana_varijabla>
  </DomainObject.StvarniPocetakDatum>
  <DomainObject.StvarniZavrsetakDatum>
    <izvorni_sadrzaj>23. ožujka 2016.</izvorni_sadrzaj>
    <derivirana_varijabla naziv="DomainObject.StvarniZavrsetakDatum_1">23. ožujka 2016.</derivirana_varijabla>
  </DomainObject.StvarniZavrsetakDatum>
  <DomainObject.PlaniraniZavrsetakDatum>
    <izvorni_sadrzaj>23. ožujka 2016.</izvorni_sadrzaj>
    <derivirana_varijabla naziv="DomainObject.PlaniraniZavrsetakDatum_1">23. ožujka 2016.</derivirana_varijabla>
  </DomainObject.PlaniraniZavrsetakDatum>
  <DomainObject.PlaniraniPocetakDatum>
    <izvorni_sadrzaj>23. ožujka 2016.</izvorni_sadrzaj>
    <derivirana_varijabla naziv="DomainObject.PlaniraniPocetakDatum_1">23. ožujka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SAVEZ SAMOSTALNIH SINDIKATA HRVATSKE / MIROSLAV MOLNAR</item>
      <item>Sberbank d.d.</item>
      <item>Zajednički odvjetnički ured Marko Praljak &amp; Marin Svić</item>
      <item>ZDRAVKO HERCEG</item>
      <item>LADIĆ-WERNER društvo s ograničenom odgovornošću za proizvodnju i montažu metalnih i plastičnih konstrukcija, građevinske</item>
      <item>TOMISLAV ĐURIČIN</item>
      <item>STJEPAN ČASEK</item>
      <item>Općinski sud u Varaždinu</item>
      <item>HYPO ALPE-ADRIA-BANK dioničko društvo</item>
      <item>TOMISLAV JURKIN</item>
      <item>Policijska uprava varaždinska</item>
      <item>Odvjetničko društvo Župić &amp; partneri d.o.o</item>
      <item>ODVJETNIČKO DRUŠTVO HANŽEKOVIĆ &amp; PARTNERI d.o.o.</item>
      <item>DRAŽEN KAPEŠ</item>
      <item>RUDOLF BUHIN</item>
      <item>STJEPAN KANJIR</item>
    </izvorni_sadrzaj>
    <derivirana_varijabla naziv="DomainObject.UcesnikSudskeRadnjeListNaziv_1">
      <item>SAVEZ SAMOSTALNIH SINDIKATA HRVATSKE / MIROSLAV MOLNAR</item>
      <item>Sberbank d.d.</item>
      <item>Zajednički odvjetnički ured Marko Praljak &amp; Marin Svić</item>
      <item>ZDRAVKO HERCEG</item>
      <item>LADIĆ-WERNER društvo s ograničenom odgovornošću za proizvodnju i montažu metalnih i plastičnih konstrukcija, građevinske</item>
      <item>TOMISLAV ĐURIČIN</item>
      <item>STJEPAN ČASEK</item>
      <item>Općinski sud u Varaždinu</item>
      <item>HYPO ALPE-ADRIA-BANK dioničko društvo</item>
      <item>TOMISLAV JURKIN</item>
      <item>Policijska uprava varaždinska</item>
      <item>Odvjetničko društvo Župić &amp; partneri d.o.o</item>
      <item>ODVJETNIČKO DRUŠTVO HANŽEKOVIĆ &amp; PARTNERI d.o.o.</item>
      <item>DRAŽEN KAPEŠ</item>
      <item>RUDOLF BUHIN</item>
      <item>STJEPAN KANJIR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r. 11.4. dioba</izvorni_sadrzaj>
    <derivirana_varijabla naziv="DomainObject.Predmet.PrimjedbaSuca_1">r. 11.4.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5ACB8-9FA0-481D-919D-092756538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743</properties:Words>
  <properties:Characters>3818</properties:Characters>
  <properties:Lines>93</properties:Lines>
  <properties:Paragraphs>38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4558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2016-03-23T09:01:00Z</cp:lastPrinted>
  <dcterms:modified xmlns:xsi="http://www.w3.org/2001/XMLSchema-instance" xsi:type="dcterms:W3CDTF">2016-03-23T12:50:00Z</dcterms:modified>
  <cp:revision>30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