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5489" w14:paraId="9355489" w:rsidRDefault="00F60889" w:rsidR="00380C3C">
      <w:pPr>
        <w15:collapsed w:val="false"/>
      </w:pPr>
      <w:bookmarkStart w:name="_GoBack" w:id="0"/>
      <w:bookmarkEnd w:id="0"/>
      <w:r>
        <w:t xml:space="preserve">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8E7F42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627803">
        <w:t>1689</w:t>
      </w:r>
      <w:r w:rsidR="000B4BEE">
        <w:t>/1</w:t>
      </w:r>
      <w:r w:rsidR="00627803">
        <w:t>7</w:t>
      </w:r>
      <w:r w:rsidR="000B4BEE">
        <w:t>-</w:t>
      </w:r>
      <w:r w:rsidR="00492CBC">
        <w:t>22</w:t>
      </w:r>
    </w:p>
    <w:p w:rsidRDefault="00736150" w:rsidP="002D60CE" w:rsidR="002D60CE" w:rsidRPr="00B9015B">
      <w:pPr>
        <w:jc w:val="both"/>
      </w:pPr>
      <w:r>
        <w:t xml:space="preserve">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27803" w:rsidP="004F283B" w:rsidR="00E308AD" w:rsidRPr="005D19C9">
      <w:pPr>
        <w:ind w:firstLine="708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Republike Hrvatske, Ministarstva financija, Porezne uprave, OIB: 18683136487, koju zastupa Županijsko državno odvjetništvo u Zagrebu, </w:t>
      </w:r>
      <w:r w:rsidRPr="00FF58DC">
        <w:t xml:space="preserve">za otvaranje stečajnog postupka nad dužnikom </w:t>
      </w:r>
      <w:r w:rsidRPr="00EE1F79">
        <w:t xml:space="preserve">MAGNET CT </w:t>
      </w:r>
      <w:proofErr w:type="spellStart"/>
      <w:r w:rsidRPr="00EE1F79">
        <w:t>Expert</w:t>
      </w:r>
      <w:proofErr w:type="spellEnd"/>
      <w:r w:rsidRPr="00EE1F79">
        <w:t xml:space="preserve"> d.o.o., OIB 27246837192, Zagreb, </w:t>
      </w:r>
      <w:proofErr w:type="spellStart"/>
      <w:r w:rsidRPr="00EE1F79">
        <w:t>Nemetova</w:t>
      </w:r>
      <w:proofErr w:type="spellEnd"/>
      <w:r w:rsidRPr="00EE1F79">
        <w:t xml:space="preserve"> 2</w:t>
      </w:r>
      <w:r w:rsidR="00E308AD" w:rsidRPr="005D19C9">
        <w:t xml:space="preserve">, </w:t>
      </w:r>
      <w:r w:rsidR="005D19C9" w:rsidRPr="005D19C9">
        <w:t>11</w:t>
      </w:r>
      <w:r w:rsidR="00E308AD" w:rsidRPr="005D19C9">
        <w:t xml:space="preserve">. </w:t>
      </w:r>
      <w:r w:rsidR="005D19C9" w:rsidRPr="005D19C9">
        <w:t>srpnja</w:t>
      </w:r>
      <w:r w:rsidR="00E308AD" w:rsidRPr="005D19C9">
        <w:t xml:space="preserve"> 2018.,</w:t>
      </w:r>
    </w:p>
    <w:p w:rsidRDefault="005868B1" w:rsidP="005868B1" w:rsidR="005868B1" w:rsidRPr="005868B1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27803" w:rsidRPr="00EE1F79">
        <w:t xml:space="preserve">MAGNET CT </w:t>
      </w:r>
      <w:proofErr w:type="spellStart"/>
      <w:r w:rsidR="00627803" w:rsidRPr="00EE1F79">
        <w:t>Expert</w:t>
      </w:r>
      <w:proofErr w:type="spellEnd"/>
      <w:r w:rsidR="00627803" w:rsidRPr="00EE1F79">
        <w:t xml:space="preserve"> d.o.o., OIB 27246837192, Zagreb, </w:t>
      </w:r>
      <w:proofErr w:type="spellStart"/>
      <w:r w:rsidR="00627803" w:rsidRPr="00EE1F79">
        <w:t>Nemetova</w:t>
      </w:r>
      <w:proofErr w:type="spellEnd"/>
      <w:r w:rsidR="00627803" w:rsidRPr="00EE1F79">
        <w:t xml:space="preserve">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A67F6F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7803">
        <w:t>1689</w:t>
      </w:r>
      <w:r w:rsidR="00535D8E" w:rsidRPr="00B9015B">
        <w:t>-</w:t>
      </w:r>
      <w:r w:rsidR="00627803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627803" w:rsidP="00627803" w:rsidR="00627803" w:rsidRPr="002A2DE3">
      <w:pPr>
        <w:ind w:firstLine="708"/>
        <w:jc w:val="both"/>
      </w:pPr>
      <w:r w:rsidRPr="002A2DE3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EE1F79">
        <w:t xml:space="preserve">MAGNET CT </w:t>
      </w:r>
      <w:proofErr w:type="spellStart"/>
      <w:r w:rsidRPr="00EE1F79">
        <w:t>Expert</w:t>
      </w:r>
      <w:proofErr w:type="spellEnd"/>
      <w:r w:rsidRPr="00EE1F79">
        <w:t xml:space="preserve"> d.o.o., OIB 27246837192, Zagreb, </w:t>
      </w:r>
      <w:proofErr w:type="spellStart"/>
      <w:r w:rsidRPr="00EE1F79">
        <w:t>Nemetova</w:t>
      </w:r>
      <w:proofErr w:type="spellEnd"/>
      <w:r w:rsidRPr="00EE1F79">
        <w:t xml:space="preserve"> 2</w:t>
      </w:r>
      <w:r w:rsidRPr="002A2DE3">
        <w:t>.</w:t>
      </w:r>
    </w:p>
    <w:p w:rsidRDefault="00627803" w:rsidP="00627803" w:rsidR="00627803">
      <w:pPr>
        <w:jc w:val="both"/>
      </w:pPr>
      <w:r>
        <w:tab/>
        <w:t xml:space="preserve">S obzirom na to da su bile ispunjene pretpostavke, sud je 18. siječnja 2016.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627803" w:rsidP="00627803" w:rsidR="00627803">
      <w:pPr>
        <w:jc w:val="both"/>
      </w:pPr>
      <w:r>
        <w:tab/>
      </w:r>
      <w:r w:rsidRPr="00EE1F79">
        <w:t xml:space="preserve">Republika Hrvatska, Ministarstvo financija, </w:t>
      </w:r>
      <w:r>
        <w:t>Porezna uprava, dostavila je 2</w:t>
      </w:r>
      <w:r w:rsidRPr="00EE1F79">
        <w:t xml:space="preserve">. </w:t>
      </w:r>
      <w:r>
        <w:t>veljače 2016</w:t>
      </w:r>
      <w:r w:rsidRPr="00EE1F79">
        <w:t xml:space="preserve">. obrazac kojim je, kao vjerovnik, predložila nad dužnikom otvoriti stečaj. U prilogu je dostavljeno stanje računa poreznog obveznika MAGNET CT </w:t>
      </w:r>
      <w:proofErr w:type="spellStart"/>
      <w:r w:rsidRPr="00EE1F79">
        <w:t>Expert</w:t>
      </w:r>
      <w:proofErr w:type="spellEnd"/>
      <w:r w:rsidRPr="00EE1F79">
        <w:t xml:space="preserve"> d.o.o., </w:t>
      </w:r>
      <w:r>
        <w:t>na dan 22</w:t>
      </w:r>
      <w:r w:rsidRPr="00EE1F79">
        <w:t xml:space="preserve">. </w:t>
      </w:r>
      <w:r>
        <w:t>siječnja 2016</w:t>
      </w:r>
      <w:r w:rsidRPr="00EE1F79">
        <w:t>. iz kojeg proizlazi kako dužnik</w:t>
      </w:r>
      <w:r>
        <w:t xml:space="preserve"> </w:t>
      </w:r>
      <w:r w:rsidRPr="00CF2458">
        <w:t>po osnovi porez</w:t>
      </w:r>
      <w:r>
        <w:t>a, doprinosa, članarina</w:t>
      </w:r>
      <w:r w:rsidRPr="00EE1F79">
        <w:t xml:space="preserve"> duguje iznos od </w:t>
      </w:r>
      <w:r>
        <w:t>467.243,03</w:t>
      </w:r>
      <w:r w:rsidRPr="00EE1F79">
        <w:t xml:space="preserve"> kn, čime je Republika  Hrvatska,  Ministarstvo financija, Porezna uprava, učinila vjerojatnim postojanje tražbine prema dužniku. </w:t>
      </w:r>
      <w:r>
        <w:t>D</w:t>
      </w:r>
      <w:r w:rsidRPr="00EE1F79">
        <w:t xml:space="preserve">ostavljen je e-izvadak iz zemljišnih knjiga prema kojem je dužnik vlasnik </w:t>
      </w:r>
      <w:r>
        <w:t xml:space="preserve">nekretnine upisane u zk.ul.br. 16027, k.o. Gornje Vrapče, poduložak 8 i poduložak 9, koja se sastoji od </w:t>
      </w:r>
      <w:proofErr w:type="spellStart"/>
      <w:r>
        <w:t>kčbr</w:t>
      </w:r>
      <w:proofErr w:type="spellEnd"/>
      <w:r>
        <w:t xml:space="preserve">. 1187/66, etaže 261/10000 garaža G-3, podrum, površine 15,10 </w:t>
      </w:r>
      <w:proofErr w:type="spellStart"/>
      <w:r>
        <w:t>čm</w:t>
      </w:r>
      <w:proofErr w:type="spellEnd"/>
      <w:r>
        <w:t xml:space="preserve"> i etaže 261/10000 garaža G-4, podrum, površine 15,10 </w:t>
      </w:r>
      <w:proofErr w:type="spellStart"/>
      <w:r>
        <w:t>čm</w:t>
      </w:r>
      <w:proofErr w:type="spellEnd"/>
      <w:r w:rsidRPr="00EE1F79">
        <w:t>.</w:t>
      </w:r>
      <w:r>
        <w:t xml:space="preserve"> </w:t>
      </w:r>
      <w:r>
        <w:lastRenderedPageBreak/>
        <w:t>N</w:t>
      </w:r>
      <w:r w:rsidRPr="00CF2458">
        <w:t xml:space="preserve">avedeni vjerovnik </w:t>
      </w:r>
      <w:r>
        <w:t>obavijestio je</w:t>
      </w:r>
      <w:r w:rsidRPr="00CF2458">
        <w:t xml:space="preserve"> sud kako je dužnik vlasnik</w:t>
      </w:r>
      <w:r>
        <w:t xml:space="preserve"> i</w:t>
      </w:r>
      <w:r w:rsidRPr="00CF2458">
        <w:t xml:space="preserve"> </w:t>
      </w:r>
      <w:r>
        <w:t>teretnog automobila Renault 2.5 DCI 120/Master iz 2011</w:t>
      </w:r>
      <w:r w:rsidRPr="00CF2458">
        <w:t>.</w:t>
      </w:r>
    </w:p>
    <w:p w:rsidRDefault="00627803" w:rsidP="00627803" w:rsidR="00627803" w:rsidRPr="00627803">
      <w:pPr>
        <w:jc w:val="both"/>
      </w:pPr>
      <w:r>
        <w:t xml:space="preserve"> </w:t>
      </w:r>
      <w:r w:rsidRPr="002213D4">
        <w:rPr>
          <w:color w:val="FF0000"/>
        </w:rPr>
        <w:tab/>
      </w:r>
      <w:r>
        <w:t xml:space="preserve"> Republika Hrvatska, </w:t>
      </w:r>
      <w:r w:rsidRPr="00291D59">
        <w:t>Ministarstvo financija, Porezna uprava</w:t>
      </w:r>
      <w:r>
        <w:t>, kao vjerovnik, je u smislu čl. 114. st. 3. SZ-a oslobođen plaćanja predujma za namirenje troškova stečajnog postupka iz čl. 114. st. 1. SZ-a.</w:t>
      </w:r>
    </w:p>
    <w:p w:rsidRDefault="00627803" w:rsidP="00627803" w:rsidR="00E308AD" w:rsidRPr="00C4645C">
      <w:pPr>
        <w:ind w:firstLine="708"/>
        <w:jc w:val="both"/>
      </w:pPr>
      <w:r>
        <w:t>Obzirom da je navedeni vjerovnik u roku 45 dana od dana objave oglasa, predložio otvoriti stečaj nad dužnikom te je obavijestio sud kako dužnik ima navedenu imovinu, sud je na temelju odredbe čl. 433. SZ-a obustavio skraćeni stečajni postupak.</w:t>
      </w:r>
      <w:r w:rsidR="00E308AD" w:rsidRPr="00C4645C">
        <w:t xml:space="preserve"> </w:t>
      </w:r>
    </w:p>
    <w:p w:rsidRDefault="00E308AD" w:rsidP="00E308AD" w:rsidR="00E308AD" w:rsidRPr="00C4645C">
      <w:pPr>
        <w:jc w:val="both"/>
        <w:rPr>
          <w:lang w:val="en-GB"/>
        </w:rPr>
      </w:pPr>
      <w:r w:rsidRPr="00C4645C">
        <w:tab/>
      </w:r>
      <w:r w:rsidR="00627803">
        <w:t>Imajući u vidu činjenicu da je Financijska agencija u zahtjevu za provedbu skraćenog stečajnog postupka, koji se vodio pod poslovnim brojem St-6391/15, navela da je dužnik na dan 1</w:t>
      </w:r>
      <w:r w:rsidR="00627803" w:rsidRPr="003E5697">
        <w:t xml:space="preserve">. rujna 2015. u Očevidniku redoslijeda osnova za plaćanje imao evidentirane neizvršene osnove za plaćanje u neprekinutom razdoblju od </w:t>
      </w:r>
      <w:r w:rsidR="00627803">
        <w:t>691 dan te kako navedena agencija</w:t>
      </w:r>
      <w:r w:rsidR="00627803" w:rsidRPr="003E5697">
        <w:t xml:space="preserve"> vodi Očevidnik redoslijeda osnova za plaćanje</w:t>
      </w:r>
      <w:r w:rsidR="00627803">
        <w:t>,</w:t>
      </w:r>
      <w:r w:rsidR="00627803" w:rsidRPr="003E5697">
        <w:t xml:space="preserve"> </w:t>
      </w:r>
      <w:proofErr w:type="spellStart"/>
      <w:r w:rsidR="00627803" w:rsidRPr="00E974B3">
        <w:rPr>
          <w:lang w:val="en-GB"/>
        </w:rPr>
        <w:t>sud</w:t>
      </w:r>
      <w:proofErr w:type="spellEnd"/>
      <w:r w:rsidR="00627803" w:rsidRPr="00E974B3">
        <w:rPr>
          <w:lang w:val="en-GB"/>
        </w:rPr>
        <w:t xml:space="preserve"> je </w:t>
      </w:r>
      <w:proofErr w:type="spellStart"/>
      <w:r w:rsidR="00627803" w:rsidRPr="00E974B3">
        <w:rPr>
          <w:lang w:val="en-GB"/>
        </w:rPr>
        <w:t>prihvatio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tvrdnje</w:t>
      </w:r>
      <w:proofErr w:type="spellEnd"/>
      <w:r w:rsidR="00627803">
        <w:rPr>
          <w:lang w:val="en-GB"/>
        </w:rPr>
        <w:t xml:space="preserve"> </w:t>
      </w:r>
      <w:proofErr w:type="spellStart"/>
      <w:r w:rsidR="00627803">
        <w:rPr>
          <w:lang w:val="en-GB"/>
        </w:rPr>
        <w:t>Financijske</w:t>
      </w:r>
      <w:proofErr w:type="spellEnd"/>
      <w:r w:rsidR="00627803">
        <w:rPr>
          <w:lang w:val="en-GB"/>
        </w:rPr>
        <w:t xml:space="preserve"> </w:t>
      </w:r>
      <w:proofErr w:type="spellStart"/>
      <w:r w:rsidR="00627803">
        <w:rPr>
          <w:lang w:val="en-GB"/>
        </w:rPr>
        <w:t>agencije</w:t>
      </w:r>
      <w:proofErr w:type="spellEnd"/>
      <w:r w:rsidR="00627803" w:rsidRPr="00E974B3">
        <w:rPr>
          <w:lang w:val="en-GB"/>
        </w:rPr>
        <w:t xml:space="preserve"> o </w:t>
      </w:r>
      <w:proofErr w:type="spellStart"/>
      <w:r w:rsidR="00627803" w:rsidRPr="00E974B3">
        <w:rPr>
          <w:lang w:val="en-GB"/>
        </w:rPr>
        <w:t>neprekinutom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razdoblju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evidentiranih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neizvršenih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osnova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za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plaćanje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koji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su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zavedeni</w:t>
      </w:r>
      <w:proofErr w:type="spellEnd"/>
      <w:r w:rsidR="00627803" w:rsidRPr="00E974B3">
        <w:rPr>
          <w:lang w:val="en-GB"/>
        </w:rPr>
        <w:t xml:space="preserve"> u </w:t>
      </w:r>
      <w:proofErr w:type="spellStart"/>
      <w:r w:rsidR="00627803" w:rsidRPr="00E974B3">
        <w:rPr>
          <w:lang w:val="en-GB"/>
        </w:rPr>
        <w:t>Očevidniku</w:t>
      </w:r>
      <w:proofErr w:type="spellEnd"/>
      <w:r w:rsidR="00627803" w:rsidRPr="00E974B3">
        <w:rPr>
          <w:lang w:val="en-GB"/>
        </w:rPr>
        <w:t xml:space="preserve">  </w:t>
      </w:r>
      <w:proofErr w:type="spellStart"/>
      <w:r w:rsidR="00627803" w:rsidRPr="00E974B3">
        <w:rPr>
          <w:lang w:val="en-GB"/>
        </w:rPr>
        <w:t>redoslijeda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osnova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za</w:t>
      </w:r>
      <w:proofErr w:type="spellEnd"/>
      <w:r w:rsidR="00627803" w:rsidRPr="00E974B3">
        <w:rPr>
          <w:lang w:val="en-GB"/>
        </w:rPr>
        <w:t xml:space="preserve"> </w:t>
      </w:r>
      <w:proofErr w:type="spellStart"/>
      <w:r w:rsidR="00627803" w:rsidRPr="00E974B3">
        <w:rPr>
          <w:lang w:val="en-GB"/>
        </w:rPr>
        <w:t>plaćanje</w:t>
      </w:r>
      <w:proofErr w:type="spellEnd"/>
      <w:r w:rsidR="00627803" w:rsidRPr="00E974B3">
        <w:rPr>
          <w:lang w:val="en-GB"/>
        </w:rPr>
        <w:t xml:space="preserve">. </w:t>
      </w:r>
      <w:r w:rsidRPr="00C4645C">
        <w:rPr>
          <w:lang w:val="en-GB"/>
        </w:rPr>
        <w:t xml:space="preserve"> </w:t>
      </w:r>
    </w:p>
    <w:p w:rsidRDefault="00E308AD" w:rsidP="00E308AD" w:rsidR="00B9015B" w:rsidRPr="00B9015B">
      <w:pPr>
        <w:ind w:firstLine="709"/>
        <w:jc w:val="both"/>
      </w:pPr>
      <w:r w:rsidRPr="00C4645C">
        <w:t>Odredbom čl. 115. st. 1. SZ-a propisano je da sud na temelju prijedloga za otvaranje stečajnoga postupka donosi rješenje o pokretanju prethodnoga postupka radi utvrđivanja pretpostavki za otvaranje stečajnoga postupka (prethodni postupak). S obzirom na to da iz navoda Financijske agencije proizlazi kako dužnik ima evidentirane neizvršene osnove za plaćanje u neprek</w:t>
      </w:r>
      <w:r w:rsidR="00627803">
        <w:t>inutom razdoblju od 120 dana, a vjerovnik je dostavljenom dokumentacijom učinio vjerojatnim postojanje tražbine prema dužniku</w:t>
      </w:r>
      <w:r w:rsidRPr="00C4645C">
        <w:t>, sud je na temelju odredbe čl. 109. st. 2. i 115. st. 1. u vezi s čl. 433. SZ-a</w:t>
      </w:r>
      <w:r>
        <w:t xml:space="preserve"> </w:t>
      </w:r>
      <w:r w:rsidR="00B9015B" w:rsidRPr="00B9015B">
        <w:t>donio rješenje o pokretanju prethodnog postupka rad</w:t>
      </w:r>
      <w:r w:rsidR="00F324F6">
        <w:t>i utvrđivanja pretpostavki</w:t>
      </w:r>
      <w:r w:rsidR="00B9015B" w:rsidRPr="00B9015B">
        <w:t xml:space="preserve"> za otvaranje stečajnog postupka nad dužnikom.</w:t>
      </w:r>
    </w:p>
    <w:p w:rsidRDefault="00627803" w:rsidP="001955A9" w:rsidR="001955A9">
      <w:pPr>
        <w:ind w:firstLine="708"/>
        <w:jc w:val="both"/>
      </w:pPr>
      <w:r>
        <w:t xml:space="preserve">Spisu </w:t>
      </w:r>
      <w:proofErr w:type="spellStart"/>
      <w:r>
        <w:t>prileži</w:t>
      </w:r>
      <w:proofErr w:type="spellEnd"/>
      <w:r>
        <w:t xml:space="preserve"> podnesak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od 1. kolovoza 2017. (list 36 spisa) kojim obavještava sud da je transakcijski račun dužnika HR6724840081104507200 zatvoren.</w:t>
      </w:r>
    </w:p>
    <w:p w:rsidRDefault="00631D76" w:rsidP="00631D76" w:rsidR="00631D76">
      <w:pPr>
        <w:ind w:firstLine="708"/>
        <w:jc w:val="both"/>
      </w:pPr>
      <w:r>
        <w:t xml:space="preserve">Spisu </w:t>
      </w:r>
      <w:proofErr w:type="spellStart"/>
      <w:r>
        <w:t>prileži</w:t>
      </w:r>
      <w:proofErr w:type="spellEnd"/>
      <w:r>
        <w:t xml:space="preserve"> podnesak dužnika od 29. kolovoza 2017. (list 37-48 spisa) u kojem se nalazi potvrda o stanju duga </w:t>
      </w:r>
      <w:proofErr w:type="spellStart"/>
      <w:r>
        <w:t>ovršenika</w:t>
      </w:r>
      <w:proofErr w:type="spellEnd"/>
      <w:r>
        <w:t xml:space="preserve"> te isti obavještava sud o ovršnom postupku koji se vodi pred Općinskim sudom u Novom Zagrebu, Stalnoj službi u Samoboru pod brojem </w:t>
      </w:r>
      <w:proofErr w:type="spellStart"/>
      <w:r>
        <w:t>Ovr</w:t>
      </w:r>
      <w:proofErr w:type="spellEnd"/>
      <w:r>
        <w:t>-810/16</w:t>
      </w:r>
      <w:r w:rsidR="001654C4">
        <w:t>,</w:t>
      </w:r>
      <w:r>
        <w:t xml:space="preserve"> a u kojem je ovrhovoditelj </w:t>
      </w:r>
      <w:proofErr w:type="spellStart"/>
      <w:r>
        <w:t>Fotokemika</w:t>
      </w:r>
      <w:proofErr w:type="spellEnd"/>
      <w:r>
        <w:t xml:space="preserve">-Nova d.o.o., a dužnik je </w:t>
      </w:r>
      <w:proofErr w:type="spellStart"/>
      <w:r>
        <w:t>ovršenik</w:t>
      </w:r>
      <w:proofErr w:type="spellEnd"/>
      <w:r>
        <w:t xml:space="preserve"> te u kojem postupku je doneseno rješenje i zaključak kojim se ovrhovoditelju dosuđuje pokretnina detaljno opisana u Rješenju i zaključku od 25. kolovoza 2016. (list 41-42 spisa). Također je dostavljen i zaključak Općinskog suda u Novom Zagrebu </w:t>
      </w:r>
      <w:proofErr w:type="spellStart"/>
      <w:r>
        <w:t>posl</w:t>
      </w:r>
      <w:proofErr w:type="spellEnd"/>
      <w:r>
        <w:t>. br. 3952/15 od 15. studenog 2015. u kojem je utvrđena vrijednost nekretnine detaljno opisana u predmetnom zaključku (list 44-46 spisa).</w:t>
      </w:r>
    </w:p>
    <w:p w:rsidRDefault="005868B1" w:rsidP="00631D76" w:rsidR="007761CE">
      <w:pPr>
        <w:ind w:firstLine="708"/>
        <w:jc w:val="both"/>
      </w:pPr>
      <w:r w:rsidRPr="005868B1">
        <w:t>Na ročištu radi očitovanja o prijedlogu za otvaran</w:t>
      </w:r>
      <w:r w:rsidR="00631D76">
        <w:t>je stečajnog postupka održanom 12</w:t>
      </w:r>
      <w:r w:rsidRPr="005868B1">
        <w:t xml:space="preserve">. </w:t>
      </w:r>
      <w:r w:rsidR="00631D76">
        <w:t>rujna</w:t>
      </w:r>
      <w:r w:rsidRPr="005868B1">
        <w:t xml:space="preserve"> 2017. </w:t>
      </w:r>
      <w:r w:rsidR="00631D76">
        <w:t>sud je izvršio uvid u stanje zemljišno-knjižnih izvadaka, a u odnosu na nekretninu upisanu u zk.ul.br. 16027, k.o. Gornje Vrapče, poduložak 8 te nekretninu u</w:t>
      </w:r>
      <w:r w:rsidR="001654C4">
        <w:t xml:space="preserve">pisanu u </w:t>
      </w:r>
      <w:r w:rsidR="00631D76">
        <w:t xml:space="preserve">zk.ul.br. 16027, k.o. Gornje Vrapče, poduložak 9 (a o kojima je predlagatelj dostavio sudu izvatke iz kojih je proizlazilo da je dužnik vlasnik istih) te je utvrdio da je vezano za obje nekretnine izvršen prijenos prava vlasništva i to u odnosu na nekretninu upisanu u zk.ul.br. 16027, k.o. Gornje Vrapče, poduložak 8 sa dužnika na Šuman Marka, Zagreb, Dugoselska ulica 10. Na nekretnini upisanoj u zk.ul.br. 16027, k.o. Gornje Vrapče, poduložak 9 vlasništvo je sa dužnika preneseno na </w:t>
      </w:r>
      <w:proofErr w:type="spellStart"/>
      <w:r w:rsidR="00631D76">
        <w:t>Fotokemika</w:t>
      </w:r>
      <w:proofErr w:type="spellEnd"/>
      <w:r w:rsidR="00631D76">
        <w:t>-Nova d.o.o., Samobor, Nikole Šubića Zrinskog 14. Punomoćnik predlagatelja nakon što je upoznat s navedenim podacima naveo je da stečajni razlog postoji s obzirom na stanje blokade računa, da predlagatelj ima tražbinu prema dužniku te da drugih podataka o imovini trenutno nema.</w:t>
      </w:r>
    </w:p>
    <w:p w:rsidRDefault="001654C4" w:rsidP="00631D76" w:rsidR="001654C4">
      <w:pPr>
        <w:ind w:firstLine="708"/>
        <w:jc w:val="both"/>
      </w:pPr>
      <w:r>
        <w:t xml:space="preserve">Uvidom u Uvjerenje Ministarstva unutarnjih poslova, Policijska uprava Zagrebačka od 6. listopada 2017. (list 57 spisa) utvrđeno je da dužnik nije evidentiran kao vlasnik vozila. </w:t>
      </w:r>
    </w:p>
    <w:p w:rsidRDefault="001654C4" w:rsidP="004C428C" w:rsidR="001654C4">
      <w:pPr>
        <w:pStyle w:val="Tijeloteksta"/>
        <w:ind w:firstLine="708"/>
      </w:pPr>
      <w:r>
        <w:t xml:space="preserve">Sukladno navedenom ovaj sud zaključuje da dužnik nema imovinu koja bi bila dovoljna za namirenje troškova stečajnog postupka. </w:t>
      </w:r>
      <w:r w:rsidR="005868B1">
        <w:t xml:space="preserve"> </w:t>
      </w:r>
      <w:r w:rsidR="005868B1" w:rsidRPr="005868B1">
        <w:t xml:space="preserve"> </w:t>
      </w:r>
    </w:p>
    <w:p w:rsidRDefault="001654C4" w:rsidP="004C428C" w:rsidR="005868B1">
      <w:pPr>
        <w:pStyle w:val="Tijeloteksta"/>
        <w:ind w:firstLine="708"/>
      </w:pPr>
      <w:r>
        <w:lastRenderedPageBreak/>
        <w:t>Nadalje,</w:t>
      </w:r>
      <w:r w:rsidR="004C428C" w:rsidRPr="004C428C">
        <w:t xml:space="preserve"> uvidom u </w:t>
      </w:r>
      <w:r w:rsidR="00CE704B">
        <w:t>potvrdu</w:t>
      </w:r>
      <w:r w:rsidR="007761CE">
        <w:t xml:space="preserve"> FINE od </w:t>
      </w:r>
      <w:r w:rsidR="00CE704B">
        <w:t>5</w:t>
      </w:r>
      <w:r w:rsidR="005868B1" w:rsidRPr="005868B1">
        <w:t xml:space="preserve">. </w:t>
      </w:r>
      <w:r w:rsidR="007761CE">
        <w:t>rujna 2017. (list 50</w:t>
      </w:r>
      <w:r w:rsidR="005868B1" w:rsidRPr="005868B1">
        <w:t xml:space="preserve"> spisa) </w:t>
      </w:r>
      <w:r>
        <w:t xml:space="preserve">sud je </w:t>
      </w:r>
      <w:r w:rsidR="005868B1">
        <w:t xml:space="preserve">utvrdio da </w:t>
      </w:r>
      <w:r w:rsidR="00CE704B">
        <w:t>je dužnik na dan 5</w:t>
      </w:r>
      <w:r w:rsidR="005868B1" w:rsidRPr="005868B1">
        <w:t xml:space="preserve">. </w:t>
      </w:r>
      <w:r w:rsidR="007761CE">
        <w:t>rujna</w:t>
      </w:r>
      <w:r w:rsidR="005868B1" w:rsidRPr="005868B1">
        <w:t xml:space="preserve"> 201</w:t>
      </w:r>
      <w:r w:rsidR="007761CE">
        <w:t>7</w:t>
      </w:r>
      <w:r w:rsidR="005868B1" w:rsidRPr="005868B1">
        <w:t xml:space="preserve">. u Očevidniku redoslijeda osnova za plaćanje imao neizvršene osnove za plaćanje </w:t>
      </w:r>
      <w:r w:rsidR="00CE704B">
        <w:t>u neprekinutom razdoblju od 1425</w:t>
      </w:r>
      <w:r w:rsidR="005868B1" w:rsidRPr="005868B1">
        <w:t xml:space="preserve"> dana u ukupnom iznosu</w:t>
      </w:r>
      <w:r w:rsidR="007761CE">
        <w:t xml:space="preserve"> od 1.</w:t>
      </w:r>
      <w:r w:rsidR="00CE704B">
        <w:t>278.053,23</w:t>
      </w:r>
      <w:r w:rsidR="005868B1" w:rsidRPr="005868B1">
        <w:t xml:space="preserve"> kn.</w:t>
      </w:r>
    </w:p>
    <w:p w:rsidRDefault="005868B1" w:rsidP="004C428C" w:rsidR="00ED5FDE">
      <w:pPr>
        <w:pStyle w:val="Tijeloteksta"/>
        <w:ind w:firstLine="708"/>
      </w:pPr>
      <w:r w:rsidRPr="00ED5FDE">
        <w:t xml:space="preserve"> </w:t>
      </w:r>
      <w:r w:rsidR="00ED5FDE"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A67F6F" w:rsidR="00A67F6F" w:rsidRPr="00350BA2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 xml:space="preserve">og postupka u ukupnom iznosu  </w:t>
      </w:r>
      <w:r w:rsidR="00A67F6F" w:rsidRPr="00350BA2">
        <w:t xml:space="preserve">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E704B" w:rsidP="00FE48F4" w:rsidR="00FE48F4" w:rsidRPr="00B9015B">
      <w:pPr>
        <w:ind w:firstLine="708"/>
        <w:jc w:val="both"/>
      </w:pPr>
      <w:r>
        <w:t>Zbog navedenog, sud je na temelju odredbe čl. 132. st. 1. i 2. SZ-a riješio kao u izreci.</w:t>
      </w:r>
      <w:r w:rsidR="00FE48F4" w:rsidRPr="00B9015B">
        <w:t xml:space="preserve">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B9015B">
      <w:pPr>
        <w:jc w:val="center"/>
      </w:pPr>
      <w:r w:rsidRPr="00B9015B">
        <w:t xml:space="preserve"> </w:t>
      </w:r>
      <w:r w:rsidR="00526C6A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1654C4">
        <w:t xml:space="preserve"> 11</w:t>
      </w:r>
      <w:r w:rsidR="005868B1">
        <w:t xml:space="preserve">. </w:t>
      </w:r>
      <w:r w:rsidR="001654C4">
        <w:t xml:space="preserve">srpnja </w:t>
      </w:r>
      <w:r w:rsidR="009C47FB">
        <w:t>201</w:t>
      </w:r>
      <w:r w:rsidR="00552D0C">
        <w:t>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7270E1">
        <w:t>, 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9D54CE" w:rsidP="00065B42" w:rsidR="009D54CE"/>
    <w:p w:rsidRDefault="007270E1" w:rsidP="007B64C7" w:rsidR="007270E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270E1" w:rsidP="007B64C7" w:rsidR="007270E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9D54CE" w:rsidP="00065B42" w:rsidR="009D54CE"/>
    <w:sectPr w:rsidSect="000E57F1" w:rsidR="009D54C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F60889" w:rsidRPr="00F60889">
    <w:pPr>
      <w:pStyle w:val="Zaglavlje"/>
      <w:rPr>
        <w:sz w:val="24"/>
      </w:rPr>
    </w:pPr>
    <w:r>
      <w:tab/>
    </w:r>
    <w:r>
      <w:tab/>
    </w:r>
    <w:r w:rsidR="009D54CE">
      <w:rPr>
        <w:sz w:val="24"/>
        <w:szCs w:val="24"/>
      </w:rPr>
      <w:t>89</w:t>
    </w:r>
    <w:r w:rsidRPr="00380C3C">
      <w:rPr>
        <w:sz w:val="24"/>
      </w:rPr>
      <w:t>. St-</w:t>
    </w:r>
    <w:r w:rsidR="00627803">
      <w:rPr>
        <w:sz w:val="24"/>
      </w:rPr>
      <w:t>1689/17</w:t>
    </w:r>
    <w:r w:rsidR="00526C6A">
      <w:rPr>
        <w:sz w:val="24"/>
      </w:rPr>
      <w:t>-</w:t>
    </w:r>
    <w:r w:rsidR="00492CBC">
      <w:rPr>
        <w:sz w:val="24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1785"/>
    <w:rsid w:val="000E335E"/>
    <w:rsid w:val="000E57F1"/>
    <w:rsid w:val="001013EE"/>
    <w:rsid w:val="00134F3A"/>
    <w:rsid w:val="001654C4"/>
    <w:rsid w:val="001861A1"/>
    <w:rsid w:val="001955A9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92CBC"/>
    <w:rsid w:val="004C428C"/>
    <w:rsid w:val="004F283B"/>
    <w:rsid w:val="00501EBB"/>
    <w:rsid w:val="00526C6A"/>
    <w:rsid w:val="00535D8E"/>
    <w:rsid w:val="00552D0C"/>
    <w:rsid w:val="005543BD"/>
    <w:rsid w:val="005868B1"/>
    <w:rsid w:val="005D19C9"/>
    <w:rsid w:val="005E2724"/>
    <w:rsid w:val="00602113"/>
    <w:rsid w:val="00627803"/>
    <w:rsid w:val="00631D76"/>
    <w:rsid w:val="00662884"/>
    <w:rsid w:val="006B1344"/>
    <w:rsid w:val="00704DD0"/>
    <w:rsid w:val="007150E9"/>
    <w:rsid w:val="007270E1"/>
    <w:rsid w:val="00736150"/>
    <w:rsid w:val="00754CF2"/>
    <w:rsid w:val="007761CE"/>
    <w:rsid w:val="007B068E"/>
    <w:rsid w:val="007B2A77"/>
    <w:rsid w:val="007E5685"/>
    <w:rsid w:val="007E6A6F"/>
    <w:rsid w:val="008B669A"/>
    <w:rsid w:val="008E7F42"/>
    <w:rsid w:val="00947BCF"/>
    <w:rsid w:val="009B3D51"/>
    <w:rsid w:val="009C47FB"/>
    <w:rsid w:val="009D54CE"/>
    <w:rsid w:val="00A0793E"/>
    <w:rsid w:val="00A6064D"/>
    <w:rsid w:val="00A67F6F"/>
    <w:rsid w:val="00A75EA1"/>
    <w:rsid w:val="00A75F17"/>
    <w:rsid w:val="00A851A3"/>
    <w:rsid w:val="00AB6CDD"/>
    <w:rsid w:val="00B40AF9"/>
    <w:rsid w:val="00B62E90"/>
    <w:rsid w:val="00B9015B"/>
    <w:rsid w:val="00BB5767"/>
    <w:rsid w:val="00BC0921"/>
    <w:rsid w:val="00BC67EF"/>
    <w:rsid w:val="00BE5577"/>
    <w:rsid w:val="00BF01D0"/>
    <w:rsid w:val="00BF0DDB"/>
    <w:rsid w:val="00C23ADD"/>
    <w:rsid w:val="00C40A44"/>
    <w:rsid w:val="00CE704B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308AD"/>
    <w:rsid w:val="00ED5FDE"/>
    <w:rsid w:val="00EE6CE3"/>
    <w:rsid w:val="00F24250"/>
    <w:rsid w:val="00F324F6"/>
    <w:rsid w:val="00F60889"/>
    <w:rsid w:val="00F85024"/>
    <w:rsid w:val="00FA4148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St-1689/2017</izvorni_sadrzaj>
    <derivirana_varijabla naziv="DomainObject.Predmet.OznakaBroj_1">St-1689/2017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CT Expert d.o.o. zastupanog po punomoćniku Dražen Božić</izvorni_sadrzaj>
    <derivirana_varijabla naziv="DomainObject.Predmet.ProtustrankaFormated_1">  MAGNET CT Expert d.o.o. zastupanog po punomoćniku Dražen Božić</derivirana_varijabla>
  </DomainObject.Predmet.ProtustrankaFormated>
  <DomainObject.Predmet.ProtustrankaFormatedOIB>
    <izvorni_sadrzaj>  MAGNET CT Expert d.o.o., OIB 27246837192 zastupanog po punomoćniku Dražen Božić</izvorni_sadrzaj>
    <derivirana_varijabla naziv="DomainObject.Predmet.ProtustrankaFormatedOIB_1">  MAGNET CT Expert d.o.o., OIB 27246837192 zastupanog po punomoćniku Dražen Božić</derivirana_varijabla>
  </DomainObject.Predmet.ProtustrankaFormatedOIB>
  <DomainObject.Predmet.ProtustrankaFormatedWithAdress>
    <izvorni_sadrzaj> MAGNET CT Expert d.o.o., Nemetova 2, 10000 Zagreb zastupanog po punomoćniku Dražen Božić</izvorni_sadrzaj>
    <derivirana_varijabla naziv="DomainObject.Predmet.ProtustrankaFormatedWithAdress_1"> MAGNET CT Expert d.o.o., Nemetova 2, 10000 Zagreb zastupanog po punomoćniku Dražen Božić</derivirana_varijabla>
  </DomainObject.Predmet.ProtustrankaFormatedWithAdress>
  <DomainObject.Predmet.ProtustrankaFormatedWithAdressOIB>
    <izvorni_sadrzaj> MAGNET CT Expert d.o.o., OIB 27246837192, Nemetova 2, 10000 Zagreb zastupanog po punomoćniku Dražen Božić</izvorni_sadrzaj>
    <derivirana_varijabla naziv="DomainObject.Predmet.ProtustrankaFormatedWithAdressOIB_1"> MAGNET CT Expert d.o.o., OIB 27246837192, Nemetova 2, 10000 Zagreb zastupanog po punomoćniku Dražen Božić</derivirana_varijabla>
  </DomainObject.Predmet.ProtustrankaFormatedWithAdressOIB>
  <DomainObject.Predmet.ProtustrankaWithAdress>
    <izvorni_sadrzaj>MAGNET CT Expert d.o.o. Nemetova 2, 10000 Zagreb</izvorni_sadrzaj>
    <derivirana_varijabla naziv="DomainObject.Predmet.ProtustrankaWithAdress_1">MAGNET CT Expert d.o.o. Nemetova 2, 10000 Zagreb</derivirana_varijabla>
  </DomainObject.Predmet.ProtustrankaWithAdress>
  <DomainObject.Predmet.ProtustrankaWithAdressOIB>
    <izvorni_sadrzaj>MAGNET CT Expert d.o.o., OIB 27246837192, Nemetova 2, 10000 Zagreb</izvorni_sadrzaj>
    <derivirana_varijabla naziv="DomainObject.Predmet.ProtustrankaWithAdressOIB_1">MAGNET CT Expert d.o.o., OIB 27246837192, Nemetova 2, 10000 Zagreb</derivirana_varijabla>
  </DomainObject.Predmet.ProtustrankaWithAdressOIB>
  <DomainObject.Predmet.ProtustrankaNazivFormated>
    <izvorni_sadrzaj>MAGNET CT Expert d.o.o.</izvorni_sadrzaj>
    <derivirana_varijabla naziv="DomainObject.Predmet.ProtustrankaNazivFormated_1">MAGNET CT Expert d.o.o.</derivirana_varijabla>
  </DomainObject.Predmet.ProtustrankaNazivFormated>
  <DomainObject.Predmet.ProtustrankaNazivFormatedOIB>
    <izvorni_sadrzaj>MAGNET CT Expert d.o.o., OIB 27246837192</izvorni_sadrzaj>
    <derivirana_varijabla naziv="DomainObject.Predmet.ProtustrankaNazivFormatedOIB_1">MAGNET CT Expert d.o.o., OIB 27246837192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MAGNET CT Expert d.o.o. zastupanog po punomoćniku Dražen Božić</item>
    </izvorni_sadrzaj>
    <derivirana_varijabla naziv="DomainObject.Predmet.ProtuStrankaListFormated_1">
      <item>MAGNET CT Expert d.o.o. zastupanog po punomoćniku Dražen Božić</item>
    </derivirana_varijabla>
  </DomainObject.Predmet.ProtuStrankaListFormated>
  <DomainObject.Predmet.ProtuStrankaListFormatedOIB>
    <izvorni_sadrzaj>
      <item>MAGNET CT Expert d.o.o., OIB 27246837192 zastupanog po punomoćniku Dražen Božić</item>
    </izvorni_sadrzaj>
    <derivirana_varijabla naziv="DomainObject.Predmet.ProtuStrankaListFormatedOIB_1">
      <item>MAGNET CT Expert d.o.o., OIB 27246837192 zastupanog po punomoćniku Dražen Božić</item>
    </derivirana_varijabla>
  </DomainObject.Predmet.ProtuStrankaListFormatedOIB>
  <DomainObject.Predmet.ProtuStrankaListFormatedWithAdress>
    <izvorni_sadrzaj>
      <item>MAGNET CT Expert d.o.o., Nemetova 2, 10000 Zagreb zastupanog po punomoćniku Dražen Božić</item>
    </izvorni_sadrzaj>
    <derivirana_varijabla naziv="DomainObject.Predmet.ProtuStrankaListFormatedWithAdress_1">
      <item>MAGNET CT Expert d.o.o., Nemetova 2, 10000 Zagreb zastupanog po punomoćniku Dražen Božić</item>
    </derivirana_varijabla>
  </DomainObject.Predmet.ProtuStrankaListFormatedWithAdress>
  <DomainObject.Predmet.ProtuStrankaListFormatedWithAdressOIB>
    <izvorni_sadrzaj>
      <item>MAGNET CT Expert d.o.o., OIB 27246837192, Nemetova 2, 10000 Zagreb zastupanog po punomoćniku Dražen Božić</item>
    </izvorni_sadrzaj>
    <derivirana_varijabla naziv="DomainObject.Predmet.ProtuStrankaListFormatedWithAdressOIB_1">
      <item>MAGNET CT Expert d.o.o., OIB 27246837192, Nemetova 2, 10000 Zagreb zastupanog po punomoćniku Dražen Božić</item>
    </derivirana_varijabla>
  </DomainObject.Predmet.ProtuStrankaListFormatedWithAdressOIB>
  <DomainObject.Predmet.ProtuStrankaListNazivFormated>
    <izvorni_sadrzaj>
      <item>MAGNET CT Expert d.o.o.</item>
    </izvorni_sadrzaj>
    <derivirana_varijabla naziv="DomainObject.Predmet.ProtuStrankaListNazivFormated_1">
      <item>MAGNET CT Expert d.o.o.</item>
    </derivirana_varijabla>
  </DomainObject.Predmet.ProtuStrankaListNazivFormated>
  <DomainObject.Predmet.ProtuStrankaListNazivFormatedOIB>
    <izvorni_sadrzaj>
      <item>MAGNET CT Expert d.o.o., OIB 27246837192</item>
    </izvorni_sadrzaj>
    <derivirana_varijabla naziv="DomainObject.Predmet.ProtuStrankaListNazivFormatedOIB_1">
      <item>MAGNET CT Expert d.o.o., OIB 27246837192</item>
    </derivirana_varijabla>
  </DomainObject.Predmet.ProtuStrankaListNazivFormatedOIB>
  <DomainObject.Predmet.OstaliListFormated>
    <izvorni_sadrzaj>
      <item>Dražen Božić punomoćnik sudionika u postupku MAGNET CT Expert d.o.o.</item>
      <item>ŽDO u Zagrebu punomoćnik sudionika u postupku RH MF Porezna uprava Zagreb</item>
      <item>KentBank dioničko društvo</item>
      <item>Raiffeisenbank Austria d.d.</item>
    </izvorni_sadrzaj>
    <derivirana_varijabla naziv="DomainObject.Predmet.OstaliListFormated_1">
      <item>Dražen Božić punomoćnik sudionika u postupku MAGNET CT Expert d.o.o.</item>
      <item>ŽDO u Zagrebu punomoćnik sudionika u postupku RH MF Porezna uprava Zagreb</item>
      <item>KentBank dioničko društvo</item>
      <item>Raiffeisenbank Austria d.d.</item>
    </derivirana_varijabla>
  </DomainObject.Predmet.OstaliListFormated>
  <DomainObject.Predmet.OstaliListFormatedOIB>
    <izvorni_sadrzaj>
      <item>Dražen Božić, OIB 98347948639 punomoćnik sudionika u postupku MAGNET CT Expert d.o.o.</item>
      <item>ŽDO u Zagrebu, OIB 16488001145 punomoćnik sudionika u postupku RH MF Porezna uprava Zagreb</item>
      <item>KentBank dioničko društvo, OIB 73656725926</item>
      <item>Raiffeisenbank Austria d.d., OIB 53056966535</item>
    </izvorni_sadrzaj>
    <derivirana_varijabla naziv="DomainObject.Predmet.OstaliListFormatedOIB_1">
      <item>Dražen Božić, OIB 98347948639 punomoćnik sudionika u postupku MAGNET CT Expert d.o.o.</item>
      <item>ŽDO u Zagrebu, OIB 16488001145 punomoćnik sudionika u postupku RH MF Porezna uprava Zagreb</item>
      <item>KentBank dioničko društvo, OIB 73656725926</item>
      <item>Raiffeisenbank Austria d.d., OIB 53056966535</item>
    </derivirana_varijabla>
  </DomainObject.Predmet.OstaliListFormatedOIB>
  <DomainObject.Predmet.OstaliListFormatedWithAdress>
    <izvorni_sadrzaj>
      <item>Dražen Božić, Sveti Duh 98, 10000 Zagreb punomoćnik sudionika u postupku MAGNET CT Expert d.o.o.</item>
      <item>ŽDO u Zagrebu, Savska cesta 41, 10000 Zagreb punomoćnik sudionika u postupku RH MF Porezna uprava Zagreb</item>
      <item>KentBank dioničko društvo, Gundulićeva 1, 10000 Zagreb</item>
      <item>Raiffeisenbank Austria d.d., Magazinska cesta 69, 10000 Zagreb</item>
    </izvorni_sadrzaj>
    <derivirana_varijabla naziv="DomainObject.Predmet.OstaliListFormatedWithAdress_1">
      <item>Dražen Božić, Sveti Duh 98, 10000 Zagreb punomoćnik sudionika u postupku MAGNET CT Expert d.o.o.</item>
      <item>ŽDO u Zagrebu, Savska cesta 41, 10000 Zagreb punomoćnik sudionika u postupku RH MF Porezna uprava Zagreb</item>
      <item>KentBank dioničko društvo, Gundulićeva 1, 10000 Zagreb</item>
      <item>Raiffeisenbank Austria d.d., Magazinska cesta 69, 10000 Zagreb</item>
    </derivirana_varijabla>
  </DomainObject.Predmet.OstaliListFormatedWithAdress>
  <DomainObject.Predmet.OstaliListFormatedWithAdressOIB>
    <izvorni_sadrzaj>
      <item>Dražen Božić, OIB 98347948639, Sveti Duh 98, 10000 Zagreb punomoćnik sudionika u postupku MAGNET CT Expert d.o.o.</item>
      <item>ŽDO u Zagrebu, OIB 16488001145, Savska cesta 41, 10000 Zagreb punomoćnik sudionika u postupku RH MF Porezna uprava Zagreb</item>
      <item>KentBank dioničko društvo, OIB 73656725926, Gundulićeva 1, 10000 Zagreb</item>
      <item>Raiffeisenbank Austria d.d., OIB 53056966535, Magazinska cesta 69, 10000 Zagreb</item>
    </izvorni_sadrzaj>
    <derivirana_varijabla naziv="DomainObject.Predmet.OstaliListFormatedWithAdressOIB_1">
      <item>Dražen Božić, OIB 98347948639, Sveti Duh 98, 10000 Zagreb punomoćnik sudionika u postupku MAGNET CT Expert d.o.o.</item>
      <item>ŽDO u Zagrebu, OIB 16488001145, Savska cesta 41, 10000 Zagreb punomoćnik sudionika u postupku RH MF Porezna uprava Zagreb</item>
      <item>KentBank dioničko društvo, OIB 73656725926, Gundulićeva 1,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Dražen Božić</item>
      <item>ŽDO u Zagrebu</item>
      <item>KentBank dioničko društvo</item>
      <item>Raiffeisenbank Austria d.d.</item>
    </izvorni_sadrzaj>
    <derivirana_varijabla naziv="DomainObject.Predmet.OstaliListNazivFormated_1">
      <item>Dražen Božić</item>
      <item>ŽDO u Zagrebu</item>
      <item>KentBank dioničko društvo</item>
      <item>Raiffeisenbank Austria d.d.</item>
    </derivirana_varijabla>
  </DomainObject.Predmet.OstaliListNazivFormated>
  <DomainObject.Predmet.OstaliListNazivFormatedOIB>
    <izvorni_sadrzaj>
      <item>Dražen Božić, OIB 98347948639</item>
      <item>ŽDO u Zagrebu, OIB 16488001145</item>
      <item>KentBank dioničko društvo, OIB 73656725926</item>
      <item>Raiffeisenbank Austria d.d., OIB 53056966535</item>
    </izvorni_sadrzaj>
    <derivirana_varijabla naziv="DomainObject.Predmet.OstaliListNazivFormatedOIB_1">
      <item>Dražen Božić, OIB 98347948639</item>
      <item>ŽDO u Zagrebu, OIB 16488001145</item>
      <item>KentBank dioničko društvo, OIB 73656725926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MAGNET CT Expert d.o.o.</izvorni_sadrzaj>
    <derivirana_varijabla naziv="DomainObject.Predmet.ProtustrankaIDrugi_1">MAGNET CT Expert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MAGNET CT Expert d.o.o., OIB 27246837192, Nemetova 2, 10000 Zagreb</izvorni_sadrzaj>
    <derivirana_varijabla naziv="DomainObject.Predmet.ProtustrankaIDrugiAdressOIB_1">MAGNET CT Expert d.o.o., OIB 27246837192, Nemetova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MAGNET CT Expert d.o.o.</item>
      <item>FINA Regionalni centar Zagreb</item>
      <item>RH MF Porezna uprava Zagreb</item>
      <item>Dražen Božić</item>
      <item>ŽDO u Zagrebu</item>
      <item>KentBank dioničko društvo</item>
      <item>Raiffeisenbank Austria d.d.</item>
    </izvorni_sadrzaj>
    <derivirana_varijabla naziv="DomainObject.Predmet.SudioniciListNaziv_1">
      <item>MAGNET CT Expert d.o.o.</item>
      <item>FINA Regionalni centar Zagreb</item>
      <item>RH MF Porezna uprava Zagreb</item>
      <item>Dražen Božić</item>
      <item>ŽDO u Zagrebu</item>
      <item>KentBank dioničko društvo</item>
      <item>Raiffeisenbank Austria d.d.</item>
    </derivirana_varijabla>
  </DomainObject.Predmet.SudioniciListNaziv>
  <DomainObject.Predmet.SudioniciListAdressOIB>
    <izvorni_sadrzaj>
      <item>MAGNET CT Expert d.o.o., OIB 27246837192, Nemetova 2,10000 Zagreb</item>
      <item>FINA Regionalni centar Zagreb, OIB 85821130368, Trg svibanjskih žrtava 1995. 1,10000 Zagreb</item>
      <item>RH MF Porezna uprava Zagreb, OIB 18683136487</item>
      <item>Dražen Božić, OIB 98347948639, Sveti Duh 98,10000 Zagreb</item>
      <item>ŽDO u Zagrebu, OIB 16488001145, Savska cesta 41,10000 Zagreb</item>
      <item>KentBank dioničko društvo, OIB 73656725926, Gundulićeva 1,10000 Zagreb</item>
      <item>Raiffeisenbank Austria d.d., OIB 53056966535, Magazinska cesta 69,10000 Zagreb</item>
    </izvorni_sadrzaj>
    <derivirana_varijabla naziv="DomainObject.Predmet.SudioniciListAdressOIB_1">
      <item>MAGNET CT Expert d.o.o., OIB 27246837192, Nemetova 2,10000 Zagreb</item>
      <item>FINA Regionalni centar Zagreb, OIB 85821130368, Trg svibanjskih žrtava 1995. 1,10000 Zagreb</item>
      <item>RH MF Porezna uprava Zagreb, OIB 18683136487</item>
      <item>Dražen Božić, OIB 98347948639, Sveti Duh 98,10000 Zagreb</item>
      <item>ŽDO u Zagrebu, OIB 16488001145, Savska cesta 41,10000 Zagreb</item>
      <item>KentBank dioničko društvo, OIB 73656725926, Gundulićeva 1,10000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27246837192</item>
      <item>, OIB 85821130368</item>
      <item>, OIB 18683136487</item>
      <item>, OIB 98347948639</item>
      <item>, OIB 16488001145</item>
      <item>, OIB 73656725926</item>
      <item>, OIB 53056966535</item>
    </izvorni_sadrzaj>
    <derivirana_varijabla naziv="DomainObject.Predmet.SudioniciListNazivOIB_1">
      <item>, OIB 27246837192</item>
      <item>, OIB 85821130368</item>
      <item>, OIB 18683136487</item>
      <item>, OIB 98347948639</item>
      <item>, OIB 16488001145</item>
      <item>, OIB 73656725926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E069E-C2A8-4A70-B500-1EF3B464B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1292</properties:Words>
  <properties:Characters>7231</properties:Characters>
  <properties:Lines>129</properties:Lines>
  <properties:Paragraphs>34</properties:Paragraphs>
  <properties:TotalTime>507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2018-07-11T06:42:00Z</cp:lastPrinted>
  <dcterms:modified xmlns:xsi="http://www.w3.org/2001/XMLSchema-instance" xsi:type="dcterms:W3CDTF">2018-07-11T06:42:00Z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(4.rješenje-poziv vjerovnicima-čl.444.st.2.docx)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