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1e21" w14:paraId="ecf1e2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70C37">
        <w:t>1925/17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70C37">
        <w:t>6. listopada</w:t>
      </w:r>
      <w:r w:rsidR="00F67997">
        <w:t xml:space="preserve"> </w:t>
      </w:r>
      <w:r w:rsidR="00270C37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70C3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70C37">
        <w:t xml:space="preserve">ZE-LAB d.o.o., Zagreb, Prijedorska ulica 14, OIB </w:t>
      </w:r>
      <w:r w:rsidR="00270C37" w:rsidRPr="00270C37">
        <w:t>11550681650</w:t>
      </w:r>
      <w:r w:rsidR="00270C37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70C37">
        <w:t>40.239,19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</w:t>
      </w:r>
      <w:r w:rsidR="00270C37">
        <w:t>, 6.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A5520A">
        <w:t>,v.r.</w:t>
      </w:r>
      <w:r w:rsidR="00997C6E">
        <w:t xml:space="preserve"> </w:t>
      </w:r>
    </w:p>
    <w:p w:rsidRDefault="00A5520A" w:rsidP="002152A3" w:rsidR="00A5520A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A5520A" w:rsidP="002152A3" w:rsidR="00A5520A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52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70C37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A5520A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2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5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2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St-1925/2017</izvorni_sadrzaj>
    <derivirana_varijabla naziv="DomainObject.Predmet.OznakaBroj_1">St-1925/2017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ZE-LAB d.o.o. zastupanog po punomoćniku Ivica Vučković</izvorni_sadrzaj>
    <derivirana_varijabla naziv="DomainObject.Predmet.ProtustrankaFormated_1">  ZE-LAB d.o.o. zastupanog po punomoćniku Ivica Vučković</derivirana_varijabla>
  </DomainObject.Predmet.ProtustrankaFormated>
  <DomainObject.Predmet.ProtustrankaFormatedOIB>
    <izvorni_sadrzaj>  ZE-LAB d.o.o., OIB 11550681650 zastupanog po punomoćniku Ivica Vučković</izvorni_sadrzaj>
    <derivirana_varijabla naziv="DomainObject.Predmet.ProtustrankaFormatedOIB_1">  ZE-LAB d.o.o., OIB 11550681650 zastupanog po punomoćniku Ivica Vučković</derivirana_varijabla>
  </DomainObject.Predmet.ProtustrankaFormatedOIB>
  <DomainObject.Predmet.ProtustrankaFormatedWithAdress>
    <izvorni_sadrzaj> ZE-LAB d.o.o., Prijedorska ulica 14, 10000 Zagreb zastupanog po punomoćniku Ivica Vučković</izvorni_sadrzaj>
    <derivirana_varijabla naziv="DomainObject.Predmet.ProtustrankaFormatedWithAdress_1"> ZE-LAB d.o.o., Prijedorska ulica 14, 10000 Zagreb zastupanog po punomoćniku Ivica Vučković</derivirana_varijabla>
  </DomainObject.Predmet.ProtustrankaFormatedWithAdress>
  <DomainObject.Predmet.ProtustrankaFormatedWithAdressOIB>
    <izvorni_sadrzaj> ZE-LAB d.o.o., OIB 11550681650, Prijedorska ulica 14, 10000 Zagreb zastupanog po punomoćniku Ivica Vučković</izvorni_sadrzaj>
    <derivirana_varijabla naziv="DomainObject.Predmet.ProtustrankaFormatedWithAdressOIB_1"> ZE-LAB d.o.o., OIB 11550681650, Prijedorska ulica 14, 10000 Zagreb zastupanog po punomoćniku Ivica Vučković</derivirana_varijabla>
  </DomainObject.Predmet.ProtustrankaFormatedWithAdressOIB>
  <DomainObject.Predmet.ProtustrankaWithAdress>
    <izvorni_sadrzaj>ZE-LAB d.o.o. Prijedorska ulica 14, 10000 Zagreb</izvorni_sadrzaj>
    <derivirana_varijabla naziv="DomainObject.Predmet.ProtustrankaWithAdress_1">ZE-LAB d.o.o. Prijedorska ulica 14, 10000 Zagreb</derivirana_varijabla>
  </DomainObject.Predmet.ProtustrankaWithAdress>
  <DomainObject.Predmet.ProtustrankaWithAdressOIB>
    <izvorni_sadrzaj>ZE-LAB d.o.o., OIB 11550681650, Prijedorska ulica 14, 10000 Zagreb</izvorni_sadrzaj>
    <derivirana_varijabla naziv="DomainObject.Predmet.ProtustrankaWithAdressOIB_1">ZE-LAB d.o.o., OIB 11550681650, Prijedorska ulica 14, 10000 Zagreb</derivirana_varijabla>
  </DomainObject.Predmet.ProtustrankaWithAdressOIB>
  <DomainObject.Predmet.ProtustrankaNazivFormated>
    <izvorni_sadrzaj>ZE-LAB d.o.o.</izvorni_sadrzaj>
    <derivirana_varijabla naziv="DomainObject.Predmet.ProtustrankaNazivFormated_1">ZE-LAB d.o.o.</derivirana_varijabla>
  </DomainObject.Predmet.ProtustrankaNazivFormated>
  <DomainObject.Predmet.ProtustrankaNazivFormatedOIB>
    <izvorni_sadrzaj>ZE-LAB d.o.o., OIB 11550681650</izvorni_sadrzaj>
    <derivirana_varijabla naziv="DomainObject.Predmet.ProtustrankaNazivFormatedOIB_1">ZE-LAB d.o.o., OIB 11550681650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ZE-LAB d.o.o. zastupanog po punomoćniku Ivica Vučković</item>
    </izvorni_sadrzaj>
    <derivirana_varijabla naziv="DomainObject.Predmet.ProtuStrankaListFormated_1">
      <item>ZE-LAB d.o.o. zastupanog po punomoćniku Ivica Vučković</item>
    </derivirana_varijabla>
  </DomainObject.Predmet.ProtuStrankaListFormated>
  <DomainObject.Predmet.ProtuStrankaListFormatedOIB>
    <izvorni_sadrzaj>
      <item>ZE-LAB d.o.o., OIB 11550681650 zastupanog po punomoćniku Ivica Vučković</item>
    </izvorni_sadrzaj>
    <derivirana_varijabla naziv="DomainObject.Predmet.ProtuStrankaListFormatedOIB_1">
      <item>ZE-LAB d.o.o., OIB 11550681650 zastupanog po punomoćniku Ivica Vučković</item>
    </derivirana_varijabla>
  </DomainObject.Predmet.ProtuStrankaListFormatedOIB>
  <DomainObject.Predmet.ProtuStrankaListFormatedWithAdress>
    <izvorni_sadrzaj>
      <item>ZE-LAB d.o.o., Prijedorska ulica 14, 10000 Zagreb zastupanog po punomoćniku Ivica Vučković</item>
    </izvorni_sadrzaj>
    <derivirana_varijabla naziv="DomainObject.Predmet.ProtuStrankaListFormatedWithAdress_1">
      <item>ZE-LAB d.o.o., Prijedorska ulica 14, 10000 Zagreb zastupanog po punomoćniku Ivica Vučković</item>
    </derivirana_varijabla>
  </DomainObject.Predmet.ProtuStrankaListFormatedWithAdress>
  <DomainObject.Predmet.ProtuStrankaListFormatedWithAdressOIB>
    <izvorni_sadrzaj>
      <item>ZE-LAB d.o.o., OIB 11550681650, Prijedorska ulica 14, 10000 Zagreb zastupanog po punomoćniku Ivica Vučković</item>
    </izvorni_sadrzaj>
    <derivirana_varijabla naziv="DomainObject.Predmet.ProtuStrankaListFormatedWithAdressOIB_1">
      <item>ZE-LAB d.o.o., OIB 11550681650, Prijedorska ulica 14, 10000 Zagreb zastupanog po punomoćniku Ivica Vučković</item>
    </derivirana_varijabla>
  </DomainObject.Predmet.ProtuStrankaListFormatedWithAdressOIB>
  <DomainObject.Predmet.ProtuStrankaListNazivFormated>
    <izvorni_sadrzaj>
      <item>ZE-LAB d.o.o.</item>
    </izvorni_sadrzaj>
    <derivirana_varijabla naziv="DomainObject.Predmet.ProtuStrankaListNazivFormated_1">
      <item>ZE-LAB d.o.o.</item>
    </derivirana_varijabla>
  </DomainObject.Predmet.ProtuStrankaListNazivFormated>
  <DomainObject.Predmet.ProtuStrankaListNazivFormatedOIB>
    <izvorni_sadrzaj>
      <item>ZE-LAB d.o.o., OIB 11550681650</item>
    </izvorni_sadrzaj>
    <derivirana_varijabla naziv="DomainObject.Predmet.ProtuStrankaListNazivFormatedOIB_1">
      <item>ZE-LAB d.o.o., OIB 11550681650</item>
    </derivirana_varijabla>
  </DomainObject.Predmet.ProtuStrankaListNazivFormatedOIB>
  <DomainObject.Predmet.OstaliListFormated>
    <izvorni_sadrzaj>
      <item>Ivica Vučković punomoćnik sudionika u postupku ZE-LAB d.o.o.</item>
    </izvorni_sadrzaj>
    <derivirana_varijabla naziv="DomainObject.Predmet.OstaliListFormated_1">
      <item>Ivica Vučković punomoćnik sudionika u postupku ZE-LAB d.o.o.</item>
    </derivirana_varijabla>
  </DomainObject.Predmet.OstaliListFormated>
  <DomainObject.Predmet.OstaliListFormatedOIB>
    <izvorni_sadrzaj>
      <item>Ivica Vučković, OIB 98768466001 punomoćnik sudionika u postupku ZE-LAB d.o.o.</item>
    </izvorni_sadrzaj>
    <derivirana_varijabla naziv="DomainObject.Predmet.OstaliListFormatedOIB_1">
      <item>Ivica Vučković, OIB 98768466001 punomoćnik sudionika u postupku ZE-LAB d.o.o.</item>
    </derivirana_varijabla>
  </DomainObject.Predmet.OstaliListFormatedOIB>
  <DomainObject.Predmet.OstaliListFormatedWithAdress>
    <izvorni_sadrzaj>
      <item>Ivica Vučković, Prijedorska Ulica 14, 10000 Zagreb punomoćnik sudionika u postupku ZE-LAB d.o.o.</item>
    </izvorni_sadrzaj>
    <derivirana_varijabla naziv="DomainObject.Predmet.OstaliListFormatedWithAdress_1">
      <item>Ivica Vučković, Prijedorska Ulica 14, 10000 Zagreb punomoćnik sudionika u postupku ZE-LAB d.o.o.</item>
    </derivirana_varijabla>
  </DomainObject.Predmet.OstaliListFormatedWithAdress>
  <DomainObject.Predmet.OstaliListFormatedWithAdressOIB>
    <izvorni_sadrzaj>
      <item>Ivica Vučković, OIB 98768466001, Prijedorska Ulica 14, 10000 Zagreb punomoćnik sudionika u postupku ZE-LAB d.o.o.</item>
    </izvorni_sadrzaj>
    <derivirana_varijabla naziv="DomainObject.Predmet.OstaliListFormatedWithAdressOIB_1">
      <item>Ivica Vučković, OIB 98768466001, Prijedorska Ulica 14, 10000 Zagreb punomoćnik sudionika u postupku ZE-LAB d.o.o.</item>
    </derivirana_varijabla>
  </DomainObject.Predmet.OstaliListFormatedWithAdressOIB>
  <DomainObject.Predmet.OstaliListNazivFormated>
    <izvorni_sadrzaj>
      <item>Ivica Vučković</item>
    </izvorni_sadrzaj>
    <derivirana_varijabla naziv="DomainObject.Predmet.OstaliListNazivFormated_1">
      <item>Ivica Vučković</item>
    </derivirana_varijabla>
  </DomainObject.Predmet.OstaliListNazivFormated>
  <DomainObject.Predmet.OstaliListNazivFormatedOIB>
    <izvorni_sadrzaj>
      <item>Ivica Vučković, OIB 98768466001</item>
    </izvorni_sadrzaj>
    <derivirana_varijabla naziv="DomainObject.Predmet.OstaliListNazivFormatedOIB_1"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ZE-LAB d.o.o.</izvorni_sadrzaj>
    <derivirana_varijabla naziv="DomainObject.Predmet.ProtustrankaIDrugi_1">ZE-LAB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ZE-LAB d.o.o., OIB 11550681650, Prijedorska ulica 14, 10000 Zagreb</izvorni_sadrzaj>
    <derivirana_varijabla naziv="DomainObject.Predmet.ProtustrankaIDrugiAdressOIB_1">ZE-LAB d.o.o., OIB 11550681650, Prijedorska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ZE-LAB d.o.o.</item>
      <item>Ivica Vučković</item>
    </izvorni_sadrzaj>
    <derivirana_varijabla naziv="DomainObject.Predmet.SudioniciListNaziv_1">
      <item>FINA Regionalni centar Zagreb</item>
      <item>ZE-LAB d.o.o.</item>
      <item>Ivica Vučković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ZE-LAB d.o.o., OIB 11550681650, Prijedorska ulica 14,10000 Zagreb</item>
      <item>Ivica Vučković, OIB 98768466001, Prijedorska Ulica 14,10000 Zagreb</item>
    </izvorni_sadrzaj>
    <derivirana_varijabla naziv="DomainObject.Predmet.SudioniciListAdressOIB_1">
      <item>FINA Regionalni centar Zagreb, OIB 85821130368, Trg svibanjskih žrtava 1995.1,10000 Zagreb</item>
      <item>ZE-LAB d.o.o., OIB 11550681650, Prijedorska ulica 14,10000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11550681650</item>
      <item>, OIB 98768466001</item>
    </izvorni_sadrzaj>
    <derivirana_varijabla naziv="DomainObject.Predmet.SudioniciListNazivOIB_1">
      <item>, OIB 85821130368</item>
      <item>, OIB 11550681650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1327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2017-10-06T07:54:00Z</dcterms:created>
  <dc:creator>ilukac</dc:creator>
  <cp:lastModifiedBy>Višnja Svečak</cp:lastModifiedBy>
  <cp:lastPrinted>2017-10-06T07:54:00Z</cp:lastPrinted>
  <dcterms:modified xmlns:xsi="http://www.w3.org/2001/XMLSchema-instance" xsi:type="dcterms:W3CDTF">2017-10-06T07:59:00Z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