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185f" w14:paraId="a4d185f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072451">
        <w:rPr>
          <w:rFonts w:hAnsi="Times New Roman" w:ascii="Times New Roman"/>
          <w:szCs w:val="24"/>
        </w:rPr>
        <w:t>5159/15</w:t>
      </w:r>
      <w:r w:rsidR="009F79A0">
        <w:rPr>
          <w:rFonts w:hAnsi="Times New Roman" w:ascii="Times New Roman"/>
          <w:szCs w:val="24"/>
        </w:rPr>
        <w:t>-36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E90754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B819B5">
        <w:t>KOMOROČEC-MES j.d.o.o. za trgovinu i usluge,u stečaju, Poljanica Bistranska, Potočna 47 OIB: 64379497475</w:t>
      </w:r>
      <w:r w:rsidR="003A409E">
        <w:rPr>
          <w:szCs w:val="24"/>
        </w:rPr>
        <w:t>,</w:t>
      </w:r>
      <w:r>
        <w:rPr>
          <w:szCs w:val="24"/>
        </w:rPr>
        <w:t xml:space="preserve"> dana </w:t>
      </w:r>
      <w:r w:rsidR="00BB3BB9">
        <w:rPr>
          <w:szCs w:val="24"/>
        </w:rPr>
        <w:t>8</w:t>
      </w:r>
      <w:r w:rsidRPr="003A7F0A">
        <w:rPr>
          <w:szCs w:val="24"/>
        </w:rPr>
        <w:t xml:space="preserve">. </w:t>
      </w:r>
      <w:r w:rsidR="00BB3BB9">
        <w:rPr>
          <w:szCs w:val="24"/>
        </w:rPr>
        <w:t>svibnja</w:t>
      </w:r>
      <w:r w:rsidRPr="003A7F0A">
        <w:rPr>
          <w:szCs w:val="24"/>
        </w:rPr>
        <w:t xml:space="preserve"> 2018.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 w:rsidRPr="001C4A7D">
      <w:pPr>
        <w:pStyle w:val="Tijeloteksta"/>
        <w:rPr>
          <w:rFonts w:cs="Times New Roman"/>
          <w:szCs w:val="24"/>
        </w:rPr>
      </w:pPr>
    </w:p>
    <w:p w:rsidRDefault="00E41DA8" w:rsidP="00E41DA8" w:rsidR="00E41DA8" w:rsidRPr="001C4A7D">
      <w:pPr>
        <w:ind w:hanging="705" w:left="705"/>
        <w:jc w:val="both"/>
        <w:rPr>
          <w:rFonts w:hAnsi="Times New Roman" w:ascii="Times New Roman"/>
          <w:szCs w:val="24"/>
        </w:rPr>
      </w:pPr>
      <w:r w:rsidRPr="001C4A7D">
        <w:rPr>
          <w:rFonts w:hAnsi="Times New Roman" w:ascii="Times New Roman"/>
          <w:szCs w:val="24"/>
        </w:rPr>
        <w:t>I.</w:t>
      </w:r>
      <w:r w:rsidRPr="001C4A7D">
        <w:rPr>
          <w:rFonts w:hAnsi="Times New Roman" w:ascii="Times New Roman"/>
          <w:szCs w:val="24"/>
        </w:rPr>
        <w:tab/>
        <w:t>U prethodnom stečajnom postupku pod posl. br. St-</w:t>
      </w:r>
      <w:r w:rsidR="00072451">
        <w:rPr>
          <w:rFonts w:hAnsi="Times New Roman" w:ascii="Times New Roman"/>
          <w:szCs w:val="24"/>
        </w:rPr>
        <w:t>5159/15</w:t>
      </w:r>
      <w:r w:rsidRPr="001C4A7D">
        <w:rPr>
          <w:rFonts w:hAnsi="Times New Roman" w:ascii="Times New Roman"/>
          <w:szCs w:val="24"/>
        </w:rPr>
        <w:t xml:space="preserve"> nad dužnikom </w:t>
      </w:r>
      <w:r w:rsidR="001C4A7D" w:rsidRPr="001C4A7D">
        <w:rPr>
          <w:rFonts w:hAnsi="Times New Roman" w:ascii="Times New Roman"/>
        </w:rPr>
        <w:t>KOMOROČEC-MES j.d.o.o. za trgovinu i usluge,u stečaju, Poljanica Bistranska, Potočna 47 OIB: 64379497475</w:t>
      </w:r>
      <w:r w:rsidRPr="001C4A7D">
        <w:rPr>
          <w:rFonts w:hAnsi="Times New Roman" w:ascii="Times New Roman"/>
          <w:szCs w:val="24"/>
        </w:rPr>
        <w:t>, privremenom stečajnom upravitelju</w:t>
      </w:r>
      <w:r w:rsidR="00495B2E" w:rsidRPr="001C4A7D">
        <w:rPr>
          <w:rFonts w:hAnsi="Times New Roman" w:ascii="Times New Roman"/>
          <w:szCs w:val="24"/>
        </w:rPr>
        <w:t xml:space="preserve"> </w:t>
      </w:r>
      <w:r w:rsidR="001C4A7D" w:rsidRPr="001C4A7D">
        <w:rPr>
          <w:rFonts w:hAnsi="Times New Roman" w:ascii="Times New Roman"/>
          <w:szCs w:val="24"/>
        </w:rPr>
        <w:t>Zlatko Kosec, Mali Bukovec, Dubovica 4, OIB 70875793577</w:t>
      </w:r>
      <w:r w:rsidRPr="001C4A7D">
        <w:rPr>
          <w:rFonts w:hAnsi="Times New Roman" w:ascii="Times New Roman"/>
          <w:szCs w:val="24"/>
        </w:rPr>
        <w:t xml:space="preserve">, </w:t>
      </w:r>
      <w:r w:rsidRPr="001C4A7D">
        <w:rPr>
          <w:rFonts w:eastAsia="Batang" w:hAnsi="Times New Roman" w:ascii="Times New Roman"/>
          <w:bCs/>
          <w:szCs w:val="24"/>
        </w:rPr>
        <w:t xml:space="preserve"> </w:t>
      </w:r>
      <w:r w:rsidRPr="001C4A7D"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1C4A7D" w:rsidRPr="001C4A7D">
        <w:rPr>
          <w:rFonts w:hAnsi="Times New Roman" w:ascii="Times New Roman"/>
          <w:szCs w:val="24"/>
        </w:rPr>
        <w:t>Zlatko Kosec, Mali Bukov</w:t>
      </w:r>
      <w:r w:rsidR="001C4A7D">
        <w:rPr>
          <w:rFonts w:hAnsi="Times New Roman" w:ascii="Times New Roman"/>
          <w:szCs w:val="24"/>
        </w:rPr>
        <w:t>ec, Dubovica 4, OIB 70875793577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3A7F0A">
        <w:rPr>
          <w:rFonts w:hAnsi="Times New Roman" w:ascii="Times New Roman"/>
          <w:szCs w:val="24"/>
        </w:rPr>
        <w:t xml:space="preserve"> </w:t>
      </w:r>
      <w:r w:rsidR="001C4A7D">
        <w:rPr>
          <w:rFonts w:hAnsi="Times New Roman" w:ascii="Times New Roman"/>
          <w:szCs w:val="24"/>
        </w:rPr>
        <w:t>9624020063100152056.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 w:rsidRPr="003A7F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072451" w:rsidRPr="001C4A7D">
        <w:rPr>
          <w:rFonts w:hAnsi="Times New Roman" w:ascii="Times New Roman"/>
        </w:rPr>
        <w:t>KOMOROČEC-MES j.d.o.o. za trgovinu i usluge,u stečaju, Poljanica Bistranska, Potočna 47 OIB: 64379497475</w:t>
      </w:r>
      <w:r>
        <w:rPr>
          <w:rFonts w:hAnsi="Times New Roman" w:ascii="Times New Roman"/>
          <w:szCs w:val="24"/>
        </w:rPr>
        <w:t>, Rješenjem ovog suda br. St-</w:t>
      </w:r>
      <w:r w:rsidR="00072451">
        <w:rPr>
          <w:rFonts w:hAnsi="Times New Roman" w:ascii="Times New Roman"/>
          <w:szCs w:val="24"/>
        </w:rPr>
        <w:t>5159</w:t>
      </w:r>
      <w:r>
        <w:rPr>
          <w:rFonts w:hAnsi="Times New Roman" w:ascii="Times New Roman"/>
          <w:szCs w:val="24"/>
        </w:rPr>
        <w:t>/</w:t>
      </w:r>
      <w:r w:rsidR="00072451">
        <w:rPr>
          <w:rFonts w:hAnsi="Times New Roman" w:ascii="Times New Roman"/>
          <w:szCs w:val="24"/>
        </w:rPr>
        <w:t>15</w:t>
      </w:r>
      <w:r w:rsidR="00F73E44">
        <w:rPr>
          <w:rFonts w:hAnsi="Times New Roman" w:ascii="Times New Roman"/>
          <w:szCs w:val="24"/>
        </w:rPr>
        <w:t xml:space="preserve"> od </w:t>
      </w:r>
      <w:r w:rsidR="00072451">
        <w:rPr>
          <w:rFonts w:hAnsi="Times New Roman" w:ascii="Times New Roman"/>
          <w:szCs w:val="24"/>
        </w:rPr>
        <w:t>7</w:t>
      </w:r>
      <w:r w:rsidRPr="003A7F0A">
        <w:rPr>
          <w:rFonts w:hAnsi="Times New Roman" w:ascii="Times New Roman"/>
          <w:szCs w:val="24"/>
        </w:rPr>
        <w:t xml:space="preserve">. </w:t>
      </w:r>
      <w:r w:rsidR="00072451">
        <w:rPr>
          <w:rFonts w:hAnsi="Times New Roman" w:ascii="Times New Roman"/>
          <w:szCs w:val="24"/>
        </w:rPr>
        <w:t>travnja</w:t>
      </w:r>
      <w:r w:rsidR="003A7F0A" w:rsidRPr="003A7F0A">
        <w:rPr>
          <w:rFonts w:hAnsi="Times New Roman" w:ascii="Times New Roman"/>
          <w:szCs w:val="24"/>
        </w:rPr>
        <w:t xml:space="preserve"> 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072451" w:rsidRPr="001C4A7D">
        <w:rPr>
          <w:rFonts w:hAnsi="Times New Roman" w:ascii="Times New Roman"/>
          <w:szCs w:val="24"/>
        </w:rPr>
        <w:t>Zlatko Kosec, Mali Bukov</w:t>
      </w:r>
      <w:r w:rsidR="00072451">
        <w:rPr>
          <w:rFonts w:hAnsi="Times New Roman" w:ascii="Times New Roman"/>
          <w:szCs w:val="24"/>
        </w:rPr>
        <w:t>ec, Dubovica 4, OIB 70875793577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dalje: SZ), propisano je da stečajni upravitelj ima pravo na nagradu za svoj rad, kao i da se nagrada stečajnom upravitelju </w:t>
      </w:r>
      <w:r>
        <w:rPr>
          <w:rFonts w:hAnsi="Times New Roman" w:ascii="Times New Roman"/>
          <w:szCs w:val="24"/>
        </w:rPr>
        <w:lastRenderedPageBreak/>
        <w:t>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430525">
        <w:rPr>
          <w:rFonts w:hAnsi="Times New Roman" w:ascii="Times New Roman"/>
          <w:szCs w:val="24"/>
        </w:rPr>
        <w:t>8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430525">
        <w:rPr>
          <w:rFonts w:hAnsi="Times New Roman" w:ascii="Times New Roman"/>
          <w:szCs w:val="24"/>
        </w:rPr>
        <w:t>svibnja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9F79A0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9F79A0" w:rsidP="009F79A0" w:rsidR="009F79A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F79A0" w:rsidP="009F79A0" w:rsidR="009F79A0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F79A0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072451">
      <w:rPr>
        <w:rFonts w:hAnsi="Times New Roman" w:ascii="Times New Roman"/>
        <w:szCs w:val="24"/>
      </w:rPr>
      <w:t>5159</w:t>
    </w:r>
    <w:r w:rsidR="003A409E">
      <w:rPr>
        <w:rFonts w:hAnsi="Times New Roman" w:ascii="Times New Roman"/>
        <w:szCs w:val="24"/>
      </w:rPr>
      <w:t>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72451"/>
    <w:rsid w:val="000F527E"/>
    <w:rsid w:val="000F5B99"/>
    <w:rsid w:val="0011238A"/>
    <w:rsid w:val="00187F07"/>
    <w:rsid w:val="001C4A7D"/>
    <w:rsid w:val="001F5EE9"/>
    <w:rsid w:val="001F6333"/>
    <w:rsid w:val="00222E37"/>
    <w:rsid w:val="002564EF"/>
    <w:rsid w:val="002A0D6F"/>
    <w:rsid w:val="00331AD6"/>
    <w:rsid w:val="00340F9E"/>
    <w:rsid w:val="003A0251"/>
    <w:rsid w:val="003A409E"/>
    <w:rsid w:val="003A7F0A"/>
    <w:rsid w:val="003F240D"/>
    <w:rsid w:val="003F378E"/>
    <w:rsid w:val="004132CA"/>
    <w:rsid w:val="00430525"/>
    <w:rsid w:val="004612AB"/>
    <w:rsid w:val="00462C50"/>
    <w:rsid w:val="00472D3F"/>
    <w:rsid w:val="00495B2E"/>
    <w:rsid w:val="00516C8F"/>
    <w:rsid w:val="00585A5E"/>
    <w:rsid w:val="006977E0"/>
    <w:rsid w:val="006B61A1"/>
    <w:rsid w:val="006F5397"/>
    <w:rsid w:val="00745A37"/>
    <w:rsid w:val="0077118F"/>
    <w:rsid w:val="008402D9"/>
    <w:rsid w:val="008630B4"/>
    <w:rsid w:val="00873610"/>
    <w:rsid w:val="008D0921"/>
    <w:rsid w:val="00994798"/>
    <w:rsid w:val="009A745E"/>
    <w:rsid w:val="009F466E"/>
    <w:rsid w:val="009F79A0"/>
    <w:rsid w:val="00A82CC7"/>
    <w:rsid w:val="00AB2D53"/>
    <w:rsid w:val="00AC1C53"/>
    <w:rsid w:val="00AF0414"/>
    <w:rsid w:val="00B66B0C"/>
    <w:rsid w:val="00B819B5"/>
    <w:rsid w:val="00B86001"/>
    <w:rsid w:val="00BB3BB9"/>
    <w:rsid w:val="00BE3772"/>
    <w:rsid w:val="00C05C8D"/>
    <w:rsid w:val="00CF26DA"/>
    <w:rsid w:val="00D0226F"/>
    <w:rsid w:val="00D13450"/>
    <w:rsid w:val="00DB207C"/>
    <w:rsid w:val="00DE05C9"/>
    <w:rsid w:val="00E22D62"/>
    <w:rsid w:val="00E33188"/>
    <w:rsid w:val="00E41DA8"/>
    <w:rsid w:val="00E72A46"/>
    <w:rsid w:val="00E90754"/>
    <w:rsid w:val="00EB6674"/>
    <w:rsid w:val="00EE10DE"/>
    <w:rsid w:val="00EE2CB2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7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9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9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9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9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F79A0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F79A0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7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9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9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9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9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F79A0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F79A0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457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9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St-5159/2015-36</izvorni_sadrzaj>
    <derivirana_varijabla naziv="DomainObject.Oznaka_1">St-5159/2015-36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5159</izvorni_sadrzaj>
    <derivirana_varijabla naziv="DomainObject.Predmet.Broj_1">5159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St-5159/2015</izvorni_sadrzaj>
    <derivirana_varijabla naziv="DomainObject.Predmet.OznakaBroj_1">St-5159/2015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KOMORČEC-MES jednostavno društvo s ograničenom odgovornošću za trgovinu i usluge</izvorni_sadrzaj>
    <derivirana_varijabla naziv="DomainObject.Predmet.ProtustrankaFormated_1">  KOMORČEC-MES jednostavno društvo s ograničenom odgovornošću za trgovinu i usluge</derivirana_varijabla>
  </DomainObject.Predmet.ProtustrankaFormated>
  <DomainObject.Predmet.ProtustrankaFormatedOIB>
    <izvorni_sadrzaj>  KOMORČEC-MES jednostavno društvo s ograničenom odgovornošću za trgovinu i usluge, OIB 64379497475</izvorni_sadrzaj>
    <derivirana_varijabla naziv="DomainObject.Predmet.ProtustrankaFormatedOIB_1">  KOMORČEC-MES jednostavno društvo s ograničenom odgovornošću za trgovinu i usluge, OIB 64379497475</derivirana_varijabla>
  </DomainObject.Predmet.ProtustrankaFormatedOIB>
  <DomainObject.Predmet.ProtustrankaFormatedWithAdress>
    <izvorni_sadrzaj> KOMORČEC-MES jednostavno društvo s ograničenom odgovornošću za trgovinu i usluge, Potočna 47, 10298 Poljanica Bistranska</izvorni_sadrzaj>
    <derivirana_varijabla naziv="DomainObject.Predmet.ProtustrankaFormatedWithAdress_1"> KOMORČEC-MES jednostavno društvo s ograničenom odgovornošću za trgovinu i usluge, Potočna 47, 10298 Poljanica Bistranska</derivirana_varijabla>
  </DomainObject.Predmet.ProtustrankaFormatedWithAdress>
  <DomainObject.Predmet.ProtustrankaFormatedWithAdressOIB>
    <izvorni_sadrzaj> KOMORČEC-MES jednostavno društvo s ograničenom odgovornošću za trgovinu i usluge, OIB 64379497475, Potočna 47, 10298 Poljanica Bistranska</izvorni_sadrzaj>
    <derivirana_varijabla naziv="DomainObject.Predmet.ProtustrankaFormatedWithAdressOIB_1"> KOMORČEC-MES jednostavno društvo s ograničenom odgovornošću za trgovinu i usluge, OIB 64379497475, Potočna 47, 10298 Poljanica Bistranska</derivirana_varijabla>
  </DomainObject.Predmet.ProtustrankaFormatedWithAdressOIB>
  <DomainObject.Predmet.ProtustrankaWithAdress>
    <izvorni_sadrzaj>KOMORČEC-MES jednostavno društvo s ograničenom odgovornošću za trgovinu i usluge Potočna 47, 10298 Poljanica Bistranska</izvorni_sadrzaj>
    <derivirana_varijabla naziv="DomainObject.Predmet.ProtustrankaWithAdress_1">KOMORČEC-MES jednostavno društvo s ograničenom odgovornošću za trgovinu i usluge Potočna 47, 10298 Poljanica Bistranska</derivirana_varijabla>
  </DomainObject.Predmet.ProtustrankaWithAdress>
  <DomainObject.Predmet.ProtustrankaWithAdressOIB>
    <izvorni_sadrzaj>KOMORČEC-MES jednostavno društvo s ograničenom odgovornošću za trgovinu i usluge, OIB 64379497475, Potočna 47, 10298 Poljanica Bistranska</izvorni_sadrzaj>
    <derivirana_varijabla naziv="DomainObject.Predmet.ProtustrankaWithAdressOIB_1">KOMORČEC-MES jednostavno društvo s ograničenom odgovornošću za trgovinu i usluge, OIB 64379497475, Potočna 47, 10298 Poljanica Bistranska</derivirana_varijabla>
  </DomainObject.Predmet.ProtustrankaWithAdressOIB>
  <DomainObject.Predmet.ProtustrankaNazivFormated>
    <izvorni_sadrzaj>KOMORČEC-MES jednostavno društvo s ograničenom odgovornošću za trgovinu i usluge</izvorni_sadrzaj>
    <derivirana_varijabla naziv="DomainObject.Predmet.ProtustrankaNazivFormated_1">KOMORČEC-MES jednostavno društvo s ograničenom odgovornošću za trgovinu i usluge</derivirana_varijabla>
  </DomainObject.Predmet.ProtustrankaNazivFormated>
  <DomainObject.Predmet.ProtustrankaNazivFormatedOIB>
    <izvorni_sadrzaj>KOMORČEC-MES jednostavno društvo s ograničenom odgovornošću za trgovinu i usluge, OIB 64379497475</izvorni_sadrzaj>
    <derivirana_varijabla naziv="DomainObject.Predmet.ProtustrankaNazivFormatedOIB_1">KOMORČEC-MES jednostavno društvo s ograničenom odgovornošću za trgovinu i usluge, OIB 64379497475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KOMORČEC-MES jednostavno društvo s ograničenom odgovornošću za trgovinu i usluge</item>
    </izvorni_sadrzaj>
    <derivirana_varijabla naziv="DomainObject.Predmet.ProtuStrankaListFormated_1">
      <item>KOMORČEC-MES jednostavno društvo s ograničenom odgovornošću za trgovinu i usluge</item>
    </derivirana_varijabla>
  </DomainObject.Predmet.ProtuStrankaListFormated>
  <DomainObject.Predmet.ProtuStrankaListFormatedOIB>
    <izvorni_sadrzaj>
      <item>KOMORČEC-MES jednostavno društvo s ograničenom odgovornošću za trgovinu i usluge, OIB 64379497475</item>
    </izvorni_sadrzaj>
    <derivirana_varijabla naziv="DomainObject.Predmet.ProtuStrankaListFormatedOIB_1">
      <item>KOMORČEC-MES jednostavno društvo s ograničenom odgovornošću za trgovinu i usluge, OIB 64379497475</item>
    </derivirana_varijabla>
  </DomainObject.Predmet.ProtuStrankaListFormatedOIB>
  <DomainObject.Predmet.ProtuStrankaListFormatedWithAdress>
    <izvorni_sadrzaj>
      <item>KOMORČEC-MES jednostavno društvo s ograničenom odgovornošću za trgovinu i usluge, Potočna 47, 10298 Poljanica Bistranska</item>
    </izvorni_sadrzaj>
    <derivirana_varijabla naziv="DomainObject.Predmet.ProtuStrankaListFormatedWithAdress_1">
      <item>KOMORČEC-MES jednostavno društvo s ograničenom odgovornošću za trgovinu i usluge, Potočna 47, 10298 Poljanica Bistranska</item>
    </derivirana_varijabla>
  </DomainObject.Predmet.ProtuStrankaListFormatedWithAdress>
  <DomainObject.Predmet.ProtuStrankaListFormatedWithAdressOIB>
    <izvorni_sadrzaj>
      <item>KOMORČEC-MES jednostavno društvo s ograničenom odgovornošću za trgovinu i usluge, OIB 64379497475, Potočna 47, 10298 Poljanica Bistranska</item>
    </izvorni_sadrzaj>
    <derivirana_varijabla naziv="DomainObject.Predmet.ProtuStrankaListFormatedWithAdressOIB_1">
      <item>KOMORČEC-MES jednostavno društvo s ograničenom odgovornošću za trgovinu i usluge, OIB 64379497475, Potočna 47, 10298 Poljanica Bistranska</item>
    </derivirana_varijabla>
  </DomainObject.Predmet.ProtuStrankaListFormatedWithAdressOIB>
  <DomainObject.Predmet.ProtuStrankaListNazivFormated>
    <izvorni_sadrzaj>
      <item>KOMORČEC-MES jednostavno društvo s ograničenom odgovornošću za trgovinu i usluge</item>
    </izvorni_sadrzaj>
    <derivirana_varijabla naziv="DomainObject.Predmet.ProtuStrankaListNazivFormated_1">
      <item>KOMORČEC-MES jednostavno društvo s ograničenom odgovornošću za trgovinu i usluge</item>
    </derivirana_varijabla>
  </DomainObject.Predmet.ProtuStrankaListNazivFormated>
  <DomainObject.Predmet.ProtuStrankaListNazivFormatedOIB>
    <izvorni_sadrzaj>
      <item>KOMORČEC-MES jednostavno društvo s ograničenom odgovornošću za trgovinu i usluge, OIB 64379497475</item>
    </izvorni_sadrzaj>
    <derivirana_varijabla naziv="DomainObject.Predmet.ProtuStrankaListNazivFormatedOIB_1">
      <item>KOMORČEC-MES jednostavno društvo s ograničenom odgovornošću za trgovinu i usluge, OIB 64379497475</item>
    </derivirana_varijabla>
  </DomainObject.Predmet.ProtuStrankaListNazivFormatedOIB>
  <DomainObject.Predmet.OstaliListFormated>
    <izvorni_sadrzaj>
      <item>Željko Komorčec</item>
    </izvorni_sadrzaj>
    <derivirana_varijabla naziv="DomainObject.Predmet.OstaliListFormated_1">
      <item>Željko Komorčec</item>
    </derivirana_varijabla>
  </DomainObject.Predmet.OstaliListFormated>
  <DomainObject.Predmet.OstaliListFormatedOIB>
    <izvorni_sadrzaj>
      <item>Željko Komorčec, OIB 04158700530</item>
    </izvorni_sadrzaj>
    <derivirana_varijabla naziv="DomainObject.Predmet.OstaliListFormatedOIB_1">
      <item>Željko Komorčec, OIB 04158700530</item>
    </derivirana_varijabla>
  </DomainObject.Predmet.OstaliListFormatedOIB>
  <DomainObject.Predmet.OstaliListFormatedWithAdress>
    <izvorni_sadrzaj>
      <item>Željko Komorčec, Potočna 47, 10298 Poljanica Bistranska</item>
    </izvorni_sadrzaj>
    <derivirana_varijabla naziv="DomainObject.Predmet.OstaliListFormatedWithAdress_1">
      <item>Željko Komorčec, Potočna 47, 10298 Poljanica Bistranska</item>
    </derivirana_varijabla>
  </DomainObject.Predmet.OstaliListFormatedWithAdress>
  <DomainObject.Predmet.OstaliListFormatedWithAdressOIB>
    <izvorni_sadrzaj>
      <item>Željko Komorčec, OIB 04158700530, Potočna 47, 10298 Poljanica Bistranska</item>
    </izvorni_sadrzaj>
    <derivirana_varijabla naziv="DomainObject.Predmet.OstaliListFormatedWithAdressOIB_1">
      <item>Željko Komorčec, OIB 04158700530, Potočna 47, 10298 Poljanica Bistranska</item>
    </derivirana_varijabla>
  </DomainObject.Predmet.OstaliListFormatedWithAdressOIB>
  <DomainObject.Predmet.OstaliListNazivFormated>
    <izvorni_sadrzaj>
      <item>Željko Komorčec</item>
    </izvorni_sadrzaj>
    <derivirana_varijabla naziv="DomainObject.Predmet.OstaliListNazivFormated_1">
      <item>Željko Komorčec</item>
    </derivirana_varijabla>
  </DomainObject.Predmet.OstaliListNazivFormated>
  <DomainObject.Predmet.OstaliListNazivFormatedOIB>
    <izvorni_sadrzaj>
      <item>Željko Komorčec, OIB 04158700530</item>
    </izvorni_sadrzaj>
    <derivirana_varijabla naziv="DomainObject.Predmet.OstaliListNazivFormatedOIB_1">
      <item>Željko Komorčec, OIB 04158700530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St-5159/2015-36</izvorni_sadrzaj>
    <derivirana_varijabla naziv="DomainObject.PoslovniBrojDokumenta_1">St-5159/2015-36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KOMORČEC-MES jednostavno društvo s ograničenom odgovornošću za trgovinu i usluge</izvorni_sadrzaj>
    <derivirana_varijabla naziv="DomainObject.Predmet.ProtustrankaIDrugi_1">KOMORČEC-MES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KOMORČEC-MES jednostavno društvo s ograničenom odgovornošću za trgovinu i usluge, OIB 64379497475, Potočna 47, 10298 Poljanica Bistranska</izvorni_sadrzaj>
    <derivirana_varijabla naziv="DomainObject.Predmet.ProtustrankaIDrugiAdressOIB_1">KOMORČEC-MES jednostavno društvo s ograničenom odgovornošću za trgovinu i usluge, OIB 64379497475, Potočna 47,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2017.</izvorni_sadrzaj>
    <derivirana_varijabla naziv="DomainObject.Predmet.OdlukaRjesenje.DatumDonosenjaOdluke_1">23. listopada 2017.</derivirana_varijabla>
  </DomainObject.Predmet.OdlukaRjesenje.DatumDonosenjaOdluke>
  <DomainObject.Predmet.OdlukaRjesenje.DatumPravomocnosti>
    <izvorni_sadrzaj>11. studenog 2017.</izvorni_sadrzaj>
    <derivirana_varijabla naziv="DomainObject.Predmet.OdlukaRjesenje.DatumPravomocnosti_1">11. studenog 2017.</derivirana_varijabla>
  </DomainObject.Predmet.OdlukaRjesenje.DatumPravomocnosti>
  <DomainObject.Predmet.OdlukaRjesenje.Oznaka>
    <izvorni_sadrzaj>St-5159/2015-29</izvorni_sadrzaj>
    <derivirana_varijabla naziv="DomainObject.Predmet.OdlukaRjesenje.Oznaka_1">St-5159/2015-29</derivirana_varijabla>
  </DomainObject.Predmet.OdlukaRjesenje.Oznaka>
  <DomainObject.Predmet.SudioniciListNaziv>
    <izvorni_sadrzaj>
      <item>KOMORČEC-MES jednostavno društvo s ograničenom odgovornošću za trgovinu i usluge</item>
      <item>FINA Regionalni centar Zagreb</item>
      <item>Željko Komorčec</item>
    </izvorni_sadrzaj>
    <derivirana_varijabla naziv="DomainObject.Predmet.SudioniciListNaziv_1">
      <item>KOMORČEC-MES jednostavno društvo s ograničenom odgovornošću za trgovinu i usluge</item>
      <item>FINA Regionalni centar Zagreb</item>
      <item>Željko Komorčec</item>
    </derivirana_varijabla>
  </DomainObject.Predmet.SudioniciListNaziv>
  <DomainObject.Predmet.SudioniciListAdressOIB>
    <izvorni_sadrzaj>
      <item>KOMORČEC-MES jednostavno društvo s ograničenom odgovornošću za trgovinu i usluge, OIB 64379497475, Potočna 47,10298 Poljanica Bistranska</item>
      <item>FINA Regionalni centar Zagreb, OIB 85821130368, Trg svibanjskih žrtava 1995. br.1,10000 Zagreb</item>
      <item>Željko Komorčec, OIB 04158700530, Potočna 47,10298 Poljanica Bistranska</item>
    </izvorni_sadrzaj>
    <derivirana_varijabla naziv="DomainObject.Predmet.SudioniciListAdressOIB_1">
      <item>KOMORČEC-MES jednostavno društvo s ograničenom odgovornošću za trgovinu i usluge, OIB 64379497475, Potočna 47,10298 Poljanica Bistranska</item>
      <item>FINA Regionalni centar Zagreb, OIB 85821130368, Trg svibanjskih žrtava 1995. br.1,10000 Zagreb</item>
      <item>Željko Komorčec, OIB 04158700530, Potočna 47,10298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64379497475</item>
      <item>, OIB 85821130368</item>
      <item>, OIB 04158700530</item>
    </izvorni_sadrzaj>
    <derivirana_varijabla naziv="DomainObject.Predmet.SudioniciListNazivOIB_1">
      <item>, OIB 64379497475</item>
      <item>, OIB 85821130368</item>
      <item>, OIB 04158700530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3163</properties:Characters>
  <properties:Lines>82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2018-05-08T12:45:00Z</dcterms:created>
  <dc:creator>Valentina Kranjčić</dc:creator>
  <cp:lastModifiedBy>Monika Grbac</cp:lastModifiedBy>
  <cp:lastPrinted>2018-04-26T09:06:00Z</cp:lastPrinted>
  <dcterms:modified xmlns:xsi="http://www.w3.org/2001/XMLSchema-instance" xsi:type="dcterms:W3CDTF">2018-05-08T12:48:00Z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St-5159/2015-36 / Odluka - Rješenje (st-5159-16.docx)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