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9a59" w14:paraId="4559a59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ab/>
        <w:t xml:space="preserve">                                </w:t>
      </w:r>
    </w:p>
    <w:p w:rsidRDefault="009D185D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ab/>
        <w:t xml:space="preserve">             </w:t>
      </w:r>
    </w:p>
    <w:p w:rsidRDefault="00BA6D76" w:rsidP="009D185D" w:rsidR="00BA6D76" w:rsidRPr="00BA6D76">
      <w:pPr>
        <w:jc w:val="center"/>
        <w:rPr>
          <w:b/>
          <w:sz w:val="24"/>
          <w:szCs w:val="24"/>
        </w:rPr>
      </w:pPr>
    </w:p>
    <w:p w:rsidRDefault="009D185D" w:rsidP="009D185D" w:rsidR="009D185D" w:rsidRPr="00EC1F9A">
      <w:r w:rsidRPr="00EC1F9A">
        <w:t>REPUBLIKA HRVATSKA</w:t>
      </w:r>
    </w:p>
    <w:p w:rsidRDefault="009D185D" w:rsidP="009D185D" w:rsidR="009D185D" w:rsidRPr="00EC1F9A">
      <w:r w:rsidRPr="00EC1F9A">
        <w:t xml:space="preserve">TRGOVAČKI SUD U SPLITU </w:t>
      </w:r>
    </w:p>
    <w:p w:rsidRDefault="009D185D" w:rsidP="009D185D" w:rsidR="009D185D">
      <w:r w:rsidRPr="00EC1F9A">
        <w:t xml:space="preserve">Split, Sukoišanska 6                                                    </w:t>
      </w:r>
    </w:p>
    <w:p w:rsidRDefault="009D185D" w:rsidP="009D185D" w:rsidR="009D185D" w:rsidRPr="00EC1F9A">
      <w:r w:rsidRPr="00EC1F9A">
        <w:t xml:space="preserve">            </w:t>
      </w:r>
    </w:p>
    <w:p w:rsidRDefault="009D185D" w:rsidP="009D185D" w:rsidR="009D185D"/>
    <w:p w:rsidRDefault="009D185D" w:rsidP="009D185D" w:rsidR="009D185D" w:rsidRPr="009D185D">
      <w:pPr>
        <w:jc w:val="center"/>
        <w:rPr>
          <w:spacing w:val="100"/>
          <w:sz w:val="24"/>
          <w:szCs w:val="24"/>
        </w:rPr>
      </w:pPr>
      <w:r w:rsidRPr="009D185D">
        <w:rPr>
          <w:spacing w:val="100"/>
          <w:sz w:val="24"/>
          <w:szCs w:val="24"/>
        </w:rPr>
        <w:t xml:space="preserve">U IME REPUBLIKE HRVATSKE </w:t>
      </w:r>
    </w:p>
    <w:p w:rsidRDefault="009D185D" w:rsidP="009D185D" w:rsidR="009D185D" w:rsidRPr="009D185D">
      <w:pPr>
        <w:jc w:val="center"/>
        <w:rPr>
          <w:spacing w:val="100"/>
          <w:sz w:val="24"/>
          <w:szCs w:val="24"/>
        </w:rPr>
      </w:pPr>
    </w:p>
    <w:p w:rsidRDefault="009D185D" w:rsidP="009D185D" w:rsidR="009D185D">
      <w:pPr>
        <w:jc w:val="center"/>
        <w:rPr>
          <w:spacing w:val="100"/>
        </w:rPr>
      </w:pPr>
      <w:r w:rsidRPr="009D185D">
        <w:rPr>
          <w:spacing w:val="100"/>
          <w:sz w:val="24"/>
          <w:szCs w:val="24"/>
        </w:rPr>
        <w:t>RJEŠENJE</w:t>
      </w:r>
      <w:r w:rsidRPr="005709DC">
        <w:rPr>
          <w:spacing w:val="100"/>
        </w:rPr>
        <w:t xml:space="preserve"> </w:t>
      </w:r>
    </w:p>
    <w:p w:rsidRDefault="00021AEE" w:rsidP="009D185D" w:rsidR="00021AEE" w:rsidRPr="005709DC">
      <w:pPr>
        <w:jc w:val="center"/>
        <w:rPr>
          <w:spacing w:val="100"/>
        </w:rPr>
      </w:pPr>
    </w:p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9D185D" w:rsidP="009D185D" w:rsidR="00F95398" w:rsidRPr="00BA6D76">
      <w:pPr>
        <w:ind w:firstLine="708"/>
        <w:jc w:val="both"/>
        <w:rPr>
          <w:sz w:val="24"/>
          <w:szCs w:val="24"/>
        </w:rPr>
      </w:pPr>
      <w:r w:rsidRPr="009D185D">
        <w:rPr>
          <w:sz w:val="24"/>
          <w:szCs w:val="24"/>
        </w:rPr>
        <w:t>Trgovački sud u Splitu, po sucu toga suda Katarini Mikulić, kao stečajnom sucu, u stečajnom postupku povodom prijedloga predlagatelja</w:t>
      </w:r>
      <w:r>
        <w:rPr>
          <w:sz w:val="24"/>
          <w:szCs w:val="24"/>
        </w:rPr>
        <w:t xml:space="preserve"> FINANCIJSKA AGENCIJA, RC SPLIT, Mažuranićevo šetalište 24b, OIB:85821130368 </w:t>
      </w:r>
      <w:r w:rsidR="00F95398" w:rsidRPr="00BA6D76">
        <w:rPr>
          <w:sz w:val="24"/>
          <w:szCs w:val="24"/>
        </w:rPr>
        <w:t xml:space="preserve">za provedbu skraćenog </w:t>
      </w:r>
      <w:r>
        <w:rPr>
          <w:sz w:val="24"/>
          <w:szCs w:val="24"/>
        </w:rPr>
        <w:t>stečajnog postupka nad dužnikom MEDULLA d.o.o., Kliška 21, Split, OIB:09542795556</w:t>
      </w:r>
      <w:r w:rsidR="00F95398" w:rsidRPr="00BA6D76">
        <w:rPr>
          <w:sz w:val="24"/>
          <w:szCs w:val="24"/>
        </w:rPr>
        <w:t xml:space="preserve">, dana </w:t>
      </w:r>
      <w:r>
        <w:rPr>
          <w:sz w:val="24"/>
          <w:szCs w:val="24"/>
        </w:rPr>
        <w:t xml:space="preserve">22. siječnja 2016. godine 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9D185D" w:rsidR="008D6477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Odbacuje se zahtjev za provedbu skraćenog stečajnog postupka nad dužnikom</w:t>
      </w:r>
      <w:r w:rsidR="00467F13">
        <w:rPr>
          <w:sz w:val="24"/>
          <w:szCs w:val="24"/>
        </w:rPr>
        <w:t xml:space="preserve"> </w:t>
      </w:r>
      <w:r w:rsidR="009D185D">
        <w:rPr>
          <w:sz w:val="24"/>
          <w:szCs w:val="24"/>
        </w:rPr>
        <w:t>MEDULLA d.o.o., Kliška 21, Split, OIB:09542795556.</w:t>
      </w:r>
    </w:p>
    <w:p w:rsidRDefault="00021AEE" w:rsidP="008D6477" w:rsidR="00021AEE">
      <w:pPr>
        <w:ind w:firstLine="709"/>
        <w:jc w:val="center"/>
        <w:rPr>
          <w:sz w:val="24"/>
          <w:szCs w:val="24"/>
        </w:rPr>
      </w:pPr>
    </w:p>
    <w:p w:rsidRDefault="00021AEE" w:rsidP="008D6477" w:rsidR="00021AEE">
      <w:pPr>
        <w:ind w:firstLine="709"/>
        <w:jc w:val="center"/>
        <w:rPr>
          <w:sz w:val="24"/>
          <w:szCs w:val="24"/>
        </w:rPr>
      </w:pPr>
    </w:p>
    <w:p w:rsidRDefault="00F95398" w:rsidP="00021AEE" w:rsidR="00F95398" w:rsidRPr="00BA6D76">
      <w:pPr>
        <w:ind w:firstLine="709" w:left="3539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F95398" w:rsidR="00F95398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</w:t>
      </w:r>
      <w:r w:rsidR="009D185D">
        <w:rPr>
          <w:sz w:val="24"/>
          <w:szCs w:val="24"/>
        </w:rPr>
        <w:t xml:space="preserve">14. siječnja 2016. godine </w:t>
      </w:r>
      <w:r w:rsidRPr="00BA6D76">
        <w:rPr>
          <w:sz w:val="24"/>
          <w:szCs w:val="24"/>
        </w:rPr>
        <w:t>ovom sudu podnijela zahtjev za provedbu skraćenog stečajnog postupka</w:t>
      </w:r>
      <w:r w:rsidR="008D6477" w:rsidRPr="00BA6D76">
        <w:rPr>
          <w:sz w:val="24"/>
          <w:szCs w:val="24"/>
        </w:rPr>
        <w:t xml:space="preserve"> nad dužnikom </w:t>
      </w:r>
      <w:r w:rsidR="009D185D">
        <w:rPr>
          <w:sz w:val="24"/>
          <w:szCs w:val="24"/>
        </w:rPr>
        <w:t>MEDULLA d.o.o., Kliška 21, Split, OIB:09542795556</w:t>
      </w:r>
      <w:r w:rsidR="00047129">
        <w:rPr>
          <w:sz w:val="24"/>
          <w:szCs w:val="24"/>
        </w:rPr>
        <w:t>.</w:t>
      </w:r>
    </w:p>
    <w:p w:rsidRDefault="00047129" w:rsidP="00F95398" w:rsidR="00047129" w:rsidRPr="00BA6D76">
      <w:pPr>
        <w:ind w:firstLine="708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Zahtjev je podnesen temeljem odredbe članka 444. stavak 1. Stečajnog zakona (</w:t>
      </w:r>
      <w:r w:rsidR="009D185D">
        <w:rPr>
          <w:sz w:val="24"/>
          <w:szCs w:val="24"/>
        </w:rPr>
        <w:t>"</w:t>
      </w:r>
      <w:r w:rsidRPr="00BA6D76">
        <w:rPr>
          <w:sz w:val="24"/>
          <w:szCs w:val="24"/>
        </w:rPr>
        <w:t>Narodne novine</w:t>
      </w:r>
      <w:r w:rsidR="009D185D">
        <w:rPr>
          <w:sz w:val="24"/>
          <w:szCs w:val="24"/>
        </w:rPr>
        <w:t>" broj</w:t>
      </w:r>
      <w:r w:rsidRPr="00BA6D76">
        <w:rPr>
          <w:sz w:val="24"/>
          <w:szCs w:val="24"/>
        </w:rPr>
        <w:t xml:space="preserve">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642324" w:rsidP="00B3418C" w:rsidR="00F95398" w:rsidRPr="00BA6D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95398" w:rsidRPr="00BA6D76">
        <w:rPr>
          <w:sz w:val="24"/>
          <w:szCs w:val="24"/>
        </w:rPr>
        <w:t>Uvidom u izvadak iz sudskog registra</w:t>
      </w:r>
      <w:r w:rsidR="00FE2BD5">
        <w:rPr>
          <w:sz w:val="24"/>
          <w:szCs w:val="24"/>
        </w:rPr>
        <w:t>,</w:t>
      </w:r>
      <w:r w:rsidR="00F95398" w:rsidRPr="00BA6D76">
        <w:rPr>
          <w:sz w:val="24"/>
          <w:szCs w:val="24"/>
        </w:rPr>
        <w:t xml:space="preserve"> </w:t>
      </w:r>
      <w:r w:rsidR="00FE2BD5">
        <w:rPr>
          <w:sz w:val="24"/>
          <w:szCs w:val="24"/>
        </w:rPr>
        <w:t xml:space="preserve">sud je </w:t>
      </w:r>
      <w:r w:rsidR="00F95398" w:rsidRPr="00BA6D76">
        <w:rPr>
          <w:sz w:val="24"/>
          <w:szCs w:val="24"/>
        </w:rPr>
        <w:t>utvr</w:t>
      </w:r>
      <w:r w:rsidR="00FE2BD5">
        <w:rPr>
          <w:sz w:val="24"/>
          <w:szCs w:val="24"/>
        </w:rPr>
        <w:t>dio</w:t>
      </w:r>
      <w:r w:rsidR="00F95398" w:rsidRPr="00BA6D76">
        <w:rPr>
          <w:sz w:val="24"/>
          <w:szCs w:val="24"/>
        </w:rPr>
        <w:t xml:space="preserve"> da je subjekt </w:t>
      </w:r>
      <w:r w:rsidR="009D185D">
        <w:rPr>
          <w:sz w:val="24"/>
          <w:szCs w:val="24"/>
        </w:rPr>
        <w:t xml:space="preserve">MEDULLA d.o.o., Kliška 21, Split, OIB:09542795556 </w:t>
      </w:r>
      <w:r w:rsidR="00F95398" w:rsidRPr="00BA6D76">
        <w:rPr>
          <w:sz w:val="24"/>
          <w:szCs w:val="24"/>
        </w:rPr>
        <w:t xml:space="preserve">brisan iz sudskog registra rješenjem Trgovačkog suda u </w:t>
      </w:r>
      <w:r w:rsidR="009D185D">
        <w:rPr>
          <w:sz w:val="24"/>
          <w:szCs w:val="24"/>
        </w:rPr>
        <w:t>Splitu poslovni broj Tt-12/382-23</w:t>
      </w:r>
      <w:r w:rsidR="00F95398" w:rsidRPr="00BA6D76">
        <w:rPr>
          <w:sz w:val="24"/>
          <w:szCs w:val="24"/>
        </w:rPr>
        <w:t xml:space="preserve"> od </w:t>
      </w:r>
      <w:r w:rsidR="009D185D">
        <w:rPr>
          <w:sz w:val="24"/>
          <w:szCs w:val="24"/>
        </w:rPr>
        <w:t>09. listopada 2012. godine.</w:t>
      </w:r>
      <w:r w:rsidR="00F95398" w:rsidRPr="00BA6D76">
        <w:rPr>
          <w:sz w:val="24"/>
          <w:szCs w:val="24"/>
        </w:rPr>
        <w:t xml:space="preserve"> </w:t>
      </w:r>
      <w:r w:rsidR="00B431D9"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9"/>
        <w:jc w:val="both"/>
        <w:rPr>
          <w:sz w:val="24"/>
          <w:szCs w:val="24"/>
        </w:rPr>
      </w:pPr>
    </w:p>
    <w:p w:rsidRDefault="00225E89" w:rsidP="00F95398" w:rsidR="0045502A" w:rsidRPr="00BA6D76">
      <w:pPr>
        <w:ind w:firstLine="720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Sukladno </w:t>
      </w:r>
      <w:r w:rsidR="00F95398" w:rsidRPr="00BA6D76">
        <w:rPr>
          <w:sz w:val="24"/>
          <w:szCs w:val="24"/>
        </w:rPr>
        <w:t>odredbi članka 3. stavak 1. SZ  predst</w:t>
      </w:r>
      <w:r w:rsidR="00DC2733">
        <w:rPr>
          <w:sz w:val="24"/>
          <w:szCs w:val="24"/>
        </w:rPr>
        <w:t>e</w:t>
      </w:r>
      <w:r w:rsidR="00F95398" w:rsidRPr="00BA6D76">
        <w:rPr>
          <w:sz w:val="24"/>
          <w:szCs w:val="24"/>
        </w:rPr>
        <w:t>čajni i stečajni postupak mogu se  provesti nad pravnom osobom i nad imovinom dužnika pojedinca, ako Zakonom nije drugačije određeno</w:t>
      </w:r>
      <w:r w:rsidR="0045502A" w:rsidRPr="00BA6D76">
        <w:rPr>
          <w:sz w:val="24"/>
          <w:szCs w:val="24"/>
        </w:rPr>
        <w:t>.</w:t>
      </w:r>
    </w:p>
    <w:p w:rsidRDefault="0045502A" w:rsidP="00F95398" w:rsidR="0045502A" w:rsidRPr="00BA6D76">
      <w:pPr>
        <w:ind w:firstLine="720"/>
        <w:jc w:val="both"/>
        <w:rPr>
          <w:sz w:val="24"/>
          <w:szCs w:val="24"/>
        </w:rPr>
      </w:pP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>Budući je dužnik</w:t>
      </w:r>
      <w:r w:rsidR="007C4244" w:rsidRPr="00BA6D76">
        <w:rPr>
          <w:sz w:val="24"/>
          <w:szCs w:val="24"/>
        </w:rPr>
        <w:t>, u odnosu na kojeg je podnesen zahtjev</w:t>
      </w:r>
      <w:r w:rsidRPr="00BA6D76">
        <w:rPr>
          <w:sz w:val="24"/>
          <w:szCs w:val="24"/>
        </w:rPr>
        <w:t xml:space="preserve"> </w:t>
      </w:r>
      <w:r w:rsidR="007C4244" w:rsidRPr="00BA6D76">
        <w:rPr>
          <w:sz w:val="24"/>
          <w:szCs w:val="24"/>
        </w:rPr>
        <w:t xml:space="preserve">za provedbu skraćenog stečajnog postupka, </w:t>
      </w:r>
      <w:r w:rsidRPr="00BA6D76">
        <w:rPr>
          <w:sz w:val="24"/>
          <w:szCs w:val="24"/>
        </w:rPr>
        <w:t>brisan</w:t>
      </w:r>
      <w:r w:rsidRPr="0045502A">
        <w:rPr>
          <w:sz w:val="24"/>
          <w:szCs w:val="24"/>
        </w:rPr>
        <w:t xml:space="preserve"> iz sudskog registra uslijed čega je u skladu s odredbom članka 4. Zakona o trgovačkim društvima (Narodne novine, broj 111/93, 34/99, 52/00,118/03, 107/07, </w:t>
      </w:r>
      <w:r w:rsidRPr="0045502A">
        <w:rPr>
          <w:sz w:val="24"/>
          <w:szCs w:val="24"/>
        </w:rPr>
        <w:lastRenderedPageBreak/>
        <w:t>148/08, 137/09 i 111/12) prestao postojati</w:t>
      </w:r>
      <w:r w:rsidR="00F95398" w:rsidRPr="00BA6D76">
        <w:rPr>
          <w:sz w:val="24"/>
          <w:szCs w:val="24"/>
        </w:rPr>
        <w:t>, valjalo je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Slijedom navedenog, v</w:t>
      </w:r>
      <w:r w:rsidR="00021AEE">
        <w:rPr>
          <w:sz w:val="24"/>
          <w:szCs w:val="24"/>
        </w:rPr>
        <w:t>aljalo je odlučiti kao u izreci.</w:t>
      </w:r>
    </w:p>
    <w:p w:rsidRDefault="00021AEE" w:rsidP="0045502A" w:rsidR="00021AEE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891FEE" w:rsidR="00891FEE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U </w:t>
      </w:r>
      <w:r w:rsidR="009D185D">
        <w:rPr>
          <w:sz w:val="24"/>
          <w:szCs w:val="24"/>
        </w:rPr>
        <w:t xml:space="preserve">Splitu, 22. siječnja 2016. godine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9D185D" w:rsidP="009D185D" w:rsidR="00F95398">
      <w:pPr>
        <w:jc w:val="right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9D185D" w:rsidP="009D185D" w:rsidR="009D185D">
      <w:pPr>
        <w:jc w:val="right"/>
        <w:rPr>
          <w:sz w:val="24"/>
          <w:szCs w:val="24"/>
        </w:rPr>
      </w:pPr>
    </w:p>
    <w:p w:rsidRDefault="009D185D" w:rsidP="009D185D" w:rsidR="009D185D">
      <w:pPr>
        <w:jc w:val="right"/>
        <w:rPr>
          <w:sz w:val="24"/>
          <w:szCs w:val="24"/>
        </w:rPr>
      </w:pPr>
    </w:p>
    <w:p w:rsidRDefault="009D185D" w:rsidP="009D185D" w:rsidR="009D185D" w:rsidRPr="00BA6D7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Katarina Mikulić 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e-oglasna ploča suda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Sect="009D185D" w:rsidR="00F45B98" w:rsidRPr="00BA6D76">
      <w:headerReference w:type="default" r:id="rId10"/>
      <w:foot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05E" w:rsidP="00B431D9" w:rsidR="0007605E">
      <w:r>
        <w:separator/>
      </w:r>
    </w:p>
  </w:endnote>
  <w:endnote w:id="0" w:type="continuationSeparator">
    <w:p w:rsidRDefault="0007605E" w:rsidP="00B431D9" w:rsidR="00076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194790"/>
      <w:docPartObj>
        <w:docPartGallery w:val="Page Numbers (Bottom of Page)"/>
        <w:docPartUnique/>
      </w:docPartObj>
    </w:sdtPr>
    <w:sdtEndPr/>
    <w:sdtContent>
      <w:p w:rsidRDefault="00021AEE" w:rsidR="00021A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978">
          <w:rPr>
            <w:noProof/>
          </w:rPr>
          <w:t>2</w:t>
        </w:r>
        <w:r>
          <w:fldChar w:fldCharType="end"/>
        </w:r>
      </w:p>
    </w:sdtContent>
  </w:sdt>
  <w:p w:rsidRDefault="00021AEE" w:rsidR="00021A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05E" w:rsidP="00B431D9" w:rsidR="0007605E">
      <w:r>
        <w:separator/>
      </w:r>
    </w:p>
  </w:footnote>
  <w:footnote w:id="0" w:type="continuationSeparator">
    <w:p w:rsidRDefault="0007605E" w:rsidP="00B431D9" w:rsidR="000760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85D" w:rsidP="00B431D9" w:rsidR="00DD058A">
    <w:pPr>
      <w:pStyle w:val="Zaglavlje"/>
      <w:jc w:val="right"/>
    </w:pPr>
    <w:r>
      <w:rPr>
        <w:sz w:val="24"/>
      </w:rPr>
      <w:t>4.St-163/2016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85D" w:rsidP="009D185D" w:rsidR="009D185D" w:rsidRPr="009D185D">
    <w:pPr>
      <w:pStyle w:val="Zaglavlje"/>
      <w:jc w:val="right"/>
      <w:rPr>
        <w:sz w:val="24"/>
        <w:szCs w:val="24"/>
      </w:rPr>
    </w:pPr>
    <w:r w:rsidRPr="009D185D">
      <w:rPr>
        <w:sz w:val="24"/>
        <w:szCs w:val="24"/>
      </w:rPr>
      <w:t>4.St-163/2016</w:t>
    </w:r>
  </w:p>
  <w:p w:rsidRDefault="009D185D" w:rsidR="009D18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021AEE"/>
    <w:rsid w:val="00047129"/>
    <w:rsid w:val="0007605E"/>
    <w:rsid w:val="00147C5E"/>
    <w:rsid w:val="00225E89"/>
    <w:rsid w:val="00345C71"/>
    <w:rsid w:val="0045502A"/>
    <w:rsid w:val="00467262"/>
    <w:rsid w:val="00467F13"/>
    <w:rsid w:val="0051365C"/>
    <w:rsid w:val="00565978"/>
    <w:rsid w:val="00642324"/>
    <w:rsid w:val="0067237F"/>
    <w:rsid w:val="007C4244"/>
    <w:rsid w:val="00891FEE"/>
    <w:rsid w:val="008D6477"/>
    <w:rsid w:val="009D185D"/>
    <w:rsid w:val="00B3418C"/>
    <w:rsid w:val="00B431D9"/>
    <w:rsid w:val="00B562B6"/>
    <w:rsid w:val="00BA6D76"/>
    <w:rsid w:val="00D163D5"/>
    <w:rsid w:val="00DC2733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C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C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C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C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C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C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C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C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MEDULLA d.o.o. za trgovinu i usluge</izvorni_sadrzaj>
    <derivirana_varijabla naziv="DomainObject.Predmet.ProtustrankaFormated_1">  MEDULLA d.o.o. za trgovinu i usluge</derivirana_varijabla>
  </DomainObject.Predmet.ProtustrankaFormated>
  <DomainObject.Predmet.ProtustrankaFormatedOIB>
    <izvorni_sadrzaj>  MEDULLA d.o.o. za trgovinu i usluge, OIB 09542795556</izvorni_sadrzaj>
    <derivirana_varijabla naziv="DomainObject.Predmet.ProtustrankaFormatedOIB_1">  MEDULLA d.o.o. za trgovinu i usluge, OIB 09542795556</derivirana_varijabla>
  </DomainObject.Predmet.ProtustrankaFormatedOIB>
  <DomainObject.Predmet.ProtustrankaFormatedWithAdress>
    <izvorni_sadrzaj> MEDULLA d.o.o. za trgovinu i usluge, Kliška 21, 21000 Split</izvorni_sadrzaj>
    <derivirana_varijabla naziv="DomainObject.Predmet.ProtustrankaFormatedWithAdress_1"> MEDULLA d.o.o. za trgovinu i usluge, Kliška 21, 21000 Split</derivirana_varijabla>
  </DomainObject.Predmet.ProtustrankaFormatedWithAdress>
  <DomainObject.Predmet.ProtustrankaFormatedWithAdressOIB>
    <izvorni_sadrzaj> MEDULLA d.o.o. za trgovinu i usluge, OIB 09542795556, Kliška 21, 21000 Split</izvorni_sadrzaj>
    <derivirana_varijabla naziv="DomainObject.Predmet.ProtustrankaFormatedWithAdressOIB_1"> MEDULLA d.o.o. za trgovinu i usluge, OIB 09542795556, Kliška 21, 21000 Split</derivirana_varijabla>
  </DomainObject.Predmet.ProtustrankaFormatedWithAdressOIB>
  <DomainObject.Predmet.ProtustrankaWithAdress>
    <izvorni_sadrzaj>MEDULLA d.o.o. za trgovinu i usluge Kliška 21, 21000 Split</izvorni_sadrzaj>
    <derivirana_varijabla naziv="DomainObject.Predmet.ProtustrankaWithAdress_1">MEDULLA d.o.o. za trgovinu i usluge Kliška 21, 21000 Split</derivirana_varijabla>
  </DomainObject.Predmet.ProtustrankaWithAdress>
  <DomainObject.Predmet.ProtustrankaWithAdressOIB>
    <izvorni_sadrzaj>MEDULLA d.o.o. za trgovinu i usluge, OIB 09542795556, Kliška 21, 21000 Split</izvorni_sadrzaj>
    <derivirana_varijabla naziv="DomainObject.Predmet.ProtustrankaWithAdressOIB_1">MEDULLA d.o.o. za trgovinu i usluge, OIB 09542795556, Kliška 21, 21000 Split</derivirana_varijabla>
  </DomainObject.Predmet.ProtustrankaWithAdressOIB>
  <DomainObject.Predmet.ProtustrankaNazivFormated>
    <izvorni_sadrzaj>MEDULLA d.o.o. za trgovinu i usluge</izvorni_sadrzaj>
    <derivirana_varijabla naziv="DomainObject.Predmet.ProtustrankaNazivFormated_1">MEDULLA d.o.o. za trgovinu i usluge</derivirana_varijabla>
  </DomainObject.Predmet.ProtustrankaNazivFormated>
  <DomainObject.Predmet.ProtustrankaNazivFormatedOIB>
    <izvorni_sadrzaj>MEDULLA d.o.o. za trgovinu i usluge, OIB 09542795556</izvorni_sadrzaj>
    <derivirana_varijabla naziv="DomainObject.Predmet.ProtustrankaNazivFormatedOIB_1">MEDULLA d.o.o. za trgovinu i usluge, OIB 09542795556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3719.45</izvorni_sadrzaj>
    <derivirana_varijabla naziv="DomainObject.Predmet.TrenutnaVrijednost_1">3719.45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MEDULLA d.o.o. za trgovinu i usluge</item>
    </izvorni_sadrzaj>
    <derivirana_varijabla naziv="DomainObject.Predmet.ProtuStrankaListFormated_1">
      <item>MEDULLA d.o.o. za trgovinu i usluge</item>
    </derivirana_varijabla>
  </DomainObject.Predmet.ProtuStrankaListFormated>
  <DomainObject.Predmet.ProtuStrankaListFormatedOIB>
    <izvorni_sadrzaj>
      <item>MEDULLA d.o.o. za trgovinu i usluge, OIB 09542795556</item>
    </izvorni_sadrzaj>
    <derivirana_varijabla naziv="DomainObject.Predmet.ProtuStrankaListFormatedOIB_1">
      <item>MEDULLA d.o.o. za trgovinu i usluge, OIB 09542795556</item>
    </derivirana_varijabla>
  </DomainObject.Predmet.ProtuStrankaListFormatedOIB>
  <DomainObject.Predmet.ProtuStrankaListFormatedWithAdress>
    <izvorni_sadrzaj>
      <item>MEDULLA d.o.o. za trgovinu i usluge, Kliška 21, 21000 Split</item>
    </izvorni_sadrzaj>
    <derivirana_varijabla naziv="DomainObject.Predmet.ProtuStrankaListFormatedWithAdress_1">
      <item>MEDULLA d.o.o. za trgovinu i usluge, Kliška 21, 21000 Split</item>
    </derivirana_varijabla>
  </DomainObject.Predmet.ProtuStrankaListFormatedWithAdress>
  <DomainObject.Predmet.ProtuStrankaListFormatedWithAdressOIB>
    <izvorni_sadrzaj>
      <item>MEDULLA d.o.o. za trgovinu i usluge, OIB 09542795556, Kliška 21, 21000 Split</item>
    </izvorni_sadrzaj>
    <derivirana_varijabla naziv="DomainObject.Predmet.ProtuStrankaListFormatedWithAdressOIB_1">
      <item>MEDULLA d.o.o. za trgovinu i usluge, OIB 09542795556, Kliška 21, 21000 Split</item>
    </derivirana_varijabla>
  </DomainObject.Predmet.ProtuStrankaListFormatedWithAdressOIB>
  <DomainObject.Predmet.ProtuStrankaListNazivFormated>
    <izvorni_sadrzaj>
      <item>MEDULLA d.o.o. za trgovinu i usluge</item>
    </izvorni_sadrzaj>
    <derivirana_varijabla naziv="DomainObject.Predmet.ProtuStrankaListNazivFormated_1">
      <item>MEDULLA d.o.o. za trgovinu i usluge</item>
    </derivirana_varijabla>
  </DomainObject.Predmet.ProtuStrankaListNazivFormated>
  <DomainObject.Predmet.ProtuStrankaListNazivFormatedOIB>
    <izvorni_sadrzaj>
      <item>MEDULLA d.o.o. za trgovinu i usluge, OIB 09542795556</item>
    </izvorni_sadrzaj>
    <derivirana_varijabla naziv="DomainObject.Predmet.ProtuStrankaListNazivFormatedOIB_1">
      <item>MEDULLA d.o.o. za trgovinu i usluge, OIB 09542795556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MEDULLA d.o.o. za trgovinu i usluge</izvorni_sadrzaj>
    <derivirana_varijabla naziv="DomainObject.Predmet.ProtustrankaIDrugi_1">MEDULLA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MEDULLA d.o.o. za trgovinu i usluge, OIB 09542795556, Kliška 21, 21000 Split</izvorni_sadrzaj>
    <derivirana_varijabla naziv="DomainObject.Predmet.ProtustrankaIDrugiAdressOIB_1">MEDULLA d.o.o. za trgovinu i usluge, OIB 09542795556, Kliška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MEDULLA d.o.o. za trgovinu i usluge</item>
      <item>FINANCIJSKA AGENCIJA, RC SPLIT</item>
    </izvorni_sadrzaj>
    <derivirana_varijabla naziv="DomainObject.Predmet.SudioniciListNaziv_1">
      <item>MEDULLA d.o.o. za trgovinu i usluge</item>
      <item>FINANCIJSKA AGENCIJA, RC SPLIT</item>
    </derivirana_varijabla>
  </DomainObject.Predmet.SudioniciListNaziv>
  <DomainObject.Predmet.SudioniciListAdressOIB>
    <izvorni_sadrzaj>
      <item>MEDULLA d.o.o. za trgovinu i usluge, OIB 09542795556, Kliška 21,21000 Split</item>
      <item>FINANCIJSKA AGENCIJA, RC SPLIT, OIB 85821130368, Mažuranićevo šetalište 24 b,21000 Split</item>
    </izvorni_sadrzaj>
    <derivirana_varijabla naziv="DomainObject.Predmet.SudioniciListAdressOIB_1">
      <item>MEDULLA d.o.o. za trgovinu i usluge, OIB 09542795556, Kliška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09542795556</item>
    </izvorni_sadrzaj>
    <derivirana_varijabla naziv="DomainObject.Predmet.SudioniciListNazivOIB_1">
      <item>, OIB 85821130368</item>
      <item>, OIB 09542795556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1779</properties:Characters>
  <properties:Lines>76</properties:Lines>
  <properties:Paragraphs>24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2015-11-17T12:14:00Z</dcterms:created>
  <dc:creator>Jelena Vučemilo Manojlovski</dc:creator>
  <cp:lastModifiedBy>Katarina Mikulić</cp:lastModifiedBy>
  <dcterms:modified xmlns:xsi="http://www.w3.org/2001/XMLSchema-instance" xsi:type="dcterms:W3CDTF">2016-01-25T06:53:00Z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