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A75D2" w:rsidR="00DD259F" w:rsidP="005B7AC9" w:rsidRDefault="00DD259F" w14:paraId="85d4e7f" w14:textId="85d4e7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BA75D2">
        <w:rPr>
          <w:rFonts w:ascii="Times New Roman" w:hAnsi="Times New Roman"/>
          <w:b w:val="false"/>
        </w:rPr>
        <w:t>REPUBLIKA HRVATSKA</w:t>
      </w:r>
    </w:p>
    <w:p w:rsidRPr="00BA75D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TRGOVAČKI SUD U RIJECI</w:t>
      </w:r>
      <w:r w:rsidRPr="00BA75D2" w:rsidR="006D1F4A">
        <w:rPr>
          <w:rFonts w:ascii="Times New Roman" w:hAnsi="Times New Roman"/>
          <w:b w:val="false"/>
        </w:rPr>
        <w:tab/>
      </w:r>
    </w:p>
    <w:p w:rsidRPr="00BA75D2" w:rsidR="00573AAA" w:rsidP="005B7AC9" w:rsidRDefault="00DD259F">
      <w:pPr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ZADARSKA 1 i 3</w:t>
      </w:r>
    </w:p>
    <w:p w:rsidRPr="00BA75D2" w:rsidR="00057E82" w:rsidP="005B7AC9" w:rsidRDefault="00057E82">
      <w:pPr>
        <w:rPr>
          <w:rFonts w:ascii="Times New Roman" w:hAnsi="Times New Roman"/>
          <w:b w:val="false"/>
        </w:rPr>
      </w:pPr>
    </w:p>
    <w:p w:rsidRPr="00BA75D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>Z A P I S N I K</w:t>
      </w:r>
    </w:p>
    <w:p w:rsidRPr="00BA75D2" w:rsidR="00ED472B" w:rsidP="008079D4" w:rsidRDefault="00405860">
      <w:pPr>
        <w:jc w:val="center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>o</w:t>
      </w:r>
      <w:r w:rsidRPr="00BA75D2" w:rsidR="00560DA5">
        <w:rPr>
          <w:rFonts w:ascii="Times New Roman" w:hAnsi="Times New Roman"/>
          <w:b w:val="false"/>
          <w:bCs/>
        </w:rPr>
        <w:t>d</w:t>
      </w:r>
      <w:r w:rsidRPr="00BA75D2" w:rsidR="001C161A">
        <w:rPr>
          <w:rFonts w:ascii="Times New Roman" w:hAnsi="Times New Roman"/>
          <w:b w:val="false"/>
          <w:bCs/>
        </w:rPr>
        <w:t xml:space="preserve"> </w:t>
      </w:r>
      <w:r w:rsidRPr="00BA75D2" w:rsidR="00982D1C">
        <w:rPr>
          <w:rFonts w:ascii="Times New Roman" w:hAnsi="Times New Roman"/>
          <w:b w:val="false"/>
          <w:bCs/>
        </w:rPr>
        <w:t>2. rujna</w:t>
      </w:r>
      <w:r w:rsidRPr="00BA75D2" w:rsidR="008D7028">
        <w:rPr>
          <w:rFonts w:ascii="Times New Roman" w:hAnsi="Times New Roman"/>
          <w:b w:val="false"/>
          <w:bCs/>
        </w:rPr>
        <w:t xml:space="preserve"> 2019</w:t>
      </w:r>
      <w:r w:rsidRPr="00BA75D2" w:rsidR="00E433CC">
        <w:rPr>
          <w:rFonts w:ascii="Times New Roman" w:hAnsi="Times New Roman"/>
          <w:b w:val="false"/>
          <w:bCs/>
        </w:rPr>
        <w:t>.</w:t>
      </w:r>
      <w:r w:rsidRPr="00BA75D2" w:rsidR="00B82A55">
        <w:rPr>
          <w:rFonts w:ascii="Times New Roman" w:hAnsi="Times New Roman"/>
          <w:b w:val="false"/>
          <w:bCs/>
        </w:rPr>
        <w:t xml:space="preserve"> </w:t>
      </w:r>
    </w:p>
    <w:p w:rsidRPr="00BA75D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</w:rPr>
        <w:t xml:space="preserve">u prethodnom postupku </w:t>
      </w:r>
      <w:r w:rsidRPr="00BA75D2" w:rsidR="00613796">
        <w:rPr>
          <w:rFonts w:ascii="Times New Roman" w:hAnsi="Times New Roman"/>
          <w:b w:val="false"/>
        </w:rPr>
        <w:t>radi</w:t>
      </w:r>
      <w:r w:rsidRPr="00BA75D2" w:rsidR="006372B4">
        <w:rPr>
          <w:rFonts w:ascii="Times New Roman" w:hAnsi="Times New Roman"/>
          <w:b w:val="false"/>
        </w:rPr>
        <w:t xml:space="preserve"> očitovanja o prijedlogu i</w:t>
      </w:r>
      <w:r w:rsidRPr="00BA75D2" w:rsidR="00613796">
        <w:rPr>
          <w:rFonts w:ascii="Times New Roman" w:hAnsi="Times New Roman"/>
          <w:b w:val="false"/>
        </w:rPr>
        <w:t xml:space="preserve"> </w:t>
      </w:r>
      <w:r w:rsidRPr="00BA75D2" w:rsidR="00B468D0">
        <w:rPr>
          <w:rFonts w:ascii="Times New Roman" w:hAnsi="Times New Roman"/>
          <w:b w:val="false"/>
        </w:rPr>
        <w:t>rasprave o</w:t>
      </w:r>
      <w:r w:rsidRPr="00BA75D2" w:rsidR="00727FC2">
        <w:rPr>
          <w:rFonts w:ascii="Times New Roman" w:hAnsi="Times New Roman"/>
          <w:b w:val="false"/>
        </w:rPr>
        <w:t xml:space="preserve"> </w:t>
      </w:r>
      <w:r w:rsidRPr="00BA75D2" w:rsidR="00E279D6">
        <w:rPr>
          <w:rFonts w:ascii="Times New Roman" w:hAnsi="Times New Roman"/>
          <w:b w:val="false"/>
        </w:rPr>
        <w:t>pretpostavk</w:t>
      </w:r>
      <w:r w:rsidRPr="00BA75D2" w:rsidR="00B468D0">
        <w:rPr>
          <w:rFonts w:ascii="Times New Roman" w:hAnsi="Times New Roman"/>
          <w:b w:val="false"/>
        </w:rPr>
        <w:t>ama</w:t>
      </w:r>
      <w:r w:rsidRPr="00BA75D2" w:rsidR="00E279D6">
        <w:rPr>
          <w:rFonts w:ascii="Times New Roman" w:hAnsi="Times New Roman"/>
          <w:b w:val="false"/>
        </w:rPr>
        <w:t xml:space="preserve"> </w:t>
      </w:r>
      <w:r w:rsidRPr="00BA75D2" w:rsidR="006F49A9">
        <w:rPr>
          <w:rFonts w:ascii="Times New Roman" w:hAnsi="Times New Roman"/>
          <w:b w:val="false"/>
        </w:rPr>
        <w:t xml:space="preserve">za otvaranje </w:t>
      </w:r>
      <w:r w:rsidRPr="00BA75D2" w:rsidR="00560DA5">
        <w:rPr>
          <w:rFonts w:ascii="Times New Roman" w:hAnsi="Times New Roman"/>
          <w:b w:val="false"/>
        </w:rPr>
        <w:t xml:space="preserve">stečajnog </w:t>
      </w:r>
      <w:r w:rsidRPr="00BA75D2" w:rsidR="00613796">
        <w:rPr>
          <w:rFonts w:ascii="Times New Roman" w:hAnsi="Times New Roman"/>
          <w:b w:val="false"/>
        </w:rPr>
        <w:t xml:space="preserve">postupka nad </w:t>
      </w:r>
      <w:r w:rsidRPr="00BA75D2" w:rsidR="006C6198">
        <w:rPr>
          <w:rFonts w:ascii="Times New Roman" w:hAnsi="Times New Roman"/>
          <w:b w:val="false"/>
        </w:rPr>
        <w:t>dužnikom</w:t>
      </w:r>
      <w:r w:rsidRPr="00BA75D2" w:rsidR="00AB48F6">
        <w:rPr>
          <w:rFonts w:ascii="Times New Roman" w:hAnsi="Times New Roman"/>
          <w:b w:val="false"/>
        </w:rPr>
        <w:t xml:space="preserve"> </w:t>
      </w:r>
      <w:r w:rsidRPr="00BA75D2" w:rsidR="001850E9">
        <w:rPr>
          <w:rFonts w:ascii="Times New Roman" w:hAnsi="Times New Roman"/>
          <w:b w:val="false"/>
          <w:bCs/>
        </w:rPr>
        <w:t>3. MAJ UGOSTITELJSTVO društvo s ograničenom odgovornošću za ugostiteljstvo, Rijeka, Pulska 2</w:t>
      </w:r>
      <w:r w:rsidRPr="00BA75D2" w:rsidR="004B05A9">
        <w:rPr>
          <w:rFonts w:ascii="Times New Roman" w:hAnsi="Times New Roman"/>
          <w:b w:val="false"/>
          <w:bCs/>
        </w:rPr>
        <w:t>.</w:t>
      </w:r>
    </w:p>
    <w:p w:rsidRPr="00BA75D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BA75D2" w:rsidR="00F051EC" w:rsidP="005B7AC9" w:rsidRDefault="00F051EC">
      <w:pPr>
        <w:jc w:val="both"/>
        <w:rPr>
          <w:rFonts w:ascii="Times New Roman" w:hAnsi="Times New Roman"/>
          <w:b w:val="false"/>
        </w:rPr>
      </w:pPr>
    </w:p>
    <w:p w:rsidRPr="00BA75D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OD SUDA PRISUTNI:</w:t>
      </w:r>
    </w:p>
    <w:p w:rsidRPr="00BA75D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Daniela Korlević, sudac</w:t>
      </w:r>
    </w:p>
    <w:p w:rsidRPr="00BA75D2" w:rsidR="00757107" w:rsidP="005B7AC9" w:rsidRDefault="00F2656F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Dajana Jurković</w:t>
      </w:r>
      <w:r w:rsidRPr="00BA75D2" w:rsidR="00613796">
        <w:rPr>
          <w:rFonts w:ascii="Times New Roman" w:hAnsi="Times New Roman"/>
          <w:b w:val="false"/>
        </w:rPr>
        <w:t>, zapisničar</w:t>
      </w:r>
    </w:p>
    <w:p w:rsidRPr="00BA75D2" w:rsidR="00982D1C" w:rsidP="005B7AC9" w:rsidRDefault="00982D1C">
      <w:pPr>
        <w:jc w:val="both"/>
        <w:rPr>
          <w:rFonts w:ascii="Times New Roman" w:hAnsi="Times New Roman"/>
          <w:b w:val="false"/>
        </w:rPr>
      </w:pPr>
    </w:p>
    <w:p w:rsidRPr="00BA75D2" w:rsidR="005B7AC9" w:rsidP="005B7AC9" w:rsidRDefault="005B7AC9">
      <w:pPr>
        <w:jc w:val="center"/>
        <w:rPr>
          <w:rFonts w:ascii="Times New Roman" w:hAnsi="Times New Roman"/>
          <w:b w:val="false"/>
        </w:rPr>
      </w:pPr>
    </w:p>
    <w:p w:rsidRPr="00BA75D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Početak u</w:t>
      </w:r>
      <w:r w:rsidRPr="00BA75D2" w:rsidR="00CF16F2">
        <w:rPr>
          <w:rFonts w:ascii="Times New Roman" w:hAnsi="Times New Roman"/>
          <w:b w:val="false"/>
        </w:rPr>
        <w:t xml:space="preserve"> </w:t>
      </w:r>
      <w:r w:rsidRPr="00BA75D2" w:rsidR="00982D1C">
        <w:rPr>
          <w:rFonts w:ascii="Times New Roman" w:hAnsi="Times New Roman"/>
          <w:b w:val="false"/>
        </w:rPr>
        <w:t>10</w:t>
      </w:r>
      <w:r w:rsidRPr="00BA75D2" w:rsidR="00613796">
        <w:rPr>
          <w:rFonts w:ascii="Times New Roman" w:hAnsi="Times New Roman"/>
          <w:b w:val="false"/>
        </w:rPr>
        <w:t>:</w:t>
      </w:r>
      <w:r w:rsidRPr="00BA75D2" w:rsidR="009D22C8">
        <w:rPr>
          <w:rFonts w:ascii="Times New Roman" w:hAnsi="Times New Roman"/>
          <w:b w:val="false"/>
        </w:rPr>
        <w:t>3</w:t>
      </w:r>
      <w:r w:rsidRPr="00BA75D2" w:rsidR="00982D1C">
        <w:rPr>
          <w:rFonts w:ascii="Times New Roman" w:hAnsi="Times New Roman"/>
          <w:b w:val="false"/>
        </w:rPr>
        <w:t>0</w:t>
      </w:r>
      <w:r w:rsidRPr="00BA75D2" w:rsidR="00613796">
        <w:rPr>
          <w:rFonts w:ascii="Times New Roman" w:hAnsi="Times New Roman"/>
          <w:b w:val="false"/>
        </w:rPr>
        <w:t xml:space="preserve"> sati</w:t>
      </w:r>
    </w:p>
    <w:p w:rsidRPr="00BA75D2" w:rsidR="00326348" w:rsidP="005B7AC9" w:rsidRDefault="00326348">
      <w:pPr>
        <w:jc w:val="both"/>
        <w:rPr>
          <w:rFonts w:ascii="Times New Roman" w:hAnsi="Times New Roman"/>
          <w:b w:val="false"/>
        </w:rPr>
      </w:pPr>
    </w:p>
    <w:p w:rsidRPr="00BA75D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Utvrđuje se da su na današnje ročište pristupili:</w:t>
      </w:r>
    </w:p>
    <w:p w:rsidRPr="00BA75D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Za predlagatelja</w:t>
      </w:r>
      <w:r w:rsidRPr="00BA75D2" w:rsidR="00E96CC2">
        <w:rPr>
          <w:rFonts w:ascii="Times New Roman" w:hAnsi="Times New Roman"/>
          <w:b w:val="false"/>
        </w:rPr>
        <w:t>:</w:t>
      </w:r>
      <w:r w:rsidRPr="00BA75D2" w:rsidR="00481E2D">
        <w:rPr>
          <w:rFonts w:ascii="Times New Roman" w:hAnsi="Times New Roman"/>
          <w:b w:val="false"/>
        </w:rPr>
        <w:t xml:space="preserve"> </w:t>
      </w:r>
      <w:r w:rsidRPr="00BA75D2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BA75D2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Za</w:t>
      </w:r>
      <w:r w:rsidRPr="00BA75D2" w:rsidR="00481E2D">
        <w:rPr>
          <w:rFonts w:ascii="Times New Roman" w:hAnsi="Times New Roman"/>
          <w:b w:val="false"/>
        </w:rPr>
        <w:t xml:space="preserve"> dužnika</w:t>
      </w:r>
      <w:r w:rsidRPr="00BA75D2" w:rsidR="00C06920">
        <w:rPr>
          <w:rFonts w:ascii="Times New Roman" w:hAnsi="Times New Roman"/>
          <w:b w:val="false"/>
        </w:rPr>
        <w:t>:</w:t>
      </w:r>
      <w:r w:rsidRPr="00BA75D2" w:rsidR="003B33D4">
        <w:rPr>
          <w:rFonts w:ascii="Times New Roman" w:hAnsi="Times New Roman"/>
          <w:b w:val="false"/>
        </w:rPr>
        <w:t xml:space="preserve"> </w:t>
      </w:r>
      <w:r w:rsidRPr="00BA75D2" w:rsidR="001850E9">
        <w:rPr>
          <w:rFonts w:ascii="Times New Roman" w:hAnsi="Times New Roman"/>
          <w:b w:val="false"/>
        </w:rPr>
        <w:t>Marija Pešut, zastupnica po zakonu</w:t>
      </w:r>
      <w:r w:rsidRPr="00BA75D2" w:rsidR="00AB15F0">
        <w:rPr>
          <w:rFonts w:ascii="Times New Roman" w:hAnsi="Times New Roman"/>
          <w:b w:val="false"/>
        </w:rPr>
        <w:t xml:space="preserve">  </w:t>
      </w:r>
    </w:p>
    <w:p w:rsidRPr="00BA75D2" w:rsidR="0039042B" w:rsidP="005B7AC9" w:rsidRDefault="007E4088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 xml:space="preserve">Za FINA: nitko, dostava poziva uredno iskazana  </w:t>
      </w:r>
    </w:p>
    <w:p w:rsidRPr="00BA75D2" w:rsidR="00517757" w:rsidP="00F2656F" w:rsidRDefault="00517757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BA75D2" w:rsidR="00EA2E58" w:rsidP="00FB289A" w:rsidRDefault="00FB289A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>Utvrđuje se da na današnje ročište nije pristupio privremeni stečajni upravitelj</w:t>
      </w:r>
      <w:r w:rsidRPr="00BA75D2" w:rsidR="00B3228A">
        <w:rPr>
          <w:rFonts w:ascii="Times New Roman" w:hAnsi="Times New Roman"/>
          <w:b w:val="false"/>
          <w:bCs/>
        </w:rPr>
        <w:t>,</w:t>
      </w:r>
      <w:r w:rsidRPr="00BA75D2">
        <w:rPr>
          <w:rFonts w:ascii="Times New Roman" w:hAnsi="Times New Roman"/>
          <w:b w:val="false"/>
          <w:bCs/>
        </w:rPr>
        <w:t xml:space="preserve"> </w:t>
      </w:r>
      <w:r w:rsidRPr="00BA75D2" w:rsidR="00B3228A">
        <w:rPr>
          <w:rFonts w:ascii="Times New Roman" w:hAnsi="Times New Roman"/>
          <w:b w:val="false"/>
          <w:bCs/>
        </w:rPr>
        <w:t>a</w:t>
      </w:r>
      <w:r w:rsidRPr="00BA75D2">
        <w:rPr>
          <w:rFonts w:ascii="Times New Roman" w:hAnsi="Times New Roman"/>
          <w:b w:val="false"/>
          <w:bCs/>
        </w:rPr>
        <w:t xml:space="preserve"> svoj izostanak</w:t>
      </w:r>
      <w:r w:rsidRPr="00BA75D2" w:rsidR="00F068C1">
        <w:rPr>
          <w:rFonts w:ascii="Times New Roman" w:hAnsi="Times New Roman"/>
          <w:b w:val="false"/>
          <w:bCs/>
        </w:rPr>
        <w:t xml:space="preserve"> nije opravdao. </w:t>
      </w:r>
    </w:p>
    <w:p w:rsidRPr="00BA75D2" w:rsidR="00FB289A" w:rsidP="00FB289A" w:rsidRDefault="003B139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>Prema Očevidniku neizvršenih osnova za plaćanje na dan 2. rujna 2019. dužnik ima neizvršene osnove za plaćanje u razdoblju duljem od 60 dana u ukupnom iznosu od 1.008.914,27 kn.</w:t>
      </w:r>
    </w:p>
    <w:p w:rsidRPr="00BA75D2" w:rsidR="003B139F" w:rsidP="00FB289A" w:rsidRDefault="003B139F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Pr="00BA75D2" w:rsidR="001450D9" w:rsidP="00982D1C" w:rsidRDefault="00F2656F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ab/>
      </w:r>
      <w:r w:rsidRPr="00BA75D2" w:rsidR="00F068C1">
        <w:rPr>
          <w:rFonts w:ascii="Times New Roman" w:hAnsi="Times New Roman"/>
          <w:b w:val="false"/>
          <w:bCs/>
        </w:rPr>
        <w:t>Zast</w:t>
      </w:r>
      <w:r w:rsidRPr="00BA75D2" w:rsidR="00CD51B5">
        <w:rPr>
          <w:rFonts w:ascii="Times New Roman" w:hAnsi="Times New Roman"/>
          <w:b w:val="false"/>
          <w:bCs/>
        </w:rPr>
        <w:t xml:space="preserve">upnica dužnika po zakonu predlaže sudu da se odgodi ovo ročište do ročišta u postupku povodom prijedloga za otvaranje stečajnog postupka nad dužnikom 3. MAJ Brodogradilište d.d. Rijeka koje je zakazano za dan 26. rujna 2019., i u kojem roku bi dužnik pokušao naplatiti plaće radnika u bruto iznosu. </w:t>
      </w:r>
    </w:p>
    <w:p w:rsidRPr="00BA75D2" w:rsidR="00E1279A" w:rsidP="00D87EC8" w:rsidRDefault="00E1279A">
      <w:pPr>
        <w:pStyle w:val="Bezproreda"/>
        <w:rPr>
          <w:rFonts w:ascii="Times New Roman" w:hAnsi="Times New Roman"/>
          <w:b w:val="false"/>
          <w:bCs/>
        </w:rPr>
      </w:pPr>
    </w:p>
    <w:p w:rsidRPr="00BA75D2" w:rsidR="00BA75D2" w:rsidP="001807C7" w:rsidRDefault="00BA75D2">
      <w:pPr>
        <w:ind w:firstLine="708"/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Sudac donosi</w:t>
      </w:r>
    </w:p>
    <w:p w:rsidRPr="00BA75D2" w:rsidR="00BA75D2" w:rsidP="001807C7" w:rsidRDefault="00BA75D2">
      <w:pPr>
        <w:ind w:firstLine="708"/>
        <w:jc w:val="center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 xml:space="preserve">r j e š e n j e </w:t>
      </w:r>
    </w:p>
    <w:p w:rsidRPr="00BA75D2" w:rsidR="00BA75D2" w:rsidP="001807C7" w:rsidRDefault="00BA75D2">
      <w:pPr>
        <w:ind w:firstLine="708"/>
        <w:jc w:val="center"/>
        <w:rPr>
          <w:rFonts w:ascii="Times New Roman" w:hAnsi="Times New Roman"/>
          <w:b w:val="false"/>
        </w:rPr>
      </w:pPr>
    </w:p>
    <w:p w:rsidRPr="00BA75D2" w:rsidR="00BA75D2" w:rsidP="001807C7" w:rsidRDefault="00BA75D2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Prihvaća se prijedlog zastupnice</w:t>
      </w:r>
      <w:r w:rsidRPr="00BA75D2">
        <w:rPr>
          <w:rFonts w:ascii="Times New Roman" w:hAnsi="Times New Roman"/>
          <w:b w:val="false"/>
        </w:rPr>
        <w:t xml:space="preserve"> dužnika po zakonu te se današnje ročište odgađa, a slijedeće zakazuje za dan </w:t>
      </w:r>
    </w:p>
    <w:p w:rsidRPr="00BA75D2" w:rsidR="00BA75D2" w:rsidP="001807C7" w:rsidRDefault="00BA75D2">
      <w:pPr>
        <w:ind w:firstLine="708"/>
        <w:rPr>
          <w:rFonts w:ascii="Times New Roman" w:hAnsi="Times New Roman"/>
          <w:b w:val="false"/>
        </w:rPr>
      </w:pPr>
    </w:p>
    <w:p w:rsidRPr="00BA75D2" w:rsidR="00BA75D2" w:rsidP="00BA75D2" w:rsidRDefault="00BA75D2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22. listopada 2019. u 11</w:t>
      </w:r>
      <w:r w:rsidRPr="00BA75D2">
        <w:rPr>
          <w:rFonts w:ascii="Times New Roman" w:hAnsi="Times New Roman"/>
          <w:b w:val="false"/>
        </w:rPr>
        <w:t>.00 sati</w:t>
      </w:r>
    </w:p>
    <w:p w:rsidRPr="00BA75D2" w:rsidR="00BA75D2" w:rsidP="001807C7" w:rsidRDefault="00BA75D2">
      <w:pPr>
        <w:jc w:val="center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 xml:space="preserve">   kod Trgovačkog suda u Rijeci </w:t>
      </w:r>
    </w:p>
    <w:p w:rsidRPr="00BA75D2" w:rsidR="00BA75D2" w:rsidP="001807C7" w:rsidRDefault="00BA75D2">
      <w:pPr>
        <w:jc w:val="center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Zadarska ulica 1 i 3</w:t>
      </w:r>
    </w:p>
    <w:p w:rsidRPr="00BA75D2" w:rsidR="00BA75D2" w:rsidP="001807C7" w:rsidRDefault="00BA75D2">
      <w:pPr>
        <w:jc w:val="center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>I. kat, sudnica broj 2</w:t>
      </w:r>
    </w:p>
    <w:p w:rsidRPr="00BA75D2" w:rsidR="00BA75D2" w:rsidP="001807C7" w:rsidRDefault="00BA75D2">
      <w:pPr>
        <w:rPr>
          <w:rFonts w:ascii="Times New Roman" w:hAnsi="Times New Roman"/>
          <w:b w:val="false"/>
        </w:rPr>
      </w:pPr>
    </w:p>
    <w:p w:rsidRPr="00BA75D2" w:rsidR="00BA75D2" w:rsidP="001807C7" w:rsidRDefault="00BA75D2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što prisutna zastupnica</w:t>
      </w:r>
      <w:r w:rsidRPr="00BA75D2">
        <w:rPr>
          <w:rFonts w:ascii="Times New Roman" w:hAnsi="Times New Roman"/>
          <w:b w:val="false"/>
        </w:rPr>
        <w:t xml:space="preserve"> dužnika po zakonu prima na zn</w:t>
      </w:r>
      <w:r>
        <w:rPr>
          <w:rFonts w:ascii="Times New Roman" w:hAnsi="Times New Roman"/>
          <w:b w:val="false"/>
        </w:rPr>
        <w:t>anje te se smatra uredno pozvano</w:t>
      </w:r>
      <w:r w:rsidRPr="00BA75D2">
        <w:rPr>
          <w:rFonts w:ascii="Times New Roman" w:hAnsi="Times New Roman"/>
          <w:b w:val="false"/>
        </w:rPr>
        <w:t xml:space="preserve">m a predlagatelja </w:t>
      </w:r>
      <w:r>
        <w:rPr>
          <w:rFonts w:ascii="Times New Roman" w:hAnsi="Times New Roman"/>
          <w:b w:val="false"/>
        </w:rPr>
        <w:t xml:space="preserve">i privremenog stečajnog upravielja </w:t>
      </w:r>
      <w:r w:rsidRPr="00BA75D2">
        <w:rPr>
          <w:rFonts w:ascii="Times New Roman" w:hAnsi="Times New Roman"/>
          <w:b w:val="false"/>
        </w:rPr>
        <w:t>će se pozvati objavom ovog poziva na mrežnoj stranici e-Oglasne ploče suda.</w:t>
      </w:r>
    </w:p>
    <w:p w:rsidRPr="00BA75D2" w:rsidR="00F068C1" w:rsidP="002B2320" w:rsidRDefault="00F068C1">
      <w:pPr>
        <w:pStyle w:val="Bezproreda"/>
        <w:jc w:val="both"/>
        <w:rPr>
          <w:rFonts w:ascii="Times New Roman" w:hAnsi="Times New Roman"/>
          <w:b w:val="false"/>
        </w:rPr>
      </w:pPr>
    </w:p>
    <w:p w:rsidRPr="00BA75D2" w:rsidR="009B5A16" w:rsidP="00BA75D2" w:rsidRDefault="009B5A16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BA75D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 xml:space="preserve">Dovršeno u </w:t>
      </w:r>
      <w:r w:rsidRPr="00BA75D2" w:rsidR="003B19D2">
        <w:rPr>
          <w:rFonts w:ascii="Times New Roman" w:hAnsi="Times New Roman"/>
          <w:b w:val="false"/>
          <w:bCs/>
        </w:rPr>
        <w:t>10</w:t>
      </w:r>
      <w:r w:rsidRPr="00BA75D2" w:rsidR="00150A31">
        <w:rPr>
          <w:rFonts w:ascii="Times New Roman" w:hAnsi="Times New Roman"/>
          <w:b w:val="false"/>
          <w:bCs/>
        </w:rPr>
        <w:t>,</w:t>
      </w:r>
      <w:r w:rsidRPr="00BA75D2" w:rsidR="003B19D2">
        <w:rPr>
          <w:rFonts w:ascii="Times New Roman" w:hAnsi="Times New Roman"/>
          <w:b w:val="false"/>
          <w:bCs/>
        </w:rPr>
        <w:t>4</w:t>
      </w:r>
      <w:r w:rsidR="00BA75D2">
        <w:rPr>
          <w:rFonts w:ascii="Times New Roman" w:hAnsi="Times New Roman"/>
          <w:b w:val="false"/>
          <w:bCs/>
        </w:rPr>
        <w:t>5</w:t>
      </w:r>
      <w:r w:rsidRPr="00BA75D2">
        <w:rPr>
          <w:rFonts w:ascii="Times New Roman" w:hAnsi="Times New Roman"/>
          <w:b w:val="false"/>
          <w:bCs/>
        </w:rPr>
        <w:t xml:space="preserve"> sati</w:t>
      </w:r>
    </w:p>
    <w:p w:rsidRPr="00BA75D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BA75D2">
        <w:rPr>
          <w:rFonts w:ascii="Times New Roman" w:hAnsi="Times New Roman"/>
          <w:b w:val="false"/>
          <w:bCs/>
        </w:rPr>
        <w:t xml:space="preserve"> </w:t>
      </w:r>
    </w:p>
    <w:p w:rsidRPr="00BA75D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 xml:space="preserve"> </w:t>
      </w:r>
      <w:r w:rsidRPr="00BA75D2">
        <w:rPr>
          <w:rFonts w:ascii="Times New Roman" w:hAnsi="Times New Roman"/>
          <w:b w:val="false"/>
        </w:rPr>
        <w:tab/>
      </w:r>
      <w:r w:rsidRPr="00BA75D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BA75D2" w:rsidR="005B7AC9">
        <w:rPr>
          <w:rFonts w:ascii="Times New Roman" w:hAnsi="Times New Roman"/>
          <w:b w:val="false"/>
        </w:rPr>
        <w:t xml:space="preserve">                 </w:t>
      </w:r>
      <w:r w:rsidRPr="00BA75D2" w:rsidR="007B32C7">
        <w:rPr>
          <w:rFonts w:ascii="Times New Roman" w:hAnsi="Times New Roman"/>
          <w:b w:val="false"/>
        </w:rPr>
        <w:t xml:space="preserve">  </w:t>
      </w:r>
      <w:r w:rsidRPr="00BA75D2" w:rsidR="00CA5F98">
        <w:rPr>
          <w:rFonts w:ascii="Times New Roman" w:hAnsi="Times New Roman"/>
          <w:b w:val="false"/>
        </w:rPr>
        <w:t xml:space="preserve"> </w:t>
      </w:r>
      <w:r w:rsidRPr="00BA75D2" w:rsidR="00537E0F">
        <w:rPr>
          <w:rFonts w:ascii="Times New Roman" w:hAnsi="Times New Roman"/>
          <w:b w:val="false"/>
        </w:rPr>
        <w:tab/>
      </w:r>
      <w:r w:rsidRPr="00BA75D2" w:rsidR="00F84055">
        <w:rPr>
          <w:rFonts w:ascii="Times New Roman" w:hAnsi="Times New Roman"/>
          <w:b w:val="false"/>
        </w:rPr>
        <w:t xml:space="preserve">   </w:t>
      </w:r>
      <w:r w:rsidRPr="00BA75D2" w:rsidR="00705DC7">
        <w:rPr>
          <w:rFonts w:ascii="Times New Roman" w:hAnsi="Times New Roman"/>
          <w:b w:val="false"/>
        </w:rPr>
        <w:t xml:space="preserve">  </w:t>
      </w:r>
      <w:r w:rsidRPr="00BA75D2" w:rsidR="008A15B0">
        <w:rPr>
          <w:rFonts w:ascii="Times New Roman" w:hAnsi="Times New Roman"/>
          <w:b w:val="false"/>
        </w:rPr>
        <w:t xml:space="preserve"> </w:t>
      </w:r>
      <w:r w:rsidRPr="00BA75D2" w:rsidR="00354E2A">
        <w:rPr>
          <w:rFonts w:ascii="Times New Roman" w:hAnsi="Times New Roman"/>
          <w:b w:val="false"/>
        </w:rPr>
        <w:t>Zastupnica dužnika po zakonu</w:t>
      </w:r>
    </w:p>
    <w:p w:rsidRPr="00BA75D2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ab/>
      </w:r>
    </w:p>
    <w:p w:rsidRPr="00BA75D2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BA75D2" w:rsidR="00F84055" w:rsidP="005B7AC9" w:rsidRDefault="00F84055">
      <w:pPr>
        <w:jc w:val="both"/>
        <w:rPr>
          <w:rFonts w:ascii="Times New Roman" w:hAnsi="Times New Roman"/>
          <w:b w:val="false"/>
        </w:rPr>
      </w:pPr>
    </w:p>
    <w:p w:rsidRPr="00BA75D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BA75D2">
        <w:rPr>
          <w:rFonts w:ascii="Times New Roman" w:hAnsi="Times New Roman"/>
          <w:b w:val="false"/>
        </w:rPr>
        <w:tab/>
      </w:r>
      <w:r w:rsidRPr="00BA75D2">
        <w:rPr>
          <w:rFonts w:ascii="Times New Roman" w:hAnsi="Times New Roman"/>
          <w:b w:val="false"/>
        </w:rPr>
        <w:tab/>
      </w:r>
      <w:r w:rsidRPr="00BA75D2">
        <w:rPr>
          <w:rFonts w:ascii="Times New Roman" w:hAnsi="Times New Roman"/>
          <w:b w:val="false"/>
        </w:rPr>
        <w:tab/>
      </w:r>
      <w:r w:rsidRPr="00BA75D2">
        <w:rPr>
          <w:rFonts w:ascii="Times New Roman" w:hAnsi="Times New Roman"/>
          <w:b w:val="false"/>
        </w:rPr>
        <w:tab/>
        <w:t xml:space="preserve">            Zapisničar </w:t>
      </w:r>
      <w:r w:rsidRPr="00BA75D2">
        <w:rPr>
          <w:rFonts w:ascii="Times New Roman" w:hAnsi="Times New Roman"/>
          <w:b w:val="false"/>
        </w:rPr>
        <w:tab/>
        <w:t xml:space="preserve">         </w:t>
      </w:r>
      <w:r w:rsidRPr="00BA75D2" w:rsidR="00CA5F98">
        <w:rPr>
          <w:rFonts w:ascii="Times New Roman" w:hAnsi="Times New Roman"/>
          <w:b w:val="false"/>
        </w:rPr>
        <w:t xml:space="preserve"> </w:t>
      </w:r>
      <w:r w:rsidRPr="00BA75D2" w:rsidR="00E1279A">
        <w:rPr>
          <w:rFonts w:ascii="Times New Roman" w:hAnsi="Times New Roman"/>
          <w:b w:val="false"/>
        </w:rPr>
        <w:t xml:space="preserve">         </w:t>
      </w:r>
    </w:p>
    <w:sectPr w:rsidRPr="00BA75D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64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1850E9">
      <w:rPr>
        <w:rFonts w:ascii="Times New Roman" w:hAnsi="Times New Roman"/>
        <w:b w:val="false"/>
      </w:rPr>
      <w:t>203</w:t>
    </w:r>
    <w:r w:rsidR="00780DC0">
      <w:rPr>
        <w:rFonts w:ascii="Times New Roman" w:hAnsi="Times New Roman"/>
        <w:b w:val="false"/>
      </w:rPr>
      <w:t>/19-</w:t>
    </w:r>
    <w:r w:rsidR="00B4500C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45B6"/>
    <w:multiLevelType w:val="hybridMultilevel"/>
    <w:tmpl w:val="3EC4318C"/>
    <w:lvl w:ilvl="0" w:tplc="0409000F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090003" w:tentative="true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5F79F3"/>
    <w:multiLevelType w:val="hybridMultilevel"/>
    <w:tmpl w:val="8698D7B6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D70E9"/>
    <w:multiLevelType w:val="hybridMultilevel"/>
    <w:tmpl w:val="F9DE6DC0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52B4"/>
    <w:multiLevelType w:val="hybridMultilevel"/>
    <w:tmpl w:val="3012A256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95D5B9C"/>
    <w:multiLevelType w:val="hybridMultilevel"/>
    <w:tmpl w:val="30B87E2C"/>
    <w:lvl w:ilvl="0" w:tplc="8B20E7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7355C"/>
    <w:multiLevelType w:val="hybridMultilevel"/>
    <w:tmpl w:val="05D4E228"/>
    <w:lvl w:ilvl="0" w:tplc="17CC31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6C2288"/>
    <w:multiLevelType w:val="hybridMultilevel"/>
    <w:tmpl w:val="2354C5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04085"/>
    <w:multiLevelType w:val="hybridMultilevel"/>
    <w:tmpl w:val="D7460FD4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64DF13DA"/>
    <w:multiLevelType w:val="hybridMultilevel"/>
    <w:tmpl w:val="14763E08"/>
    <w:lvl w:ilvl="0" w:tplc="8A26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074470"/>
    <w:multiLevelType w:val="hybridMultilevel"/>
    <w:tmpl w:val="651443F4"/>
    <w:lvl w:ilvl="0" w:tplc="50CAB2E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ED87312"/>
    <w:multiLevelType w:val="hybridMultilevel"/>
    <w:tmpl w:val="73307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7"/>
  </w:num>
  <w:num w:numId="5">
    <w:abstractNumId w:val="16"/>
  </w:num>
  <w:num w:numId="6">
    <w:abstractNumId w:val="10"/>
  </w:num>
  <w:num w:numId="7">
    <w:abstractNumId w:val="1"/>
  </w:num>
  <w:num w:numId="8">
    <w:abstractNumId w:val="12"/>
  </w:num>
  <w:num w:numId="9">
    <w:abstractNumId w:val="5"/>
  </w:num>
  <w:num w:numId="10">
    <w:abstractNumId w:val="13"/>
  </w:num>
  <w:num w:numId="11">
    <w:abstractNumId w:val="3"/>
  </w:num>
  <w:num w:numId="12">
    <w:abstractNumId w:val="9"/>
  </w:num>
  <w:num w:numId="13">
    <w:abstractNumId w:val="14"/>
  </w:num>
  <w:num w:numId="14">
    <w:abstractNumId w:val="20"/>
  </w:num>
  <w:num w:numId="15">
    <w:abstractNumId w:val="4"/>
  </w:num>
  <w:num w:numId="16">
    <w:abstractNumId w:val="0"/>
  </w:num>
  <w:num w:numId="17">
    <w:abstractNumId w:val="6"/>
  </w:num>
  <w:num w:numId="18">
    <w:abstractNumId w:val="8"/>
  </w:num>
  <w:num w:numId="19">
    <w:abstractNumId w:val="18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15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57E82"/>
    <w:rsid w:val="00060D99"/>
    <w:rsid w:val="00061497"/>
    <w:rsid w:val="0006486B"/>
    <w:rsid w:val="000654BC"/>
    <w:rsid w:val="000763F1"/>
    <w:rsid w:val="00077BCB"/>
    <w:rsid w:val="00077C23"/>
    <w:rsid w:val="0008291B"/>
    <w:rsid w:val="00087039"/>
    <w:rsid w:val="00087084"/>
    <w:rsid w:val="0009244E"/>
    <w:rsid w:val="000953A1"/>
    <w:rsid w:val="000955C0"/>
    <w:rsid w:val="000A1415"/>
    <w:rsid w:val="000A7949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0F5D7A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450D9"/>
    <w:rsid w:val="00150A31"/>
    <w:rsid w:val="001559E3"/>
    <w:rsid w:val="00165566"/>
    <w:rsid w:val="001713D4"/>
    <w:rsid w:val="00175982"/>
    <w:rsid w:val="00176AEA"/>
    <w:rsid w:val="001850E9"/>
    <w:rsid w:val="0018510A"/>
    <w:rsid w:val="001952BB"/>
    <w:rsid w:val="001A1B95"/>
    <w:rsid w:val="001A6028"/>
    <w:rsid w:val="001A61FA"/>
    <w:rsid w:val="001B662D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600D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54E2A"/>
    <w:rsid w:val="00362560"/>
    <w:rsid w:val="00365B38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0DF4"/>
    <w:rsid w:val="003B139F"/>
    <w:rsid w:val="003B19D2"/>
    <w:rsid w:val="003B2493"/>
    <w:rsid w:val="003B2EEF"/>
    <w:rsid w:val="003B33D4"/>
    <w:rsid w:val="003B4C23"/>
    <w:rsid w:val="003B7959"/>
    <w:rsid w:val="003B7E1F"/>
    <w:rsid w:val="003D5558"/>
    <w:rsid w:val="003E0CE2"/>
    <w:rsid w:val="003E18D1"/>
    <w:rsid w:val="003E567B"/>
    <w:rsid w:val="003F1399"/>
    <w:rsid w:val="003F3449"/>
    <w:rsid w:val="003F7829"/>
    <w:rsid w:val="0040372D"/>
    <w:rsid w:val="00405860"/>
    <w:rsid w:val="00406FD4"/>
    <w:rsid w:val="00410013"/>
    <w:rsid w:val="00413EDC"/>
    <w:rsid w:val="004204E8"/>
    <w:rsid w:val="00420B10"/>
    <w:rsid w:val="00421543"/>
    <w:rsid w:val="004215B8"/>
    <w:rsid w:val="00430F3D"/>
    <w:rsid w:val="00434CE5"/>
    <w:rsid w:val="0043597D"/>
    <w:rsid w:val="00444601"/>
    <w:rsid w:val="00445E9B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C2E"/>
    <w:rsid w:val="00476041"/>
    <w:rsid w:val="00481E2D"/>
    <w:rsid w:val="004828A8"/>
    <w:rsid w:val="0048434A"/>
    <w:rsid w:val="004844A5"/>
    <w:rsid w:val="004852C1"/>
    <w:rsid w:val="00485C40"/>
    <w:rsid w:val="004908A2"/>
    <w:rsid w:val="00492401"/>
    <w:rsid w:val="00492A06"/>
    <w:rsid w:val="004946B1"/>
    <w:rsid w:val="004A47DD"/>
    <w:rsid w:val="004B05A9"/>
    <w:rsid w:val="004B421B"/>
    <w:rsid w:val="004B686E"/>
    <w:rsid w:val="004C5410"/>
    <w:rsid w:val="004C58D5"/>
    <w:rsid w:val="004D3354"/>
    <w:rsid w:val="004D38AC"/>
    <w:rsid w:val="004E259F"/>
    <w:rsid w:val="004F2DFD"/>
    <w:rsid w:val="004F4757"/>
    <w:rsid w:val="00501235"/>
    <w:rsid w:val="0050360A"/>
    <w:rsid w:val="00505509"/>
    <w:rsid w:val="005113C5"/>
    <w:rsid w:val="005123AD"/>
    <w:rsid w:val="0051250F"/>
    <w:rsid w:val="005131A8"/>
    <w:rsid w:val="00517757"/>
    <w:rsid w:val="00520C04"/>
    <w:rsid w:val="00521B78"/>
    <w:rsid w:val="005222FE"/>
    <w:rsid w:val="005253D7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421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C7487"/>
    <w:rsid w:val="006D1F4A"/>
    <w:rsid w:val="006D4B09"/>
    <w:rsid w:val="006E09F9"/>
    <w:rsid w:val="006E0FA3"/>
    <w:rsid w:val="006F379A"/>
    <w:rsid w:val="006F49A9"/>
    <w:rsid w:val="006F55F1"/>
    <w:rsid w:val="0070307A"/>
    <w:rsid w:val="00705DC7"/>
    <w:rsid w:val="007102B6"/>
    <w:rsid w:val="007107FA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7107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4747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4C9F"/>
    <w:rsid w:val="0080775E"/>
    <w:rsid w:val="008079D4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5E81"/>
    <w:rsid w:val="0084683E"/>
    <w:rsid w:val="00852549"/>
    <w:rsid w:val="00856EC6"/>
    <w:rsid w:val="00857894"/>
    <w:rsid w:val="00857E69"/>
    <w:rsid w:val="00857FBF"/>
    <w:rsid w:val="0086741A"/>
    <w:rsid w:val="008734C7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29DD"/>
    <w:rsid w:val="008C23D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23AEA"/>
    <w:rsid w:val="00930CB9"/>
    <w:rsid w:val="00932479"/>
    <w:rsid w:val="009332F1"/>
    <w:rsid w:val="009369C1"/>
    <w:rsid w:val="00943AB7"/>
    <w:rsid w:val="009440CB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2D1C"/>
    <w:rsid w:val="00994F2E"/>
    <w:rsid w:val="009A7231"/>
    <w:rsid w:val="009A7BDC"/>
    <w:rsid w:val="009A7BE2"/>
    <w:rsid w:val="009B211B"/>
    <w:rsid w:val="009B5A16"/>
    <w:rsid w:val="009B7B48"/>
    <w:rsid w:val="009C0041"/>
    <w:rsid w:val="009C1FC4"/>
    <w:rsid w:val="009C3A1E"/>
    <w:rsid w:val="009C57AF"/>
    <w:rsid w:val="009D012E"/>
    <w:rsid w:val="009D0AF9"/>
    <w:rsid w:val="009D1C28"/>
    <w:rsid w:val="009D22C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5AB"/>
    <w:rsid w:val="00A33603"/>
    <w:rsid w:val="00A33D15"/>
    <w:rsid w:val="00A4040A"/>
    <w:rsid w:val="00A4220E"/>
    <w:rsid w:val="00A42325"/>
    <w:rsid w:val="00A42BE1"/>
    <w:rsid w:val="00A42E09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0E88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15F0"/>
    <w:rsid w:val="00AB41F6"/>
    <w:rsid w:val="00AB4747"/>
    <w:rsid w:val="00AB48F6"/>
    <w:rsid w:val="00AB6E6E"/>
    <w:rsid w:val="00AB7E47"/>
    <w:rsid w:val="00AC311C"/>
    <w:rsid w:val="00AD2916"/>
    <w:rsid w:val="00AD4D46"/>
    <w:rsid w:val="00AE04A8"/>
    <w:rsid w:val="00AE2FE7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15B01"/>
    <w:rsid w:val="00B3228A"/>
    <w:rsid w:val="00B34F1D"/>
    <w:rsid w:val="00B3517F"/>
    <w:rsid w:val="00B35E1E"/>
    <w:rsid w:val="00B36F91"/>
    <w:rsid w:val="00B4500C"/>
    <w:rsid w:val="00B468D0"/>
    <w:rsid w:val="00B46CEE"/>
    <w:rsid w:val="00B5162B"/>
    <w:rsid w:val="00B53528"/>
    <w:rsid w:val="00B5390A"/>
    <w:rsid w:val="00B53FA3"/>
    <w:rsid w:val="00B54A4A"/>
    <w:rsid w:val="00B54CF8"/>
    <w:rsid w:val="00B57B57"/>
    <w:rsid w:val="00B62A5A"/>
    <w:rsid w:val="00B7731F"/>
    <w:rsid w:val="00B82A55"/>
    <w:rsid w:val="00B862E0"/>
    <w:rsid w:val="00B96A46"/>
    <w:rsid w:val="00BA050A"/>
    <w:rsid w:val="00BA15FB"/>
    <w:rsid w:val="00BA75D2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4516B"/>
    <w:rsid w:val="00C56F16"/>
    <w:rsid w:val="00C66D78"/>
    <w:rsid w:val="00C73AE3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156D"/>
    <w:rsid w:val="00CB40CA"/>
    <w:rsid w:val="00CB42E7"/>
    <w:rsid w:val="00CB45B7"/>
    <w:rsid w:val="00CB4DC5"/>
    <w:rsid w:val="00CC0CB6"/>
    <w:rsid w:val="00CC27DB"/>
    <w:rsid w:val="00CC614A"/>
    <w:rsid w:val="00CC746F"/>
    <w:rsid w:val="00CD1F54"/>
    <w:rsid w:val="00CD51B5"/>
    <w:rsid w:val="00CE2B92"/>
    <w:rsid w:val="00CF16F2"/>
    <w:rsid w:val="00CF34EF"/>
    <w:rsid w:val="00CF3EDA"/>
    <w:rsid w:val="00CF4130"/>
    <w:rsid w:val="00CF6028"/>
    <w:rsid w:val="00CF7387"/>
    <w:rsid w:val="00D02B97"/>
    <w:rsid w:val="00D045B0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EC8"/>
    <w:rsid w:val="00D940ED"/>
    <w:rsid w:val="00DA08C0"/>
    <w:rsid w:val="00DA0AAB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02F"/>
    <w:rsid w:val="00DE02A0"/>
    <w:rsid w:val="00DE2CF9"/>
    <w:rsid w:val="00DE58FD"/>
    <w:rsid w:val="00DF2F8B"/>
    <w:rsid w:val="00E049DC"/>
    <w:rsid w:val="00E05D84"/>
    <w:rsid w:val="00E1279A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564B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2E58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E660D"/>
    <w:rsid w:val="00EF181C"/>
    <w:rsid w:val="00EF1B48"/>
    <w:rsid w:val="00EF1DA9"/>
    <w:rsid w:val="00EF3ACB"/>
    <w:rsid w:val="00EF55C7"/>
    <w:rsid w:val="00EF6542"/>
    <w:rsid w:val="00F051EC"/>
    <w:rsid w:val="00F068C1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778D1"/>
    <w:rsid w:val="00F81D9E"/>
    <w:rsid w:val="00F83DD0"/>
    <w:rsid w:val="00F84055"/>
    <w:rsid w:val="00F844C8"/>
    <w:rsid w:val="00F95839"/>
    <w:rsid w:val="00FA0B99"/>
    <w:rsid w:val="00FB289A"/>
    <w:rsid w:val="00FB3A8B"/>
    <w:rsid w:val="00FB3AC2"/>
    <w:rsid w:val="00FD24B3"/>
    <w:rsid w:val="00FE09F8"/>
    <w:rsid w:val="00FE4787"/>
    <w:rsid w:val="00FE6631"/>
    <w:rsid w:val="00FE69EA"/>
    <w:rsid w:val="00FF363F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15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870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rujna 2019.</izvorni_sadrzaj>
    <derivirana_varijabla naziv="DomainObject.PlaniraniZavrsetakDatum_1">2. rujna 2019.</derivirana_varijabla>
  </DomainObject.PlaniraniZavrsetakDatum>
  <DomainObject.PlaniraniPocetakDatum>
    <izvorni_sadrzaj>2. rujna 2019.</izvorni_sadrzaj>
    <derivirana_varijabla naziv="DomainObject.PlaniraniPocetakDatum_1">2. rujna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2019.</izvorni_sadrzaj>
    <derivirana_varijabla naziv="DomainObject.Zapisnik.DatumKreiranja_1">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St-203/2019-12</izvorni_sadrzaj>
    <derivirana_varijabla naziv="DomainObject.Zapisnik.Oznaka_1">St-203/2019-12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St-203/2019</izvorni_sadrzaj>
    <derivirana_varijabla naziv="DomainObject.Predmet.OznakaBroj_1">St-203/2019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UGOSTITELJSTVO d.o.o.</izvorni_sadrzaj>
    <derivirana_varijabla naziv="DomainObject.Predmet.ProtustrankaFormated_1">  3. MAJ UGOSTITELJSTVO d.o.o.</derivirana_varijabla>
  </DomainObject.Predmet.ProtustrankaFormated>
  <DomainObject.Predmet.ProtustrankaFormatedOIB>
    <izvorni_sadrzaj>  3. MAJ UGOSTITELJSTVO d.o.o., OIB 58340198319</izvorni_sadrzaj>
    <derivirana_varijabla naziv="DomainObject.Predmet.ProtustrankaFormatedOIB_1">  3. MAJ UGOSTITELJSTVO d.o.o., OIB 58340198319</derivirana_varijabla>
  </DomainObject.Predmet.ProtustrankaFormatedOIB>
  <DomainObject.Predmet.ProtustrankaFormatedWithAdress>
    <izvorni_sadrzaj> 3. MAJ UGOSTITELJSTVO d.o.o., Pulska 2, 51000 Rijeka</izvorni_sadrzaj>
    <derivirana_varijabla naziv="DomainObject.Predmet.ProtustrankaFormatedWithAdress_1"> 3. MAJ UGOSTITELJSTVO d.o.o., Pulska 2, 51000 Rijeka</derivirana_varijabla>
  </DomainObject.Predmet.ProtustrankaFormatedWithAdress>
  <DomainObject.Predmet.ProtustrankaFormatedWithAdressOIB>
    <izvorni_sadrzaj> 3. MAJ UGOSTITELJSTVO d.o.o., OIB 58340198319, Pulska 2, 51000 Rijeka</izvorni_sadrzaj>
    <derivirana_varijabla naziv="DomainObject.Predmet.ProtustrankaFormatedWithAdressOIB_1"> 3. MAJ UGOSTITELJSTVO d.o.o., OIB 58340198319, Pulska 2, 51000 Rijeka</derivirana_varijabla>
  </DomainObject.Predmet.ProtustrankaFormatedWithAdressOIB>
  <DomainObject.Predmet.ProtustrankaWithAdress>
    <izvorni_sadrzaj>3. MAJ UGOSTITELJSTVO d.o.o. Pulska 2, 51000 Rijeka</izvorni_sadrzaj>
    <derivirana_varijabla naziv="DomainObject.Predmet.ProtustrankaWithAdress_1">3. MAJ UGOSTITELJSTVO d.o.o. Pulska 2, 51000 Rijeka</derivirana_varijabla>
  </DomainObject.Predmet.ProtustrankaWithAdress>
  <DomainObject.Predmet.ProtustrankaWithAdressOIB>
    <izvorni_sadrzaj>3. MAJ UGOSTITELJSTVO d.o.o., OIB 58340198319, Pulska 2, 51000 Rijeka</izvorni_sadrzaj>
    <derivirana_varijabla naziv="DomainObject.Predmet.ProtustrankaWithAdressOIB_1">3. MAJ UGOSTITELJSTVO d.o.o., OIB 58340198319, Pulska 2, 51000 Rijeka</derivirana_varijabla>
  </DomainObject.Predmet.ProtustrankaWithAdressOIB>
  <DomainObject.Predmet.ProtustrankaNazivFormated>
    <izvorni_sadrzaj>3. MAJ UGOSTITELJSTVO d.o.o.</izvorni_sadrzaj>
    <derivirana_varijabla naziv="DomainObject.Predmet.ProtustrankaNazivFormated_1">3. MAJ UGOSTITELJSTVO d.o.o.</derivirana_varijabla>
  </DomainObject.Predmet.ProtustrankaNazivFormated>
  <DomainObject.Predmet.ProtustrankaNazivFormatedOIB>
    <izvorni_sadrzaj>3. MAJ UGOSTITELJSTVO d.o.o., OIB 58340198319</izvorni_sadrzaj>
    <derivirana_varijabla naziv="DomainObject.Predmet.ProtustrankaNazivFormatedOIB_1">3. MAJ UGOSTITELJSTVO d.o.o., OIB 58340198319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730577.15</izvorni_sadrzaj>
    <derivirana_varijabla naziv="DomainObject.Predmet.TrenutnaVrijednost_1">730577.15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3. MAJ UGOSTITELJSTVO d.o.o.</item>
    </izvorni_sadrzaj>
    <derivirana_varijabla naziv="DomainObject.Predmet.ProtuStrankaListFormated_1">
      <item>3. MAJ UGOSTITELJSTVO d.o.o.</item>
    </derivirana_varijabla>
  </DomainObject.Predmet.ProtuStrankaListFormated>
  <DomainObject.Predmet.ProtuStrankaListFormatedOIB>
    <izvorni_sadrzaj>
      <item>3. MAJ UGOSTITELJSTVO d.o.o., OIB 58340198319</item>
    </izvorni_sadrzaj>
    <derivirana_varijabla naziv="DomainObject.Predmet.ProtuStrankaListFormatedOIB_1">
      <item>3. MAJ UGOSTITELJSTVO d.o.o., OIB 58340198319</item>
    </derivirana_varijabla>
  </DomainObject.Predmet.ProtuStrankaListFormatedOIB>
  <DomainObject.Predmet.ProtuStrankaListFormatedWithAdress>
    <izvorni_sadrzaj>
      <item>3. MAJ UGOSTITELJSTVO d.o.o., Pulska 2, 51000 Rijeka</item>
    </izvorni_sadrzaj>
    <derivirana_varijabla naziv="DomainObject.Predmet.ProtuStrankaListFormatedWithAdress_1">
      <item>3. MAJ UGOSTITELJSTVO d.o.o., Pulska 2, 51000 Rijeka</item>
    </derivirana_varijabla>
  </DomainObject.Predmet.ProtuStrankaListFormatedWithAdress>
  <DomainObject.Predmet.ProtuStrankaListFormatedWithAdressOIB>
    <izvorni_sadrzaj>
      <item>3. MAJ UGOSTITELJSTVO d.o.o., OIB 58340198319, Pulska 2, 51000 Rijeka</item>
    </izvorni_sadrzaj>
    <derivirana_varijabla naziv="DomainObject.Predmet.ProtuStrankaListFormatedWithAdressOIB_1">
      <item>3. MAJ UGOSTITELJSTVO d.o.o., OIB 58340198319, Pulska 2, 51000 Rijeka</item>
    </derivirana_varijabla>
  </DomainObject.Predmet.ProtuStrankaListFormatedWithAdressOIB>
  <DomainObject.Predmet.ProtuStrankaListNazivFormated>
    <izvorni_sadrzaj>
      <item>3. MAJ UGOSTITELJSTVO d.o.o.</item>
    </izvorni_sadrzaj>
    <derivirana_varijabla naziv="DomainObject.Predmet.ProtuStrankaListNazivFormated_1">
      <item>3. MAJ UGOSTITELJSTVO d.o.o.</item>
    </derivirana_varijabla>
  </DomainObject.Predmet.ProtuStrankaListNazivFormated>
  <DomainObject.Predmet.ProtuStrankaListNazivFormatedOIB>
    <izvorni_sadrzaj>
      <item>3. MAJ UGOSTITELJSTVO d.o.o., OIB 58340198319</item>
    </izvorni_sadrzaj>
    <derivirana_varijabla naziv="DomainObject.Predmet.ProtuStrankaListNazivFormatedOIB_1">
      <item>3. MAJ UGOSTITELJSTVO d.o.o., OIB 58340198319</item>
    </derivirana_varijabla>
  </DomainObject.Predmet.ProtuStrankaListNazivFormatedOIB>
  <DomainObject.Predmet.OstaliListFormated>
    <izvorni_sadrzaj>
      <item>Marija Pešut</item>
    </izvorni_sadrzaj>
    <derivirana_varijabla naziv="DomainObject.Predmet.OstaliListFormated_1">
      <item>Marija Pešut</item>
    </derivirana_varijabla>
  </DomainObject.Predmet.OstaliListFormated>
  <DomainObject.Predmet.OstaliListFormatedOIB>
    <izvorni_sadrzaj>
      <item>Marija Pešut, OIB 57473382778</item>
    </izvorni_sadrzaj>
    <derivirana_varijabla naziv="DomainObject.Predmet.OstaliListFormatedOIB_1">
      <item>Marija Pešut, OIB 57473382778</item>
    </derivirana_varijabla>
  </DomainObject.Predmet.OstaliListFormatedOIB>
  <DomainObject.Predmet.OstaliListFormatedWithAdress>
    <izvorni_sadrzaj>
      <item>Marija Pešut, Burićeva 48, 51262 Šmrika</item>
    </izvorni_sadrzaj>
    <derivirana_varijabla naziv="DomainObject.Predmet.OstaliListFormatedWithAdress_1">
      <item>Marija Pešut, Burićeva 48, 51262 Šmrika</item>
    </derivirana_varijabla>
  </DomainObject.Predmet.OstaliListFormatedWithAdress>
  <DomainObject.Predmet.OstaliListFormatedWithAdressOIB>
    <izvorni_sadrzaj>
      <item>Marija Pešut, OIB 57473382778, Burićeva 48, 51262 Šmrika</item>
    </izvorni_sadrzaj>
    <derivirana_varijabla naziv="DomainObject.Predmet.OstaliListFormatedWithAdressOIB_1">
      <item>Marija Pešut, OIB 57473382778, Burićeva 48, 51262 Šmrika</item>
    </derivirana_varijabla>
  </DomainObject.Predmet.OstaliListFormatedWithAdressOIB>
  <DomainObject.Predmet.OstaliListNazivFormated>
    <izvorni_sadrzaj>
      <item>Marija Pešut</item>
    </izvorni_sadrzaj>
    <derivirana_varijabla naziv="DomainObject.Predmet.OstaliListNazivFormated_1">
      <item>Marija Pešut</item>
    </derivirana_varijabla>
  </DomainObject.Predmet.OstaliListNazivFormated>
  <DomainObject.Predmet.OstaliListNazivFormatedOIB>
    <izvorni_sadrzaj>
      <item>Marija Pešut, OIB 57473382778</item>
    </izvorni_sadrzaj>
    <derivirana_varijabla naziv="DomainObject.Predmet.OstaliListNazivFormatedOIB_1">
      <item>Marija Pešut, OIB 57473382778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2019.</izvorni_sadrzaj>
    <derivirana_varijabla naziv="DomainObject.Datum_1">2. rujna 2019.</derivirana_varijabla>
  </DomainObject.Datum>
  <DomainObject.PoslovniBrojDokumenta>
    <izvorni_sadrzaj>St-203/2019-12</izvorni_sadrzaj>
    <derivirana_varijabla naziv="DomainObject.PoslovniBrojDokumenta_1">St-203/2019-12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3. MAJ UGOSTITELJSTVO d.o.o.</izvorni_sadrzaj>
    <derivirana_varijabla naziv="DomainObject.Predmet.ProtustrankaIDrugi_1">3. MAJ UGOSTITELJSTVO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3. MAJ UGOSTITELJSTVO d.o.o., OIB 58340198319, Pulska 2, 51000 Rijeka</izvorni_sadrzaj>
    <derivirana_varijabla naziv="DomainObject.Predmet.ProtustrankaIDrugiAdressOIB_1">3. MAJ UGOSTITELJSTVO d.o.o., OIB 58340198319, Pulska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3. MAJ UGOSTITELJSTVO d.o.o.</item>
      <item>Marija Pešut</item>
    </izvorni_sadrzaj>
    <derivirana_varijabla naziv="DomainObject.Predmet.SudioniciListNaziv_1">
      <item>FINA Rijeka</item>
      <item>3. MAJ UGOSTITELJSTVO d.o.o.</item>
      <item>Marija Pešut</item>
    </derivirana_varijabla>
  </DomainObject.Predmet.SudioniciListNaziv>
  <DomainObject.Predmet.SudioniciListAdressOIB>
    <izvorni_sadrzaj>
      <item>FINA Rijeka, OIB 85821130368, Frana Kurelca 8,51000 Rijeka</item>
      <item>3. MAJ UGOSTITELJSTVO d.o.o., OIB 58340198319, Pulska 2,51000 Rijeka</item>
      <item>Marija Pešut, OIB 57473382778, Burićeva 48,51262 Šmrika</item>
    </izvorni_sadrzaj>
    <derivirana_varijabla naziv="DomainObject.Predmet.SudioniciListAdressOIB_1">
      <item>FINA Rijeka, OIB 85821130368, Frana Kurelca 8,51000 Rijeka</item>
      <item>3. MAJ UGOSTITELJSTVO d.o.o., OIB 58340198319, Pulska 2,51000 Rijeka</item>
      <item>Marija Pešut, OIB 57473382778, Burićeva 48,51262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58340198319</item>
      <item>, OIB 57473382778</item>
    </izvorni_sadrzaj>
    <derivirana_varijabla naziv="DomainObject.Predmet.SudioniciListNazivOIB_1">
      <item>, OIB 85821130368</item>
      <item>, OIB 58340198319</item>
      <item>, OIB 57473382778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Žabica 2, 51000 Rijeka</item>
    </izvorni_sadrzaj>
    <derivirana_varijabla naziv="DomainObject.Predmet.StecajniUpraviteljiListAddressOIB_1">
      <item>Marko Žunić, OIB 49744010088, Žabica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94650-F2A3-4D04-9513-AA76D12D5C2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277</properties:Words>
  <properties:Characters>1445</properties:Characters>
  <properties:Lines>57</properties:Lines>
  <properties:Paragraphs>28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2019-09-02T06:15:00Z</dcterms:created>
  <dc:creator>rcerneka</dc:creator>
  <cp:lastModifiedBy>Dajana Jurković</cp:lastModifiedBy>
  <cp:lastPrinted>2019-06-04T07:02:00Z</cp:lastPrinted>
  <dcterms:modified xmlns:xsi="http://www.w3.org/2001/XMLSchema-instance" xsi:type="dcterms:W3CDTF">2019-09-02T08:45:00Z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St-203/2019-12 / Zapisnik - Ročište radi rasprave o uvjetima za otvaranje steč. post. (203,19 zapisnik prethodni 3. maj ugostiteljstvo 2.9..docx)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