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6d9b" w14:paraId="80b6d9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6603C">
        <w:rPr>
          <w:lang w:val="hr-HR"/>
        </w:rPr>
        <w:t>TRAVEL 49 j.d.o.o. za usluge i turizam, turistička agencija, OIB: 98046774492, Split, Dioklecijanova 5</w:t>
      </w:r>
      <w:r w:rsidR="00BA2180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BA218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6603C">
        <w:rPr>
          <w:lang w:val="hr-HR"/>
        </w:rPr>
        <w:t>TRAVEL 49 j.d.o.o. za usluge i turizam, turistička agencija, OIB: 98046774492, Split, Dioklecijanova 5,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BA218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6603C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86603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0B4FD4">
        <w:t>Stjepan Lović, Zagreb, Preradovićeva 13, OIB: 25964288839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6603C">
        <w:rPr>
          <w:lang w:val="hr-HR"/>
        </w:rPr>
        <w:t>TRAVEL 49 j.d.o.o. za usluge i turizam, turistička agencija, OIB: 98046774492, Split, Dioklecijanova 5,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432D9C">
        <w:rPr>
          <w:lang w:val="hr-HR"/>
        </w:rPr>
        <w:t>0</w:t>
      </w:r>
      <w:r w:rsidR="0086603C">
        <w:rPr>
          <w:lang w:val="hr-HR"/>
        </w:rPr>
        <w:t>1</w:t>
      </w:r>
      <w:r w:rsidR="002331B4" w:rsidRPr="00275B05">
        <w:rPr>
          <w:lang w:val="hr-HR"/>
        </w:rPr>
        <w:t>.</w:t>
      </w:r>
      <w:r w:rsidR="0086603C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86603C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6603C">
        <w:rPr>
          <w:lang w:val="hr-HR"/>
        </w:rPr>
        <w:t>TRAVEL 49 j.d.o.o. za usluge i turizam, turistička agencija, OIB: 98046774492, Split, Dioklecijanova 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E4384">
        <w:rPr>
          <w:lang w:val="hr-HR"/>
        </w:rPr>
        <w:t>0</w:t>
      </w:r>
      <w:r w:rsidR="00432D9C">
        <w:rPr>
          <w:lang w:val="hr-HR"/>
        </w:rPr>
        <w:t>1</w:t>
      </w:r>
      <w:r w:rsidR="007E4384">
        <w:rPr>
          <w:lang w:val="hr-HR"/>
        </w:rPr>
        <w:t>.</w:t>
      </w:r>
      <w:r w:rsidR="00432D9C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432D9C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6603C">
        <w:rPr>
          <w:lang w:val="hr-HR"/>
        </w:rPr>
        <w:t>296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6603C">
        <w:rPr>
          <w:lang w:val="hr-HR"/>
        </w:rPr>
        <w:t>4.572,00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32D9C">
        <w:rPr>
          <w:lang w:val="hr-HR"/>
        </w:rPr>
        <w:t>2</w:t>
      </w:r>
      <w:r w:rsidR="0086603C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432D9C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A218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6603C">
      <w:rPr>
        <w:lang w:val="hr-HR"/>
      </w:rPr>
      <w:t>615</w:t>
    </w:r>
    <w:r w:rsidRPr="002E1801">
      <w:rPr>
        <w:lang w:val="hr-HR"/>
      </w:rPr>
      <w:t>/201</w:t>
    </w:r>
    <w:r w:rsidR="0086603C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BA21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6603C">
      <w:rPr>
        <w:lang w:val="hr-HR"/>
      </w:rPr>
      <w:t>615</w:t>
    </w:r>
    <w:r w:rsidRPr="002E1801">
      <w:rPr>
        <w:lang w:val="hr-HR"/>
      </w:rPr>
      <w:t>/201</w:t>
    </w:r>
    <w:r w:rsidR="0086603C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B4FD4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2B9F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32D9C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217D"/>
    <w:rsid w:val="007B5450"/>
    <w:rsid w:val="007C3F60"/>
    <w:rsid w:val="007D1A8A"/>
    <w:rsid w:val="007E14DF"/>
    <w:rsid w:val="007E4384"/>
    <w:rsid w:val="008035D9"/>
    <w:rsid w:val="0081066D"/>
    <w:rsid w:val="008149E0"/>
    <w:rsid w:val="0081515C"/>
    <w:rsid w:val="00817FDB"/>
    <w:rsid w:val="008211CD"/>
    <w:rsid w:val="00832F97"/>
    <w:rsid w:val="00855754"/>
    <w:rsid w:val="0086603C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44CD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27B1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A2180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97B28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 49 j.d.o.o. za usluge i turizam, turistička agencija</izvorni_sadrzaj>
    <derivirana_varijabla naziv="DomainObject.Predmet.ProtustrankaFormated_1">  TRAVEL 49 j.d.o.o. za usluge i turizam, turistička agencija</derivirana_varijabla>
  </DomainObject.Predmet.ProtustrankaFormated>
  <DomainObject.Predmet.ProtustrankaFormatedOIB>
    <izvorni_sadrzaj>  TRAVEL 49 j.d.o.o. za usluge i turizam, turistička agencija, OIB 98046774492</izvorni_sadrzaj>
    <derivirana_varijabla naziv="DomainObject.Predmet.ProtustrankaFormatedOIB_1">  TRAVEL 49 j.d.o.o. za usluge i turizam, turistička agencija, OIB 98046774492</derivirana_varijabla>
  </DomainObject.Predmet.ProtustrankaFormatedOIB>
  <DomainObject.Predmet.ProtustrankaFormatedWithAdress>
    <izvorni_sadrzaj> TRAVEL 49 j.d.o.o. za usluge i turizam, turistička agencija, Dioklecijanova 5, 21000 Split</izvorni_sadrzaj>
    <derivirana_varijabla naziv="DomainObject.Predmet.ProtustrankaFormatedWithAdress_1"> TRAVEL 49 j.d.o.o. za usluge i turizam, turistička agencija, Dioklecijanova 5, 21000 Split</derivirana_varijabla>
  </DomainObject.Predmet.ProtustrankaFormatedWithAdress>
  <DomainObject.Predmet.ProtustrankaFormatedWithAdressOIB>
    <izvorni_sadrzaj> TRAVEL 49 j.d.o.o. za usluge i turizam, turistička agencija, OIB 98046774492, Dioklecijanova 5, 21000 Split</izvorni_sadrzaj>
    <derivirana_varijabla naziv="DomainObject.Predmet.ProtustrankaFormatedWithAdressOIB_1"> TRAVEL 49 j.d.o.o. za usluge i turizam, turistička agencija, OIB 98046774492, Dioklecijanova 5, 21000 Split</derivirana_varijabla>
  </DomainObject.Predmet.ProtustrankaFormatedWithAdressOIB>
  <DomainObject.Predmet.ProtustrankaWithAdress>
    <izvorni_sadrzaj>TRAVEL 49 j.d.o.o. za usluge i turizam, turistička agencija Dioklecijanova 5, 21000 Split</izvorni_sadrzaj>
    <derivirana_varijabla naziv="DomainObject.Predmet.ProtustrankaWithAdress_1">TRAVEL 49 j.d.o.o. za usluge i turizam, turistička agencija Dioklecijanova 5, 21000 Split</derivirana_varijabla>
  </DomainObject.Predmet.ProtustrankaWithAdress>
  <DomainObject.Predmet.ProtustrankaWithAdressOIB>
    <izvorni_sadrzaj>TRAVEL 49 j.d.o.o. za usluge i turizam, turistička agencija, OIB 98046774492, Dioklecijanova 5, 21000 Split</izvorni_sadrzaj>
    <derivirana_varijabla naziv="DomainObject.Predmet.ProtustrankaWithAdressOIB_1">TRAVEL 49 j.d.o.o. za usluge i turizam, turistička agencija, OIB 98046774492, Dioklecijanova 5, 21000 Split</derivirana_varijabla>
  </DomainObject.Predmet.ProtustrankaWithAdressOIB>
  <DomainObject.Predmet.ProtustrankaNazivFormated>
    <izvorni_sadrzaj>TRAVEL 49 j.d.o.o. za usluge i turizam, turistička agencija</izvorni_sadrzaj>
    <derivirana_varijabla naziv="DomainObject.Predmet.ProtustrankaNazivFormated_1">TRAVEL 49 j.d.o.o. za usluge i turizam, turistička agencija</derivirana_varijabla>
  </DomainObject.Predmet.ProtustrankaNazivFormated>
  <DomainObject.Predmet.ProtustrankaNazivFormatedOIB>
    <izvorni_sadrzaj>TRAVEL 49 j.d.o.o. za usluge i turizam, turistička agencija, OIB 98046774492</izvorni_sadrzaj>
    <derivirana_varijabla naziv="DomainObject.Predmet.ProtustrankaNazivFormatedOIB_1">TRAVEL 49 j.d.o.o. za usluge i turizam, turistička agencija, OIB 98046774492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4572.00</izvorni_sadrzaj>
    <derivirana_varijabla naziv="DomainObject.Predmet.TrenutnaVrijednost_1">4572.00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TRAVEL 49 j.d.o.o. za usluge i turizam, turistička agencija</item>
    </izvorni_sadrzaj>
    <derivirana_varijabla naziv="DomainObject.Predmet.ProtuStrankaListFormated_1">
      <item>TRAVEL 49 j.d.o.o. za usluge i turizam, turistička agencija</item>
    </derivirana_varijabla>
  </DomainObject.Predmet.ProtuStrankaListFormated>
  <DomainObject.Predmet.ProtuStrankaListFormatedOIB>
    <izvorni_sadrzaj>
      <item>TRAVEL 49 j.d.o.o. za usluge i turizam, turistička agencija, OIB 98046774492</item>
    </izvorni_sadrzaj>
    <derivirana_varijabla naziv="DomainObject.Predmet.ProtuStrankaListFormatedOIB_1">
      <item>TRAVEL 49 j.d.o.o. za usluge i turizam, turistička agencija, OIB 98046774492</item>
    </derivirana_varijabla>
  </DomainObject.Predmet.ProtuStrankaListFormatedOIB>
  <DomainObject.Predmet.ProtuStrankaListFormatedWithAdress>
    <izvorni_sadrzaj>
      <item>TRAVEL 49 j.d.o.o. za usluge i turizam, turistička agencija, Dioklecijanova 5, 21000 Split</item>
    </izvorni_sadrzaj>
    <derivirana_varijabla naziv="DomainObject.Predmet.ProtuStrankaListFormatedWithAdress_1">
      <item>TRAVEL 49 j.d.o.o. za usluge i turizam, turistička agencija, Dioklecijanova 5, 21000 Split</item>
    </derivirana_varijabla>
  </DomainObject.Predmet.ProtuStrankaListFormatedWithAdress>
  <DomainObject.Predmet.ProtuStrankaListFormatedWithAdressOIB>
    <izvorni_sadrzaj>
      <item>TRAVEL 49 j.d.o.o. za usluge i turizam, turistička agencija, OIB 98046774492, Dioklecijanova 5, 21000 Split</item>
    </izvorni_sadrzaj>
    <derivirana_varijabla naziv="DomainObject.Predmet.ProtuStrankaListFormatedWithAdressOIB_1">
      <item>TRAVEL 49 j.d.o.o. za usluge i turizam, turistička agencija, OIB 98046774492, Dioklecijanova 5, 21000 Split</item>
    </derivirana_varijabla>
  </DomainObject.Predmet.ProtuStrankaListFormatedWithAdressOIB>
  <DomainObject.Predmet.ProtuStrankaListNazivFormated>
    <izvorni_sadrzaj>
      <item>TRAVEL 49 j.d.o.o. za usluge i turizam, turistička agencija</item>
    </izvorni_sadrzaj>
    <derivirana_varijabla naziv="DomainObject.Predmet.ProtuStrankaListNazivFormated_1">
      <item>TRAVEL 49 j.d.o.o. za usluge i turizam, turistička agencija</item>
    </derivirana_varijabla>
  </DomainObject.Predmet.ProtuStrankaListNazivFormated>
  <DomainObject.Predmet.ProtuStrankaListNazivFormatedOIB>
    <izvorni_sadrzaj>
      <item>TRAVEL 49 j.d.o.o. za usluge i turizam, turistička agencija, OIB 98046774492</item>
    </izvorni_sadrzaj>
    <derivirana_varijabla naziv="DomainObject.Predmet.ProtuStrankaListNazivFormatedOIB_1">
      <item>TRAVEL 49 j.d.o.o. za usluge i turizam, turistička agencija, OIB 98046774492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TRAVEL 49 j.d.o.o. za usluge i turizam, turistička agencija</izvorni_sadrzaj>
    <derivirana_varijabla naziv="DomainObject.Predmet.ProtustrankaIDrugi_1">TRAVEL 49 j.d.o.o. za usluge i turizam,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TRAVEL 49 j.d.o.o. za usluge i turizam, turistička agencija, OIB 98046774492, Dioklecijanova 5, 21000 Split</izvorni_sadrzaj>
    <derivirana_varijabla naziv="DomainObject.Predmet.ProtustrankaIDrugiAdressOIB_1">TRAVEL 49 j.d.o.o. za usluge i turizam, turistička agencija, OIB 98046774492, Dioklecijanova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 49 j.d.o.o. za usluge i turizam, turistička agencija</item>
      <item>FINANCIJSKA AGENCIJA, RC SPLIT</item>
    </izvorni_sadrzaj>
    <derivirana_varijabla naziv="DomainObject.Predmet.SudioniciListNaziv_1">
      <item>TRAVEL 49 j.d.o.o. za usluge i turizam, turistička agencija</item>
      <item>FINANCIJSKA AGENCIJA, RC SPLIT</item>
    </derivirana_varijabla>
  </DomainObject.Predmet.SudioniciListNaziv>
  <DomainObject.Predmet.SudioniciListAdressOIB>
    <izvorni_sadrzaj>
      <item>TRAVEL 49 j.d.o.o. za usluge i turizam, turistička agencija, OIB 98046774492, Dioklecijanova 5,21000 Split</item>
      <item>FINANCIJSKA AGENCIJA, RC SPLIT, OIB 85821130368, Mažuranićevo šetalište 24 b,21000 Split</item>
    </izvorni_sadrzaj>
    <derivirana_varijabla naziv="DomainObject.Predmet.SudioniciListAdressOIB_1">
      <item>TRAVEL 49 j.d.o.o. za usluge i turizam, turistička agencija, OIB 98046774492, Dioklecijanova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98046774492</item>
      <item>, OIB 85821130368</item>
    </izvorni_sadrzaj>
    <derivirana_varijabla naziv="DomainObject.Predmet.SudioniciListNazivOIB_1">
      <item>, OIB 98046774492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AA28C-3C6B-454B-8213-B8F5596844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796</properties:Words>
  <properties:Characters>4308</properties:Characters>
  <properties:Lines>86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2016-09-07T07:23:00Z</cp:lastPrinted>
  <dcterms:modified xmlns:xsi="http://www.w3.org/2001/XMLSchema-instance" xsi:type="dcterms:W3CDTF">2016-09-07T07:29:00Z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